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ed93" w14:paraId="699ed93" w:rsidRDefault="009753E5" w:rsidP="009753E5" w:rsidR="0041612F" w:rsidRPr="00BD57E4">
      <w:pPr>
        <w:tabs>
          <w:tab w:pos="64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D57E4">
        <w:rPr>
          <w:rFonts w:hAnsi="Times New Roman" w:ascii="Times New Roman"/>
          <w:szCs w:val="24"/>
          <w:lang w:val="hr-HR"/>
        </w:rPr>
        <w:tab/>
      </w:r>
    </w:p>
    <w:p w:rsidRDefault="0041612F" w:rsidR="0041612F" w:rsidRPr="00A3525C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  <w:r w:rsidRPr="00A3525C">
        <w:rPr>
          <w:rFonts w:hAnsi="Times New Roman" w:ascii="Times New Roman"/>
          <w:szCs w:val="24"/>
          <w:lang w:val="hr-HR"/>
        </w:rPr>
        <w:t>sastavljen kod T</w:t>
      </w:r>
      <w:r w:rsidR="00F74FB2" w:rsidRPr="00A3525C">
        <w:rPr>
          <w:rFonts w:hAnsi="Times New Roman" w:ascii="Times New Roman"/>
          <w:szCs w:val="24"/>
          <w:lang w:val="hr-HR"/>
        </w:rPr>
        <w:t xml:space="preserve">rgovačkog suda u Zagrebu, dana </w:t>
      </w:r>
      <w:r w:rsidR="00696501">
        <w:rPr>
          <w:rFonts w:hAnsi="Times New Roman" w:ascii="Times New Roman"/>
          <w:szCs w:val="24"/>
          <w:lang w:val="hr-HR"/>
        </w:rPr>
        <w:t>17</w:t>
      </w:r>
      <w:r w:rsidR="00693345" w:rsidRPr="00A3525C">
        <w:rPr>
          <w:rFonts w:hAnsi="Times New Roman" w:ascii="Times New Roman"/>
          <w:szCs w:val="24"/>
          <w:lang w:val="hr-HR"/>
        </w:rPr>
        <w:t xml:space="preserve">. </w:t>
      </w:r>
      <w:r w:rsidR="00DA7EC2">
        <w:rPr>
          <w:rFonts w:hAnsi="Times New Roman" w:ascii="Times New Roman"/>
          <w:szCs w:val="24"/>
          <w:lang w:val="hr-HR"/>
        </w:rPr>
        <w:t>svibnja</w:t>
      </w:r>
      <w:r w:rsidR="00CF2253" w:rsidRPr="00A3525C">
        <w:rPr>
          <w:rFonts w:hAnsi="Times New Roman" w:ascii="Times New Roman"/>
          <w:szCs w:val="24"/>
          <w:lang w:val="hr-HR"/>
        </w:rPr>
        <w:t xml:space="preserve"> </w:t>
      </w:r>
      <w:r w:rsidR="00140736" w:rsidRPr="00A3525C">
        <w:rPr>
          <w:rFonts w:hAnsi="Times New Roman" w:ascii="Times New Roman"/>
          <w:szCs w:val="24"/>
          <w:lang w:val="hr-HR"/>
        </w:rPr>
        <w:t>201</w:t>
      </w:r>
      <w:r w:rsidR="00DF6F24" w:rsidRPr="00A3525C">
        <w:rPr>
          <w:rFonts w:hAnsi="Times New Roman" w:ascii="Times New Roman"/>
          <w:szCs w:val="24"/>
          <w:lang w:val="hr-HR"/>
        </w:rPr>
        <w:t>6</w:t>
      </w:r>
      <w:r w:rsidRPr="00A3525C">
        <w:rPr>
          <w:rFonts w:hAnsi="Times New Roman" w:ascii="Times New Roman"/>
          <w:szCs w:val="24"/>
          <w:lang w:val="hr-HR"/>
        </w:rPr>
        <w:t>.</w:t>
      </w:r>
      <w:r w:rsidR="00DF6F24" w:rsidRPr="00A3525C">
        <w:rPr>
          <w:rFonts w:hAnsi="Times New Roman" w:ascii="Times New Roman"/>
          <w:szCs w:val="24"/>
          <w:lang w:val="hr-HR"/>
        </w:rPr>
        <w:t xml:space="preserve"> godine</w:t>
      </w:r>
      <w:r w:rsidRPr="00A3525C">
        <w:rPr>
          <w:rFonts w:hAnsi="Times New Roman" w:ascii="Times New Roman"/>
          <w:szCs w:val="24"/>
          <w:lang w:val="hr-HR"/>
        </w:rPr>
        <w:t xml:space="preserve">, </w:t>
      </w:r>
      <w:r w:rsidR="005329B2" w:rsidRPr="00A3525C">
        <w:rPr>
          <w:rFonts w:hAnsi="Times New Roman" w:ascii="Times New Roman"/>
          <w:szCs w:val="24"/>
          <w:lang w:val="hr-HR"/>
        </w:rPr>
        <w:t xml:space="preserve">o ročištu određenom radi </w:t>
      </w:r>
      <w:r w:rsidR="00F449C8">
        <w:rPr>
          <w:rFonts w:hAnsi="Times New Roman" w:ascii="Times New Roman"/>
          <w:szCs w:val="24"/>
          <w:lang w:val="hr-HR"/>
        </w:rPr>
        <w:t>očitovanja</w:t>
      </w:r>
      <w:r w:rsidR="005329B2" w:rsidRPr="00A3525C">
        <w:rPr>
          <w:rFonts w:hAnsi="Times New Roman" w:ascii="Times New Roman"/>
          <w:szCs w:val="24"/>
          <w:lang w:val="hr-HR"/>
        </w:rPr>
        <w:t xml:space="preserve"> o prijedlogu za otvaranje stečajnog postupka </w:t>
      </w:r>
      <w:r w:rsidR="00140736" w:rsidRPr="00A3525C">
        <w:rPr>
          <w:rFonts w:hAnsi="Times New Roman" w:ascii="Times New Roman"/>
          <w:szCs w:val="24"/>
          <w:lang w:val="hr-HR"/>
        </w:rPr>
        <w:t>nad</w:t>
      </w:r>
      <w:r w:rsidR="00D05625" w:rsidRPr="00A3525C">
        <w:rPr>
          <w:rFonts w:hAnsi="Times New Roman" w:ascii="Times New Roman"/>
          <w:szCs w:val="24"/>
          <w:lang w:val="hr-HR"/>
        </w:rPr>
        <w:t xml:space="preserve"> </w:t>
      </w:r>
      <w:r w:rsidR="00F95CF8" w:rsidRPr="00A3525C">
        <w:rPr>
          <w:rFonts w:hAnsi="Times New Roman" w:ascii="Times New Roman"/>
          <w:szCs w:val="24"/>
          <w:lang w:val="hr-HR"/>
        </w:rPr>
        <w:t xml:space="preserve">dužnikom </w:t>
      </w:r>
      <w:r w:rsidR="006901E7" w:rsidRPr="009D5916">
        <w:rPr>
          <w:rFonts w:hAnsi="Times New Roman" w:ascii="Times New Roman"/>
          <w:szCs w:val="24"/>
          <w:lang w:val="hr-HR"/>
        </w:rPr>
        <w:t xml:space="preserve">ARS DIVINUS j.d.o.o. za trgovinu i usluge, </w:t>
      </w:r>
      <w:proofErr w:type="spellStart"/>
      <w:r w:rsidR="006901E7" w:rsidRPr="009D5916">
        <w:rPr>
          <w:rFonts w:hAnsi="Times New Roman" w:ascii="Times New Roman"/>
          <w:szCs w:val="24"/>
          <w:lang w:val="hr-HR"/>
        </w:rPr>
        <w:t>Bosiljevo</w:t>
      </w:r>
      <w:proofErr w:type="spellEnd"/>
      <w:r w:rsidR="006901E7" w:rsidRPr="009D5916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6901E7" w:rsidRPr="009D5916">
        <w:rPr>
          <w:rFonts w:hAnsi="Times New Roman" w:ascii="Times New Roman"/>
          <w:szCs w:val="24"/>
          <w:lang w:val="hr-HR"/>
        </w:rPr>
        <w:t>Bosiljevo</w:t>
      </w:r>
      <w:proofErr w:type="spellEnd"/>
      <w:r w:rsidR="006901E7" w:rsidRPr="009D5916">
        <w:rPr>
          <w:rFonts w:hAnsi="Times New Roman" w:ascii="Times New Roman"/>
          <w:szCs w:val="24"/>
          <w:lang w:val="hr-HR"/>
        </w:rPr>
        <w:t xml:space="preserve">), </w:t>
      </w:r>
      <w:proofErr w:type="spellStart"/>
      <w:r w:rsidR="006901E7" w:rsidRPr="009D5916">
        <w:rPr>
          <w:rFonts w:hAnsi="Times New Roman" w:ascii="Times New Roman"/>
          <w:szCs w:val="24"/>
          <w:lang w:val="hr-HR"/>
        </w:rPr>
        <w:t>Grabrk</w:t>
      </w:r>
      <w:proofErr w:type="spellEnd"/>
      <w:r w:rsidR="006901E7" w:rsidRPr="009D5916">
        <w:rPr>
          <w:rFonts w:hAnsi="Times New Roman" w:ascii="Times New Roman"/>
          <w:szCs w:val="24"/>
          <w:lang w:val="hr-HR"/>
        </w:rPr>
        <w:t xml:space="preserve"> 39, OIB: 42422694004</w:t>
      </w:r>
      <w:r w:rsidR="00EB5C51" w:rsidRPr="00A3525C">
        <w:rPr>
          <w:rFonts w:hAnsi="Times New Roman" w:ascii="Times New Roman"/>
          <w:szCs w:val="24"/>
          <w:lang w:val="hr-HR"/>
        </w:rPr>
        <w:t xml:space="preserve">, </w:t>
      </w:r>
      <w:r w:rsidR="00AD40E6" w:rsidRPr="00A3525C">
        <w:rPr>
          <w:rFonts w:hAnsi="Times New Roman" w:ascii="Times New Roman"/>
          <w:szCs w:val="24"/>
          <w:lang w:val="hr-HR"/>
        </w:rPr>
        <w:t xml:space="preserve">s početkom u </w:t>
      </w:r>
      <w:r w:rsidR="00A6646C">
        <w:rPr>
          <w:rFonts w:hAnsi="Times New Roman" w:ascii="Times New Roman"/>
          <w:szCs w:val="24"/>
          <w:lang w:val="hr-HR"/>
        </w:rPr>
        <w:t>10</w:t>
      </w:r>
      <w:r w:rsidR="00E21103" w:rsidRPr="00A3525C">
        <w:rPr>
          <w:rFonts w:hAnsi="Times New Roman" w:ascii="Times New Roman"/>
          <w:szCs w:val="24"/>
          <w:lang w:val="hr-HR"/>
        </w:rPr>
        <w:t>,</w:t>
      </w:r>
      <w:r w:rsidR="006901E7">
        <w:rPr>
          <w:rFonts w:hAnsi="Times New Roman" w:ascii="Times New Roman"/>
          <w:szCs w:val="24"/>
          <w:lang w:val="hr-HR"/>
        </w:rPr>
        <w:t>30</w:t>
      </w:r>
      <w:r w:rsidR="00037E69" w:rsidRPr="00A3525C">
        <w:rPr>
          <w:rFonts w:hAnsi="Times New Roman" w:ascii="Times New Roman"/>
          <w:szCs w:val="24"/>
          <w:lang w:val="hr-HR"/>
        </w:rPr>
        <w:t xml:space="preserve"> </w:t>
      </w:r>
      <w:r w:rsidRPr="00A3525C">
        <w:rPr>
          <w:rFonts w:hAnsi="Times New Roman" w:ascii="Times New Roman"/>
          <w:szCs w:val="24"/>
          <w:lang w:val="hr-HR"/>
        </w:rPr>
        <w:t>sati</w:t>
      </w:r>
    </w:p>
    <w:p w:rsidRDefault="00DF6F24" w:rsidR="00DF6F24" w:rsidRPr="00BD57E4">
      <w:pPr>
        <w:jc w:val="both"/>
        <w:rPr>
          <w:rFonts w:hAnsi="Times New Roman" w:ascii="Times New Roman"/>
          <w:szCs w:val="24"/>
          <w:lang w:val="hr-HR"/>
        </w:rPr>
      </w:pPr>
    </w:p>
    <w:p w:rsidRDefault="0041612F" w:rsidR="0041612F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NAZOČNI OD SUDA</w:t>
      </w:r>
    </w:p>
    <w:p w:rsidRDefault="00DF6F24" w:rsidR="00E062D7" w:rsidRPr="00BD57E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Nevenka Siladi Rstić, sudac pojedinac</w:t>
      </w:r>
    </w:p>
    <w:p w:rsidRDefault="00227BDF" w:rsidP="00170A38" w:rsidR="00EF02A9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2.</w:t>
      </w:r>
      <w:r w:rsidR="00DF6F24">
        <w:rPr>
          <w:rFonts w:hAnsi="Times New Roman" w:ascii="Times New Roman"/>
          <w:szCs w:val="24"/>
          <w:lang w:val="hr-HR"/>
        </w:rPr>
        <w:t>)</w:t>
      </w:r>
      <w:r w:rsidRPr="00BD57E4">
        <w:rPr>
          <w:rFonts w:hAnsi="Times New Roman" w:ascii="Times New Roman"/>
          <w:szCs w:val="24"/>
          <w:lang w:val="hr-HR"/>
        </w:rPr>
        <w:t xml:space="preserve"> </w:t>
      </w:r>
      <w:r w:rsidR="009753E5" w:rsidRPr="00BD57E4">
        <w:rPr>
          <w:rFonts w:hAnsi="Times New Roman" w:ascii="Times New Roman"/>
          <w:szCs w:val="24"/>
          <w:lang w:val="hr-HR"/>
        </w:rPr>
        <w:t>Ana Brlek</w:t>
      </w:r>
      <w:r w:rsidR="0041612F" w:rsidRPr="00BD57E4">
        <w:rPr>
          <w:rFonts w:hAnsi="Times New Roman" w:ascii="Times New Roman"/>
          <w:szCs w:val="24"/>
          <w:lang w:val="hr-HR"/>
        </w:rPr>
        <w:t>, zapisničar</w:t>
      </w:r>
    </w:p>
    <w:p w:rsidRDefault="004C044F" w:rsidP="00170A38" w:rsidR="00DB74DB" w:rsidRPr="00BD57E4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ab/>
      </w:r>
    </w:p>
    <w:p w:rsidRDefault="00AD40E6" w:rsidP="004D267E" w:rsidR="00170A38" w:rsidRPr="00BD57E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D57E4">
        <w:rPr>
          <w:rFonts w:hAnsi="Times New Roman" w:ascii="Times New Roman"/>
          <w:szCs w:val="24"/>
          <w:u w:val="single"/>
          <w:lang w:val="hr-HR"/>
        </w:rPr>
        <w:t>Konstatira se da su pristupili</w:t>
      </w:r>
    </w:p>
    <w:p w:rsidRDefault="00471842" w:rsidP="00F95CF8" w:rsidR="00EE5F3A">
      <w:pPr>
        <w:jc w:val="both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-</w:t>
      </w:r>
      <w:r w:rsidR="009753E5" w:rsidRPr="00BD57E4">
        <w:rPr>
          <w:rFonts w:hAnsi="Times New Roman" w:ascii="Times New Roman"/>
          <w:szCs w:val="24"/>
          <w:lang w:val="hr-HR"/>
        </w:rPr>
        <w:t xml:space="preserve"> </w:t>
      </w:r>
      <w:r w:rsidR="00F95CF8">
        <w:rPr>
          <w:rFonts w:hAnsi="Times New Roman" w:ascii="Times New Roman"/>
          <w:szCs w:val="24"/>
          <w:lang w:val="hr-HR"/>
        </w:rPr>
        <w:t>za  predlagatelja</w:t>
      </w:r>
      <w:r w:rsidR="00A3525C">
        <w:rPr>
          <w:rFonts w:hAnsi="Times New Roman" w:ascii="Times New Roman"/>
          <w:szCs w:val="24"/>
          <w:lang w:val="hr-HR"/>
        </w:rPr>
        <w:t>, FINA-u, nitko, dostava poziva uredno iskazana</w:t>
      </w:r>
    </w:p>
    <w:p w:rsidRDefault="00850522" w:rsidP="00F95CF8" w:rsidR="0085052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za dužnika</w:t>
      </w:r>
      <w:r w:rsidRPr="00781082">
        <w:rPr>
          <w:rFonts w:hAnsi="Times New Roman" w:ascii="Times New Roman"/>
          <w:szCs w:val="24"/>
          <w:lang w:val="hr-HR"/>
        </w:rPr>
        <w:t>,</w:t>
      </w:r>
      <w:r w:rsidR="00A6646C" w:rsidRPr="00781082">
        <w:rPr>
          <w:rFonts w:hAnsi="Times New Roman" w:ascii="Times New Roman"/>
          <w:szCs w:val="24"/>
          <w:lang w:val="hr-HR"/>
        </w:rPr>
        <w:t xml:space="preserve"> </w:t>
      </w:r>
      <w:r w:rsidR="000E3BB7" w:rsidRPr="00781082">
        <w:rPr>
          <w:rFonts w:hAnsi="Times New Roman" w:ascii="Times New Roman"/>
          <w:szCs w:val="24"/>
          <w:lang w:val="hr-HR"/>
        </w:rPr>
        <w:t>nitko, dostava poziva</w:t>
      </w:r>
      <w:r w:rsidR="00781082" w:rsidRPr="00781082">
        <w:rPr>
          <w:rFonts w:hAnsi="Times New Roman" w:ascii="Times New Roman"/>
          <w:szCs w:val="24"/>
          <w:lang w:val="hr-HR"/>
        </w:rPr>
        <w:t xml:space="preserve"> nije</w:t>
      </w:r>
      <w:r w:rsidR="000E3BB7" w:rsidRPr="00781082">
        <w:rPr>
          <w:rFonts w:hAnsi="Times New Roman" w:ascii="Times New Roman"/>
          <w:szCs w:val="24"/>
          <w:lang w:val="hr-HR"/>
        </w:rPr>
        <w:t xml:space="preserve"> uredno iskazana</w:t>
      </w:r>
    </w:p>
    <w:p w:rsidRDefault="00F449C8" w:rsidP="00696501" w:rsidR="006965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81082" w:rsidP="00696501" w:rsidR="00781082">
      <w:pPr>
        <w:jc w:val="both"/>
        <w:rPr>
          <w:rFonts w:hAnsi="Times New Roman" w:ascii="Times New Roman"/>
          <w:szCs w:val="24"/>
          <w:lang w:val="hr-HR"/>
        </w:rPr>
      </w:pPr>
    </w:p>
    <w:p w:rsidRDefault="00781082" w:rsidP="00696501" w:rsidR="0078108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je dostava poziva za dužnika uredno vraćena s naznakom "zatvoreno" primatelj odselio u Dugu Resu, </w:t>
      </w:r>
      <w:proofErr w:type="spellStart"/>
      <w:r>
        <w:rPr>
          <w:rFonts w:hAnsi="Times New Roman" w:ascii="Times New Roman"/>
          <w:szCs w:val="24"/>
          <w:lang w:val="hr-HR"/>
        </w:rPr>
        <w:t>Škarsaki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bb</w:t>
      </w:r>
      <w:proofErr w:type="spellEnd"/>
      <w:r>
        <w:rPr>
          <w:rFonts w:hAnsi="Times New Roman" w:ascii="Times New Roman"/>
          <w:szCs w:val="24"/>
          <w:lang w:val="hr-HR"/>
        </w:rPr>
        <w:t>, stoga kako nema uvjeta za održavanje današnjeg ročišta, to sud donosi sljedeće</w:t>
      </w:r>
    </w:p>
    <w:p w:rsidRDefault="000E3BB7" w:rsidP="000E3BB7" w:rsidR="000E3BB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je</w:t>
      </w:r>
    </w:p>
    <w:p w:rsidRDefault="000E3BB7" w:rsidP="000E3BB7" w:rsidR="000E3BB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781082" w:rsidP="00850880" w:rsidR="00F95CF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današnje ročište se odgađa, a slijedeće ročište radi odlučivanja o prijedlogu FINA-e, se određuje za dan </w:t>
      </w:r>
      <w:r>
        <w:rPr>
          <w:rFonts w:hAnsi="Times New Roman" w:ascii="Times New Roman"/>
          <w:b/>
          <w:szCs w:val="24"/>
          <w:u w:val="single"/>
          <w:lang w:val="hr-HR"/>
        </w:rPr>
        <w:t>20. rujna 2016. godine u 9.30 sati</w:t>
      </w:r>
      <w:r>
        <w:rPr>
          <w:rFonts w:hAnsi="Times New Roman" w:ascii="Times New Roman"/>
          <w:szCs w:val="24"/>
          <w:lang w:val="hr-HR"/>
        </w:rPr>
        <w:t>, na koje će se pozvati dužnik na adresu u Dugoj Resi i FINA uz kopiju ovog zapisnika.</w:t>
      </w:r>
    </w:p>
    <w:p w:rsidRDefault="00781082" w:rsidP="00850880" w:rsidR="00781082" w:rsidRPr="00781082">
      <w:pPr>
        <w:jc w:val="both"/>
        <w:rPr>
          <w:rFonts w:hAnsi="Times New Roman" w:ascii="Times New Roman"/>
          <w:szCs w:val="24"/>
          <w:lang w:val="hr-HR"/>
        </w:rPr>
      </w:pPr>
    </w:p>
    <w:p w:rsidRDefault="004D267E" w:rsidP="00A75B8C" w:rsidR="00B52A4D" w:rsidRPr="00DB74DB">
      <w:pPr>
        <w:jc w:val="center"/>
        <w:rPr>
          <w:rFonts w:hAnsi="Times New Roman" w:ascii="Times New Roman"/>
          <w:szCs w:val="24"/>
          <w:u w:val="single"/>
          <w:lang w:val="hr-HR"/>
        </w:rPr>
      </w:pPr>
      <w:r w:rsidRPr="00781082">
        <w:rPr>
          <w:rFonts w:hAnsi="Times New Roman" w:ascii="Times New Roman"/>
          <w:szCs w:val="24"/>
          <w:u w:val="single"/>
          <w:lang w:val="hr-HR"/>
        </w:rPr>
        <w:t>Dovršeno u</w:t>
      </w:r>
      <w:r w:rsidR="001B7037" w:rsidRPr="0078108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E119E4" w:rsidRPr="00781082">
        <w:rPr>
          <w:rFonts w:hAnsi="Times New Roman" w:ascii="Times New Roman"/>
          <w:szCs w:val="24"/>
          <w:u w:val="single"/>
          <w:lang w:val="hr-HR"/>
        </w:rPr>
        <w:t>10</w:t>
      </w:r>
      <w:r w:rsidR="00F35F61" w:rsidRPr="00781082">
        <w:rPr>
          <w:rFonts w:hAnsi="Times New Roman" w:ascii="Times New Roman"/>
          <w:szCs w:val="24"/>
          <w:u w:val="single"/>
          <w:lang w:val="hr-HR"/>
        </w:rPr>
        <w:t>.</w:t>
      </w:r>
      <w:r w:rsidR="00781082">
        <w:rPr>
          <w:rFonts w:hAnsi="Times New Roman" w:ascii="Times New Roman"/>
          <w:szCs w:val="24"/>
          <w:u w:val="single"/>
          <w:lang w:val="hr-HR"/>
        </w:rPr>
        <w:t>41</w:t>
      </w:r>
      <w:r w:rsidR="00F35F61" w:rsidRPr="00781082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Pr="00781082">
        <w:rPr>
          <w:rFonts w:hAnsi="Times New Roman" w:ascii="Times New Roman"/>
          <w:szCs w:val="24"/>
          <w:u w:val="single"/>
          <w:lang w:val="hr-HR"/>
        </w:rPr>
        <w:t>sati</w:t>
      </w:r>
    </w:p>
    <w:p w:rsidRDefault="00A75B8C" w:rsidP="00E5685F" w:rsidR="00A75B8C" w:rsidRPr="00BD57E4">
      <w:pPr>
        <w:rPr>
          <w:rFonts w:hAnsi="Times New Roman" w:ascii="Times New Roman"/>
          <w:szCs w:val="24"/>
          <w:lang w:val="hr-HR"/>
        </w:rPr>
      </w:pPr>
    </w:p>
    <w:p w:rsidRDefault="004D267E" w:rsidP="004D267E" w:rsidR="004D267E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SUDAC</w:t>
      </w:r>
    </w:p>
    <w:p w:rsidRDefault="004F1B61" w:rsidP="00227BDF" w:rsidR="00F91396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 xml:space="preserve">Nevenka Siladi </w:t>
      </w:r>
      <w:r w:rsidR="007C366A" w:rsidRPr="00BD57E4">
        <w:rPr>
          <w:rFonts w:hAnsi="Times New Roman" w:ascii="Times New Roman"/>
          <w:szCs w:val="24"/>
          <w:lang w:val="hr-HR"/>
        </w:rPr>
        <w:t xml:space="preserve">Rstić 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F449C8" w:rsidP="00227BDF" w:rsidR="00F449C8" w:rsidRPr="00BD57E4">
      <w:pPr>
        <w:jc w:val="center"/>
        <w:rPr>
          <w:rFonts w:hAnsi="Times New Roman" w:ascii="Times New Roman"/>
          <w:szCs w:val="24"/>
          <w:lang w:val="hr-HR"/>
        </w:rPr>
      </w:pPr>
    </w:p>
    <w:p w:rsidRDefault="0041612F" w:rsidP="00227BDF" w:rsidR="00E5685F" w:rsidRPr="00BD57E4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Zapisničar</w:t>
      </w:r>
    </w:p>
    <w:p w:rsidRDefault="009753E5" w:rsidP="00227BDF" w:rsidR="0041612F">
      <w:pPr>
        <w:jc w:val="center"/>
        <w:rPr>
          <w:rFonts w:hAnsi="Times New Roman" w:ascii="Times New Roman"/>
          <w:szCs w:val="24"/>
          <w:lang w:val="hr-HR"/>
        </w:rPr>
      </w:pPr>
      <w:r w:rsidRPr="00BD57E4">
        <w:rPr>
          <w:rFonts w:hAnsi="Times New Roman" w:ascii="Times New Roman"/>
          <w:szCs w:val="24"/>
          <w:lang w:val="hr-HR"/>
        </w:rPr>
        <w:t>Ana Brlek</w:t>
      </w: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</w:p>
    <w:p w:rsidRDefault="00F95CF8" w:rsidP="00227BDF" w:rsidR="00F95CF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696501" w:rsidP="00227BDF" w:rsidR="00696501">
      <w:pPr>
        <w:jc w:val="center"/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6901E7">
        <w:rPr>
          <w:rFonts w:hAnsi="Times New Roman" w:ascii="Times New Roman"/>
          <w:szCs w:val="24"/>
          <w:lang w:val="hr-HR"/>
        </w:rPr>
        <w:t>ARS DIVINUS</w:t>
      </w:r>
      <w:r>
        <w:rPr>
          <w:rFonts w:hAnsi="Times New Roman" w:ascii="Times New Roman"/>
          <w:szCs w:val="24"/>
          <w:lang w:val="hr-HR"/>
        </w:rPr>
        <w:t xml:space="preserve"> j.d.o.o.</w:t>
      </w:r>
    </w:p>
    <w:p w:rsidRDefault="006901E7" w:rsidP="00696501" w:rsidR="006965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Irena </w:t>
      </w:r>
      <w:proofErr w:type="spellStart"/>
      <w:r>
        <w:rPr>
          <w:rFonts w:hAnsi="Times New Roman" w:ascii="Times New Roman"/>
          <w:szCs w:val="24"/>
          <w:lang w:val="hr-HR"/>
        </w:rPr>
        <w:t>Škarjak</w:t>
      </w:r>
      <w:proofErr w:type="spellEnd"/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</w:p>
    <w:p w:rsidRDefault="00696501" w:rsidP="00696501" w:rsidR="00696501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_______________________</w:t>
      </w:r>
    </w:p>
    <w:p w:rsidRDefault="00781082" w:rsidP="00696501" w:rsidR="00781082">
      <w:pPr>
        <w:rPr>
          <w:rFonts w:hAnsi="Times New Roman" w:ascii="Times New Roman"/>
          <w:szCs w:val="24"/>
          <w:lang w:val="hr-HR"/>
        </w:rPr>
      </w:pPr>
    </w:p>
    <w:p w:rsidRDefault="00781082" w:rsidP="00696501" w:rsidR="0078108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81082" w:rsidP="00781082" w:rsidR="00781082">
      <w:pPr>
        <w:pStyle w:val="Odlomakpopisa"/>
        <w:numPr>
          <w:ilvl w:val="0"/>
          <w:numId w:val="4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781082" w:rsidP="00781082" w:rsidR="00781082" w:rsidRPr="00781082">
      <w:pPr>
        <w:pStyle w:val="Odlomakpopisa"/>
        <w:numPr>
          <w:ilvl w:val="0"/>
          <w:numId w:val="4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ARS DIVINUS j.d.o.o., Duga Resa, </w:t>
      </w:r>
      <w:proofErr w:type="spellStart"/>
      <w:r>
        <w:rPr>
          <w:rFonts w:hAnsi="Times New Roman" w:ascii="Times New Roman"/>
          <w:szCs w:val="24"/>
          <w:lang w:val="hr-HR"/>
        </w:rPr>
        <w:t>Škarsaki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bb</w:t>
      </w:r>
      <w:proofErr w:type="spellEnd"/>
    </w:p>
    <w:sectPr w:rsidSect="00DF6F24" w:rsidR="00781082" w:rsidRPr="0078108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DB7" w:rsidR="00EC1DB7">
      <w:r>
        <w:separator/>
      </w:r>
    </w:p>
  </w:endnote>
  <w:endnote w:id="0" w:type="continuationSeparator">
    <w:p w:rsidRDefault="00EC1DB7" w:rsidR="00EC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DB7" w:rsidR="00EC1DB7">
      <w:r>
        <w:separator/>
      </w:r>
    </w:p>
  </w:footnote>
  <w:footnote w:id="0" w:type="continuationSeparator">
    <w:p w:rsidRDefault="00EC1DB7" w:rsidR="00EC1D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346350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B74DB" w:rsidR="00DB74D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10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DB74DB" w:rsidR="004C0374" w:rsidRPr="004C0374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3525C" w:rsidRPr="00DF6F24">
      <w:rPr>
        <w:rFonts w:hAnsi="Times New Roman" w:ascii="Times New Roman"/>
        <w:lang w:val="hr-HR"/>
      </w:rPr>
      <w:t>47. St-</w:t>
    </w:r>
    <w:r w:rsidR="00A3525C">
      <w:rPr>
        <w:rFonts w:hAnsi="Times New Roman" w:ascii="Times New Roman"/>
        <w:lang w:val="hr-HR"/>
      </w:rPr>
      <w:t>1044</w:t>
    </w:r>
    <w:r w:rsidR="00A3525C" w:rsidRPr="00DF6F24">
      <w:rPr>
        <w:rFonts w:hAnsi="Times New Roman" w:ascii="Times New Roman"/>
        <w:lang w:val="hr-HR"/>
      </w:rPr>
      <w:t>/15-</w:t>
    </w:r>
    <w:r w:rsidR="00A3525C">
      <w:rPr>
        <w:rFonts w:hAnsi="Times New Roman" w:ascii="Times New Roman"/>
        <w:sz w:val="20"/>
        <w:lang w:val="hr-HR"/>
      </w:rPr>
      <w:t>14</w:t>
    </w:r>
    <w:r w:rsidR="00A3525C" w:rsidRPr="00DF6F24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F24" w:rsidR="00D42047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DF6F24">
      <w:rPr>
        <w:rFonts w:hAnsi="Times New Roman" w:ascii="Times New Roman"/>
        <w:lang w:val="hr-HR"/>
      </w:rPr>
      <w:t>47. St-</w:t>
    </w:r>
    <w:r w:rsidR="006901E7">
      <w:rPr>
        <w:rFonts w:hAnsi="Times New Roman" w:ascii="Times New Roman"/>
        <w:lang w:val="hr-HR"/>
      </w:rPr>
      <w:t>1095</w:t>
    </w:r>
    <w:r w:rsidR="00696501">
      <w:rPr>
        <w:rFonts w:hAnsi="Times New Roman" w:ascii="Times New Roman"/>
        <w:lang w:val="hr-HR"/>
      </w:rPr>
      <w:t>/16</w:t>
    </w:r>
    <w:r w:rsidRPr="00DF6F24">
      <w:rPr>
        <w:rFonts w:hAnsi="Times New Roman" w:ascii="Times New Roman"/>
        <w:lang w:val="hr-HR"/>
      </w:rPr>
      <w:t>-</w:t>
    </w:r>
    <w:r w:rsidR="006901E7">
      <w:rPr>
        <w:rFonts w:hAnsi="Times New Roman" w:ascii="Times New Roman"/>
        <w:sz w:val="20"/>
        <w:lang w:val="hr-HR"/>
      </w:rPr>
      <w:t>10</w:t>
    </w:r>
    <w:r w:rsidRPr="00DF6F24">
      <w:rPr>
        <w:rFonts w:hAnsi="Times New Roman" w:ascii="Times New Roman"/>
        <w:lang w:val="hr-HR"/>
      </w:rPr>
      <w:tab/>
    </w:r>
  </w:p>
  <w:p w:rsidRDefault="00DF6F24" w:rsidR="00DF6F24">
    <w:pPr>
      <w:pStyle w:val="Zaglavlje"/>
      <w:rPr>
        <w:rFonts w:hAnsi="Times New Roman" w:ascii="Times New Roman"/>
        <w:sz w:val="20"/>
        <w:lang w:val="hr-HR"/>
      </w:rPr>
    </w:pPr>
  </w:p>
  <w:p w:rsidRDefault="00DF6F24" w:rsidP="00DF6F24" w:rsidR="00DF6F24" w:rsidRPr="00953077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F6F24" w:rsidP="00DF6F24" w:rsidR="00DF6F24" w:rsidRPr="00953077">
    <w:pPr>
      <w:pStyle w:val="Zaglavlje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DF6F24" w:rsidP="00DF6F24" w:rsidR="00DF6F24">
    <w:pPr>
      <w:pStyle w:val="Zaglavlje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713482">
      <w:rPr>
        <w:rFonts w:hAnsi="Times New Roman" w:ascii="Times New Roman"/>
      </w:rPr>
      <w:t xml:space="preserve">, </w:t>
    </w:r>
    <w:proofErr w:type="spellStart"/>
    <w:r w:rsidR="00713482">
      <w:rPr>
        <w:rFonts w:hAnsi="Times New Roman" w:ascii="Times New Roman"/>
      </w:rPr>
      <w:t>Amruševa</w:t>
    </w:r>
    <w:proofErr w:type="spellEnd"/>
    <w:r w:rsidR="00713482">
      <w:rPr>
        <w:rFonts w:hAnsi="Times New Roman" w:ascii="Times New Roman"/>
      </w:rPr>
      <w:t xml:space="preserve"> 2/II, </w:t>
    </w:r>
    <w:proofErr w:type="spellStart"/>
    <w:r w:rsidR="00713482">
      <w:rPr>
        <w:rFonts w:hAnsi="Times New Roman" w:ascii="Times New Roman"/>
      </w:rPr>
      <w:t>desno</w:t>
    </w:r>
    <w:proofErr w:type="spellEnd"/>
    <w:r w:rsidR="00713482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  <w:p w:rsidRDefault="00DF6F24" w:rsidP="00DF6F24" w:rsidR="00DF6F24">
    <w:pPr>
      <w:pStyle w:val="Zaglavlje"/>
      <w:rPr>
        <w:rFonts w:hAnsi="Times New Roman" w:ascii="Times New Roman"/>
      </w:rPr>
    </w:pPr>
  </w:p>
  <w:p w:rsidRDefault="00DF6F24" w:rsidP="00DF6F24" w:rsidR="00DF6F24" w:rsidRPr="00BD57E4">
    <w:pPr>
      <w:jc w:val="center"/>
      <w:rPr>
        <w:rFonts w:hAnsi="Times New Roman" w:ascii="Times New Roman"/>
        <w:szCs w:val="24"/>
        <w:lang w:val="hr-HR"/>
      </w:rPr>
    </w:pPr>
    <w:r w:rsidRPr="00BD57E4">
      <w:rPr>
        <w:rFonts w:hAnsi="Times New Roman" w:ascii="Times New Roman"/>
        <w:szCs w:val="24"/>
        <w:lang w:val="hr-HR"/>
      </w:rPr>
      <w:t>Z A P I S N I K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2E747F"/>
    <w:multiLevelType w:val="hybridMultilevel"/>
    <w:tmpl w:val="46B4E960"/>
    <w:lvl w:tplc="6DA82F4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C72CD"/>
    <w:multiLevelType w:val="hybridMultilevel"/>
    <w:tmpl w:val="D7F2FA70"/>
    <w:lvl w:tplc="D8F4952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0D097F"/>
    <w:multiLevelType w:val="hybridMultilevel"/>
    <w:tmpl w:val="C5DE846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7332B9"/>
    <w:multiLevelType w:val="hybridMultilevel"/>
    <w:tmpl w:val="D1C4CF84"/>
    <w:lvl w:tplc="9A7896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14F1"/>
    <w:rsid w:val="00007EDB"/>
    <w:rsid w:val="00037E69"/>
    <w:rsid w:val="00040054"/>
    <w:rsid w:val="000418BA"/>
    <w:rsid w:val="00051ACB"/>
    <w:rsid w:val="000837ED"/>
    <w:rsid w:val="00083D2C"/>
    <w:rsid w:val="000861D0"/>
    <w:rsid w:val="000945A7"/>
    <w:rsid w:val="00095B77"/>
    <w:rsid w:val="000A7903"/>
    <w:rsid w:val="000B6E08"/>
    <w:rsid w:val="000D3A18"/>
    <w:rsid w:val="000E3BB7"/>
    <w:rsid w:val="000E7599"/>
    <w:rsid w:val="000F4491"/>
    <w:rsid w:val="000F6468"/>
    <w:rsid w:val="001027B0"/>
    <w:rsid w:val="001259E0"/>
    <w:rsid w:val="00130A17"/>
    <w:rsid w:val="001344AC"/>
    <w:rsid w:val="001401AA"/>
    <w:rsid w:val="00140736"/>
    <w:rsid w:val="001526B1"/>
    <w:rsid w:val="00170A38"/>
    <w:rsid w:val="0017728C"/>
    <w:rsid w:val="001A73EA"/>
    <w:rsid w:val="001B1949"/>
    <w:rsid w:val="001B7037"/>
    <w:rsid w:val="001C7567"/>
    <w:rsid w:val="001D479E"/>
    <w:rsid w:val="001D5162"/>
    <w:rsid w:val="00200242"/>
    <w:rsid w:val="00202C7B"/>
    <w:rsid w:val="00211124"/>
    <w:rsid w:val="00220765"/>
    <w:rsid w:val="00221689"/>
    <w:rsid w:val="002277E0"/>
    <w:rsid w:val="00227BDF"/>
    <w:rsid w:val="002312D7"/>
    <w:rsid w:val="00251330"/>
    <w:rsid w:val="00257D9B"/>
    <w:rsid w:val="00263846"/>
    <w:rsid w:val="00273E12"/>
    <w:rsid w:val="00274661"/>
    <w:rsid w:val="00282AF5"/>
    <w:rsid w:val="00282F40"/>
    <w:rsid w:val="002847EA"/>
    <w:rsid w:val="002B3476"/>
    <w:rsid w:val="002C468C"/>
    <w:rsid w:val="002C5A0B"/>
    <w:rsid w:val="002D589C"/>
    <w:rsid w:val="002E3CBB"/>
    <w:rsid w:val="002E3F40"/>
    <w:rsid w:val="002E67C7"/>
    <w:rsid w:val="002F38A3"/>
    <w:rsid w:val="002F40E5"/>
    <w:rsid w:val="002F5784"/>
    <w:rsid w:val="00313878"/>
    <w:rsid w:val="00315B70"/>
    <w:rsid w:val="003218F1"/>
    <w:rsid w:val="00347B4D"/>
    <w:rsid w:val="00353304"/>
    <w:rsid w:val="00375101"/>
    <w:rsid w:val="003939CE"/>
    <w:rsid w:val="003E2C15"/>
    <w:rsid w:val="003E45EB"/>
    <w:rsid w:val="0041612F"/>
    <w:rsid w:val="00422EFF"/>
    <w:rsid w:val="00424ACD"/>
    <w:rsid w:val="00437443"/>
    <w:rsid w:val="00441361"/>
    <w:rsid w:val="004572F2"/>
    <w:rsid w:val="00471842"/>
    <w:rsid w:val="00471DA8"/>
    <w:rsid w:val="00477D25"/>
    <w:rsid w:val="00495118"/>
    <w:rsid w:val="004A1910"/>
    <w:rsid w:val="004A6C0C"/>
    <w:rsid w:val="004C0374"/>
    <w:rsid w:val="004C044F"/>
    <w:rsid w:val="004D267E"/>
    <w:rsid w:val="004F1B61"/>
    <w:rsid w:val="00516461"/>
    <w:rsid w:val="00531E2B"/>
    <w:rsid w:val="005329B2"/>
    <w:rsid w:val="00546C47"/>
    <w:rsid w:val="0057422D"/>
    <w:rsid w:val="0058161B"/>
    <w:rsid w:val="005852BD"/>
    <w:rsid w:val="0059122D"/>
    <w:rsid w:val="00596CF6"/>
    <w:rsid w:val="005A459E"/>
    <w:rsid w:val="005B40A1"/>
    <w:rsid w:val="005B723C"/>
    <w:rsid w:val="00600E5E"/>
    <w:rsid w:val="0060233C"/>
    <w:rsid w:val="00604CEB"/>
    <w:rsid w:val="006179AA"/>
    <w:rsid w:val="00625A6C"/>
    <w:rsid w:val="00635A97"/>
    <w:rsid w:val="006368B3"/>
    <w:rsid w:val="00652E89"/>
    <w:rsid w:val="006901E7"/>
    <w:rsid w:val="00693345"/>
    <w:rsid w:val="00696501"/>
    <w:rsid w:val="006B76B2"/>
    <w:rsid w:val="006E6FDA"/>
    <w:rsid w:val="00701F99"/>
    <w:rsid w:val="007122DC"/>
    <w:rsid w:val="00713482"/>
    <w:rsid w:val="00714A75"/>
    <w:rsid w:val="00731512"/>
    <w:rsid w:val="00731B3D"/>
    <w:rsid w:val="00761F87"/>
    <w:rsid w:val="007752BA"/>
    <w:rsid w:val="007765E8"/>
    <w:rsid w:val="00781082"/>
    <w:rsid w:val="007827E7"/>
    <w:rsid w:val="007941EC"/>
    <w:rsid w:val="007942A2"/>
    <w:rsid w:val="0079708E"/>
    <w:rsid w:val="007A4AC0"/>
    <w:rsid w:val="007A71CF"/>
    <w:rsid w:val="007B5748"/>
    <w:rsid w:val="007C366A"/>
    <w:rsid w:val="00800AB0"/>
    <w:rsid w:val="00812D85"/>
    <w:rsid w:val="00827B9E"/>
    <w:rsid w:val="00844389"/>
    <w:rsid w:val="00850522"/>
    <w:rsid w:val="00850880"/>
    <w:rsid w:val="008872DC"/>
    <w:rsid w:val="008967BB"/>
    <w:rsid w:val="008A0EA3"/>
    <w:rsid w:val="008B0A0C"/>
    <w:rsid w:val="008C0BCA"/>
    <w:rsid w:val="008C1DA2"/>
    <w:rsid w:val="008C779E"/>
    <w:rsid w:val="008D0861"/>
    <w:rsid w:val="008D1940"/>
    <w:rsid w:val="008E4D1A"/>
    <w:rsid w:val="008F0D5D"/>
    <w:rsid w:val="008F3B0B"/>
    <w:rsid w:val="00905A28"/>
    <w:rsid w:val="00907A1C"/>
    <w:rsid w:val="00916DC3"/>
    <w:rsid w:val="00925921"/>
    <w:rsid w:val="00931962"/>
    <w:rsid w:val="00933D2B"/>
    <w:rsid w:val="00944D8D"/>
    <w:rsid w:val="00955607"/>
    <w:rsid w:val="00972F91"/>
    <w:rsid w:val="009753E5"/>
    <w:rsid w:val="00986FBC"/>
    <w:rsid w:val="009A67DA"/>
    <w:rsid w:val="009C0A73"/>
    <w:rsid w:val="009C18A1"/>
    <w:rsid w:val="009D1B20"/>
    <w:rsid w:val="009F115F"/>
    <w:rsid w:val="009F6B3F"/>
    <w:rsid w:val="00A1310F"/>
    <w:rsid w:val="00A17544"/>
    <w:rsid w:val="00A3525C"/>
    <w:rsid w:val="00A36077"/>
    <w:rsid w:val="00A56BB5"/>
    <w:rsid w:val="00A6646C"/>
    <w:rsid w:val="00A75110"/>
    <w:rsid w:val="00A75B8C"/>
    <w:rsid w:val="00A91185"/>
    <w:rsid w:val="00A9766B"/>
    <w:rsid w:val="00AA4021"/>
    <w:rsid w:val="00AD40E6"/>
    <w:rsid w:val="00AE67D8"/>
    <w:rsid w:val="00AF3320"/>
    <w:rsid w:val="00B23A10"/>
    <w:rsid w:val="00B44ED3"/>
    <w:rsid w:val="00B4788F"/>
    <w:rsid w:val="00B52A4D"/>
    <w:rsid w:val="00B54709"/>
    <w:rsid w:val="00B62DA7"/>
    <w:rsid w:val="00B922A9"/>
    <w:rsid w:val="00BA5EBB"/>
    <w:rsid w:val="00BD555C"/>
    <w:rsid w:val="00BD57E4"/>
    <w:rsid w:val="00BE7C70"/>
    <w:rsid w:val="00C053D5"/>
    <w:rsid w:val="00C46DA2"/>
    <w:rsid w:val="00C5282B"/>
    <w:rsid w:val="00C6296A"/>
    <w:rsid w:val="00C944D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204AC"/>
    <w:rsid w:val="00D206F8"/>
    <w:rsid w:val="00D31338"/>
    <w:rsid w:val="00D42047"/>
    <w:rsid w:val="00D43BA9"/>
    <w:rsid w:val="00D47644"/>
    <w:rsid w:val="00D6037E"/>
    <w:rsid w:val="00D67E04"/>
    <w:rsid w:val="00D74E95"/>
    <w:rsid w:val="00D76322"/>
    <w:rsid w:val="00D903D2"/>
    <w:rsid w:val="00DA7EC2"/>
    <w:rsid w:val="00DB74DB"/>
    <w:rsid w:val="00DE6825"/>
    <w:rsid w:val="00DF2DFC"/>
    <w:rsid w:val="00DF6F24"/>
    <w:rsid w:val="00E062D7"/>
    <w:rsid w:val="00E119E4"/>
    <w:rsid w:val="00E21103"/>
    <w:rsid w:val="00E25821"/>
    <w:rsid w:val="00E30F63"/>
    <w:rsid w:val="00E5685F"/>
    <w:rsid w:val="00E711F7"/>
    <w:rsid w:val="00E71CE0"/>
    <w:rsid w:val="00E93843"/>
    <w:rsid w:val="00E97B8E"/>
    <w:rsid w:val="00EA36B7"/>
    <w:rsid w:val="00EB5C51"/>
    <w:rsid w:val="00EC1DB7"/>
    <w:rsid w:val="00EC551C"/>
    <w:rsid w:val="00ED4114"/>
    <w:rsid w:val="00ED7160"/>
    <w:rsid w:val="00EE5F3A"/>
    <w:rsid w:val="00EF02A9"/>
    <w:rsid w:val="00EF1C88"/>
    <w:rsid w:val="00EF6CAF"/>
    <w:rsid w:val="00F246C7"/>
    <w:rsid w:val="00F35F61"/>
    <w:rsid w:val="00F449C8"/>
    <w:rsid w:val="00F62998"/>
    <w:rsid w:val="00F64FAE"/>
    <w:rsid w:val="00F74127"/>
    <w:rsid w:val="00F74FB2"/>
    <w:rsid w:val="00F91396"/>
    <w:rsid w:val="00F95CF8"/>
    <w:rsid w:val="00FB775E"/>
    <w:rsid w:val="00FD14F1"/>
    <w:rsid w:val="00FD6284"/>
    <w:rsid w:val="00FE251D"/>
    <w:rsid w:val="00F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DB74D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C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C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C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C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7D9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753E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753E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C037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C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C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C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C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13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18. svibnja 2016.</izvorni_sadrzaj>
    <derivirana_varijabla naziv="DomainObject.StvarniPocetakDatum_1">18. svibnja 2016.</derivirana_varijabla>
  </DomainObject.StvarniPocetakDatum>
  <DomainObject.StvarniZavrsetakDatum>
    <izvorni_sadrzaj>18. svibnja 2016.</izvorni_sadrzaj>
    <derivirana_varijabla naziv="DomainObject.StvarniZavrsetakDatum_1">18. svibnja 2016.</derivirana_varijabla>
  </DomainObject.StvarniZavrsetakDatum>
  <DomainObject.PlaniraniZavrsetakDatum>
    <izvorni_sadrzaj>18. svibnja 2016.</izvorni_sadrzaj>
    <derivirana_varijabla naziv="DomainObject.PlaniraniZavrsetakDatum_1">18. svibnja 2016.</derivirana_varijabla>
  </DomainObject.PlaniraniZavrsetakDatum>
  <DomainObject.PlaniraniPocetakDatum>
    <izvorni_sadrzaj>18. svibnja 2016.</izvorni_sadrzaj>
    <derivirana_varijabla naziv="DomainObject.PlaniraniPocetakDatum_1">18. svibnja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10:41</izvorni_sadrzaj>
    <derivirana_varijabla naziv="DomainObject.StvarniZavrsetakVrijeme_1">10:41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Irena Škarjak</item>
      <item>FINA, regionalni centar Zagreb, podružnica Karlovac</item>
    </izvorni_sadrzaj>
    <derivirana_varijabla naziv="DomainObject.UcesnikSudskeRadnjeListNaziv_1">
      <item>Irena Škarjak</item>
      <item>FINA, regionalni centar Zagreb, podružnica Karlovac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</izvorni_sadrzaj>
    <derivirana_varijabla naziv="DomainObject.Predmet.OstaliListFormated_1">
      <item>Irena Škarjak punomoćnik sudionika u postupku ARS DIVINUS j.d.o.o. za trgovinu i usluge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</izvorni_sadrzaj>
    <derivirana_varijabla naziv="DomainObject.Predmet.OstaliListFormatedOIB_1">
      <item>Irena Škarjak, OIB 71603722308 punomoćnik sudionika u postupku ARS DIVINUS j.d.o.o. za trgovinu i usluge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</izvorni_sadrzaj>
    <derivirana_varijabla naziv="DomainObject.Predmet.OstaliListFormatedWithAdress_1">
      <item>Irena Škarjak, Grabrk 39, 47251 Grabrk punomoćnik sudionika u postupku ARS DIVINUS j.d.o.o. za trgovinu i usluge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</izvorni_sadrzaj>
    <derivirana_varijabla naziv="DomainObject.Predmet.OstaliListFormatedWithAdressOIB_1">
      <item>Irena Škarjak, OIB 71603722308, Grabrk 39, 47251 Grabrk punomoćnik sudionika u postupku ARS DIVINUS j.d.o.o. za trgovinu i usluge</item>
    </derivirana_varijabla>
  </DomainObject.Predmet.OstaliListFormatedWithAdressOIB>
  <DomainObject.Predmet.OstaliListNazivFormated>
    <izvorni_sadrzaj>
      <item>Irena Škarjak</item>
    </izvorni_sadrzaj>
    <derivirana_varijabla naziv="DomainObject.Predmet.OstaliListNazivFormated_1">
      <item>Irena Škarjak</item>
    </derivirana_varijabla>
  </DomainObject.Predmet.OstaliListNazivFormated>
  <DomainObject.Predmet.OstaliListNazivFormatedOIB>
    <izvorni_sadrzaj>
      <item>Irena Škarjak, OIB 71603722308</item>
    </izvorni_sadrzaj>
    <derivirana_varijabla naziv="DomainObject.Predmet.OstaliListNazivFormatedOIB_1">
      <item>Irena Škarjak, OIB 71603722308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</izvorni_sadrzaj>
    <derivirana_varijabla naziv="DomainObject.Predmet.SudioniciListNaziv_1">
      <item>FINA, regionalni centar Zagreb, podružnica Karlovac</item>
      <item>ARS DIVINUS j.d.o.o. za trgovinu i usluge</item>
      <item>Irena Škarjak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</izvorni_sadrzaj>
    <derivirana_varijabla naziv="DomainObject.Predmet.SudioniciListNazivOIB_1">
      <item>, OIB 85821130368</item>
      <item>, OIB 42422694004</item>
      <item>, OIB 71603722308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189</properties:Words>
  <properties:Characters>1034</properties:Characters>
  <properties:Lines>44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2016-05-18T07:26:00Z</dcterms:created>
  <dc:creator>Sudsko vijeće</dc:creator>
  <cp:lastModifiedBy>Ana Brlek</cp:lastModifiedBy>
  <cp:lastPrinted>2016-03-15T08:04:00Z</cp:lastPrinted>
  <dcterms:modified xmlns:xsi="http://www.w3.org/2001/XMLSchema-instance" xsi:type="dcterms:W3CDTF">2016-05-18T08:43:00Z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