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0374" w14:paraId="0210374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7224DE">
        <w:t>2586/2016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016AF" w:rsidP="00C40A44" w:rsidR="000B22E7" w:rsidRPr="00B9015B">
      <w:pPr>
        <w:ind w:firstLine="708"/>
        <w:jc w:val="both"/>
      </w:pPr>
      <w:r w:rsidRPr="008C0A60">
        <w:t>Trgovački sud u Zagrebu, po sucu Maji Jurovicki, u stečajnom postupku u povodu prijedloga predlagatelja FINANCIJSKE AGENCIJE, Zagreb, Ulica grada Vukovara 70, OIB: 85821130368, za otvaranje stečajnog postupka nad dužnikom DANIJEL GRADNJA j.d.o.o. OIB: 00817881146, Novo Selo, Palanječko, Novo Selo 40</w:t>
      </w:r>
      <w:r w:rsidR="00600D6E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23</w:t>
      </w:r>
      <w:r w:rsidR="00D103C8">
        <w:rPr>
          <w:lang w:val="pt-BR"/>
        </w:rPr>
        <w:t xml:space="preserve">.studenog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508B9" w:rsidRPr="008C0A60">
        <w:t>DANIJEL GRADNJA j.d.o.o. OIB: 00817881146, Novo Selo, Palanječko, Novo Selo 40</w:t>
      </w:r>
      <w:r w:rsidR="000D740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508B9">
        <w:t>2586</w:t>
      </w:r>
      <w:r w:rsidR="0089116E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5508B9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5508B9" w:rsidRPr="008C0A60">
        <w:t>DANIJEL GRADNJA j.d.o.o. OIB: 00817881146, Novo Selo, Palanječko, Novo Selo 40</w:t>
      </w:r>
      <w:r w:rsidR="005508B9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5508B9">
        <w:t>15.03</w:t>
      </w:r>
      <w:r w:rsidR="00110B39">
        <w:t>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5508B9">
        <w:t>99.791,05</w:t>
      </w:r>
      <w:r w:rsidRPr="00EF73E0">
        <w:t xml:space="preserve"> kn, kao i da dužnik ima </w:t>
      </w:r>
      <w:r w:rsidR="005508B9">
        <w:t>1</w:t>
      </w:r>
      <w:r w:rsidRPr="00EF73E0">
        <w:t xml:space="preserve"> zaposlen</w:t>
      </w:r>
      <w:r w:rsidR="005508B9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5508B9">
        <w:t>22</w:t>
      </w:r>
      <w:r w:rsidR="00240B59">
        <w:t>. rujna</w:t>
      </w:r>
      <w:r w:rsidR="00F81D7B">
        <w:t xml:space="preserve"> 2017.</w:t>
      </w:r>
      <w:r w:rsidR="00901CFD">
        <w:t xml:space="preserve"> pokrenuo prethodni postupak nad dužnikom, a </w:t>
      </w:r>
      <w:r w:rsidR="005508B9">
        <w:t>21</w:t>
      </w:r>
      <w:r w:rsidR="00240B59">
        <w:t>.studenog</w:t>
      </w:r>
      <w:r w:rsidR="00897C41">
        <w:t xml:space="preserve">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5508B9">
        <w:t>2</w:t>
      </w:r>
      <w:r w:rsidR="00240B59">
        <w:t>8.09</w:t>
      </w:r>
      <w:r w:rsidR="00220A3B">
        <w:t>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508B9">
        <w:t>23</w:t>
      </w:r>
      <w:r w:rsidR="00240B59">
        <w:t>. studenog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956F64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956F64" w:rsidP="004F5146" w:rsidR="00956F64">
      <w:pPr>
        <w:jc w:val="right"/>
      </w:pPr>
      <w:r>
        <w:t>za točnost otpravka-ovlašteni službenik</w:t>
      </w:r>
    </w:p>
    <w:p w:rsidRDefault="00956F64" w:rsidP="004F5146" w:rsidR="00956F64">
      <w:pPr>
        <w:jc w:val="right"/>
      </w:pPr>
      <w:r>
        <w:t xml:space="preserve">Mirjana Gašparić </w:t>
      </w:r>
    </w:p>
    <w:p w:rsidRDefault="00065B42" w:rsidP="00956F64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956F64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5508B9">
          <w:rPr>
            <w:sz w:val="24"/>
            <w:szCs w:val="24"/>
          </w:rPr>
          <w:t>2586</w:t>
        </w:r>
        <w:r w:rsidR="00240B59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019"/>
    <w:rsid w:val="0005040A"/>
    <w:rsid w:val="000612F3"/>
    <w:rsid w:val="00065B42"/>
    <w:rsid w:val="00073A7D"/>
    <w:rsid w:val="000B22E7"/>
    <w:rsid w:val="000D740A"/>
    <w:rsid w:val="000E05B5"/>
    <w:rsid w:val="000E335E"/>
    <w:rsid w:val="001013EE"/>
    <w:rsid w:val="00110B39"/>
    <w:rsid w:val="00130276"/>
    <w:rsid w:val="00134F3A"/>
    <w:rsid w:val="00166201"/>
    <w:rsid w:val="001845B2"/>
    <w:rsid w:val="001861A1"/>
    <w:rsid w:val="0019700A"/>
    <w:rsid w:val="001A762F"/>
    <w:rsid w:val="0021298E"/>
    <w:rsid w:val="00220A3B"/>
    <w:rsid w:val="00220FCD"/>
    <w:rsid w:val="00240B59"/>
    <w:rsid w:val="00241561"/>
    <w:rsid w:val="002520CE"/>
    <w:rsid w:val="00260C00"/>
    <w:rsid w:val="002817DE"/>
    <w:rsid w:val="002972F4"/>
    <w:rsid w:val="002A67BE"/>
    <w:rsid w:val="002B5FE9"/>
    <w:rsid w:val="002C3072"/>
    <w:rsid w:val="002D5087"/>
    <w:rsid w:val="002D60CE"/>
    <w:rsid w:val="002F5BC7"/>
    <w:rsid w:val="003016AF"/>
    <w:rsid w:val="003301CA"/>
    <w:rsid w:val="003670F2"/>
    <w:rsid w:val="00374E82"/>
    <w:rsid w:val="003A6185"/>
    <w:rsid w:val="003D1D8D"/>
    <w:rsid w:val="003F3702"/>
    <w:rsid w:val="003F4D6A"/>
    <w:rsid w:val="00412D47"/>
    <w:rsid w:val="004633A1"/>
    <w:rsid w:val="0046518B"/>
    <w:rsid w:val="004677A7"/>
    <w:rsid w:val="004C428C"/>
    <w:rsid w:val="004C4C72"/>
    <w:rsid w:val="004E1586"/>
    <w:rsid w:val="00501EBB"/>
    <w:rsid w:val="005130E5"/>
    <w:rsid w:val="00515336"/>
    <w:rsid w:val="00532425"/>
    <w:rsid w:val="00535D8E"/>
    <w:rsid w:val="005508B9"/>
    <w:rsid w:val="005543BD"/>
    <w:rsid w:val="0059075B"/>
    <w:rsid w:val="00591F57"/>
    <w:rsid w:val="005C0D1E"/>
    <w:rsid w:val="005D4B0E"/>
    <w:rsid w:val="005E27B3"/>
    <w:rsid w:val="005E554C"/>
    <w:rsid w:val="00600D6E"/>
    <w:rsid w:val="006140F2"/>
    <w:rsid w:val="00620A6A"/>
    <w:rsid w:val="00632220"/>
    <w:rsid w:val="00662884"/>
    <w:rsid w:val="00667795"/>
    <w:rsid w:val="00671C0D"/>
    <w:rsid w:val="00694AC6"/>
    <w:rsid w:val="00704DD0"/>
    <w:rsid w:val="007150E9"/>
    <w:rsid w:val="007224DE"/>
    <w:rsid w:val="00754CF2"/>
    <w:rsid w:val="0076019C"/>
    <w:rsid w:val="00793B5C"/>
    <w:rsid w:val="007B068E"/>
    <w:rsid w:val="007E6A6F"/>
    <w:rsid w:val="007F0539"/>
    <w:rsid w:val="0089116E"/>
    <w:rsid w:val="00897C41"/>
    <w:rsid w:val="008A078F"/>
    <w:rsid w:val="008B669A"/>
    <w:rsid w:val="00901CFD"/>
    <w:rsid w:val="0092107C"/>
    <w:rsid w:val="00947B84"/>
    <w:rsid w:val="00947BCF"/>
    <w:rsid w:val="00956F64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F438C"/>
    <w:rsid w:val="00B1184C"/>
    <w:rsid w:val="00B425B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103C8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67A99"/>
    <w:rsid w:val="00E7482B"/>
    <w:rsid w:val="00E84110"/>
    <w:rsid w:val="00EC0565"/>
    <w:rsid w:val="00EC0E8E"/>
    <w:rsid w:val="00EE6FE8"/>
    <w:rsid w:val="00EE7504"/>
    <w:rsid w:val="00EF73E0"/>
    <w:rsid w:val="00F324F6"/>
    <w:rsid w:val="00F340A4"/>
    <w:rsid w:val="00F340AE"/>
    <w:rsid w:val="00F60CCF"/>
    <w:rsid w:val="00F81D7B"/>
    <w:rsid w:val="00FC4B7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F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F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F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F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F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F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F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F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2586</izvorni_sadrzaj>
    <derivirana_varijabla naziv="DomainObject.Predmet.Broj_1">2586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St-2586/2016</izvorni_sadrzaj>
    <derivirana_varijabla naziv="DomainObject.Predmet.OznakaBroj_1">St-2586/2016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 GRADNJA j.d.o.o.</izvorni_sadrzaj>
    <derivirana_varijabla naziv="DomainObject.Predmet.ProtustrankaFormated_1">  DANIJEL GRADNJA j.d.o.o.</derivirana_varijabla>
  </DomainObject.Predmet.ProtustrankaFormated>
  <DomainObject.Predmet.ProtustrankaFormatedOIB>
    <izvorni_sadrzaj>  DANIJEL GRADNJA j.d.o.o., OIB 00817881146</izvorni_sadrzaj>
    <derivirana_varijabla naziv="DomainObject.Predmet.ProtustrankaFormatedOIB_1">  DANIJEL GRADNJA j.d.o.o., OIB 00817881146</derivirana_varijabla>
  </DomainObject.Predmet.ProtustrankaFormatedOIB>
  <DomainObject.Predmet.ProtustrankaFormatedWithAdress>
    <izvorni_sadrzaj> DANIJEL GRADNJA j.d.o.o., Novo Selo 40, 44202 Novo Selo Palanječko</izvorni_sadrzaj>
    <derivirana_varijabla naziv="DomainObject.Predmet.ProtustrankaFormatedWithAdress_1"> DANIJEL GRADNJA j.d.o.o., Novo Selo 40, 44202 Novo Selo Palanječko</derivirana_varijabla>
  </DomainObject.Predmet.ProtustrankaFormatedWithAdress>
  <DomainObject.Predmet.ProtustrankaFormatedWithAdressOIB>
    <izvorni_sadrzaj> DANIJEL GRADNJA j.d.o.o., OIB 00817881146, Novo Selo 40, 44202 Novo Selo Palanječko</izvorni_sadrzaj>
    <derivirana_varijabla naziv="DomainObject.Predmet.ProtustrankaFormatedWithAdressOIB_1"> DANIJEL GRADNJA j.d.o.o., OIB 00817881146, Novo Selo 40, 44202 Novo Selo Palanječko</derivirana_varijabla>
  </DomainObject.Predmet.ProtustrankaFormatedWithAdressOIB>
  <DomainObject.Predmet.ProtustrankaWithAdress>
    <izvorni_sadrzaj>DANIJEL GRADNJA j.d.o.o. Novo Selo 40, 44202 Novo Selo Palanječko</izvorni_sadrzaj>
    <derivirana_varijabla naziv="DomainObject.Predmet.ProtustrankaWithAdress_1">DANIJEL GRADNJA j.d.o.o. Novo Selo 40, 44202 Novo Selo Palanječko</derivirana_varijabla>
  </DomainObject.Predmet.ProtustrankaWithAdress>
  <DomainObject.Predmet.ProtustrankaWithAdressOIB>
    <izvorni_sadrzaj>DANIJEL GRADNJA j.d.o.o., OIB 00817881146, Novo Selo 40, 44202 Novo Selo Palanječko</izvorni_sadrzaj>
    <derivirana_varijabla naziv="DomainObject.Predmet.ProtustrankaWithAdressOIB_1">DANIJEL GRADNJA j.d.o.o., OIB 00817881146, Novo Selo 40, 44202 Novo Selo Palanječko</derivirana_varijabla>
  </DomainObject.Predmet.ProtustrankaWithAdressOIB>
  <DomainObject.Predmet.ProtustrankaNazivFormated>
    <izvorni_sadrzaj>DANIJEL GRADNJA j.d.o.o.</izvorni_sadrzaj>
    <derivirana_varijabla naziv="DomainObject.Predmet.ProtustrankaNazivFormated_1">DANIJEL GRADNJA j.d.o.o.</derivirana_varijabla>
  </DomainObject.Predmet.ProtustrankaNazivFormated>
  <DomainObject.Predmet.ProtustrankaNazivFormatedOIB>
    <izvorni_sadrzaj>DANIJEL GRADNJA j.d.o.o., OIB 00817881146</izvorni_sadrzaj>
    <derivirana_varijabla naziv="DomainObject.Predmet.ProtustrankaNazivFormatedOIB_1">DANIJEL GRADNJA j.d.o.o., OIB 00817881146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Vujić</izvorni_sadrzaj>
    <derivirana_varijabla naziv="DomainObject.Predmet.StrankaFormated_1">  FINA Regionalni centar Zagreb; Danijel Vujić</derivirana_varijabla>
  </DomainObject.Predmet.StrankaFormated>
  <DomainObject.Predmet.StrankaFormatedOIB>
    <izvorni_sadrzaj>  FINA Regionalni centar Zagreb, OIB 85821130368; Danijel Vujić, OIB 18543102421</izvorni_sadrzaj>
    <derivirana_varijabla naziv="DomainObject.Predmet.StrankaFormatedOIB_1">  FINA Regionalni centar Zagreb, OIB 85821130368; Danijel Vujić, OIB 18543102421</derivirana_varijabla>
  </DomainObject.Predmet.StrankaFormatedOIB>
  <DomainObject.Predmet.StrankaFormatedWithAdress>
    <izvorni_sadrzaj> FINA Regionalni centar Zagreb, Trg svibanjskih žrtava 1995. 1, 10000 Zagreb; Danijel Vujić, Novo Selo 40, 44000 Novo Selo Palanječko</izvorni_sadrzaj>
    <derivirana_varijabla naziv="DomainObject.Predmet.StrankaFormatedWithAdress_1"> FINA Regionalni centar Zagreb, Trg svibanjskih žrtava 1995. 1, 10000 Zagreb; Danijel Vujić, Novo Selo 40, 44000 Novo Selo Palanječko</derivirana_varijabla>
  </DomainObject.Predmet.StrankaFormatedWithAdress>
  <DomainObject.Predmet.StrankaFormatedWithAdressOIB>
    <izvorni_sadrzaj> FINA Regionalni centar Zagreb, OIB 85821130368, Trg svibanjskih žrtava 1995. 1, 10000 Zagreb; Danijel Vujić, OIB 18543102421, Novo Selo 40, 44000 Novo Selo Palanječko</izvorni_sadrzaj>
    <derivirana_varijabla naziv="DomainObject.Predmet.StrankaFormatedWithAdressOIB_1"> FINA Regionalni centar Zagreb, OIB 85821130368, Trg svibanjskih žrtava 1995. 1, 10000 Zagreb; Danijel Vujić, OIB 18543102421, Novo Selo 40, 44000 Novo Selo Palanječko</derivirana_varijabla>
  </DomainObject.Predmet.StrankaFormatedWithAdressOIB>
  <DomainObject.Predmet.StrankaWithAdress>
    <izvorni_sadrzaj>FINA Regionalni centar Zagreb Trg svibanjskih žrtava 1995. 1,10000 Zagreb,Danijel Vujić Novo Selo 40,44000 Novo Selo Palanječko</izvorni_sadrzaj>
    <derivirana_varijabla naziv="DomainObject.Predmet.StrankaWithAdress_1">FINA Regionalni centar Zagreb Trg svibanjskih žrtava 1995. 1,10000 Zagreb,Danijel Vujić Novo Selo 40,44000 Novo Selo Palanječko</derivirana_varijabla>
  </DomainObject.Predmet.StrankaWithAdress>
  <DomainObject.Predmet.StrankaWithAdressOIB>
    <izvorni_sadrzaj>FINA Regionalni centar Zagreb, OIB 85821130368, Trg svibanjskih žrtava 1995. 1,10000 Zagreb,Danijel Vujić, OIB 18543102421, Novo Selo 40,44000 Novo Selo Palanječko</izvorni_sadrzaj>
    <derivirana_varijabla naziv="DomainObject.Predmet.StrankaWithAdressOIB_1">FINA Regionalni centar Zagreb, OIB 85821130368, Trg svibanjskih žrtava 1995. 1,10000 Zagreb,Danijel Vujić, OIB 18543102421, Novo Selo 40,44000 Novo Selo Palanječko</derivirana_varijabla>
  </DomainObject.Predmet.StrankaWithAdressOIB>
  <DomainObject.Predmet.StrankaNazivFormated>
    <izvorni_sadrzaj>FINA Regionalni centar Zagreb,Danijel Vujić</izvorni_sadrzaj>
    <derivirana_varijabla naziv="DomainObject.Predmet.StrankaNazivFormated_1">FINA Regionalni centar Zagreb,Danijel Vujić</derivirana_varijabla>
  </DomainObject.Predmet.StrankaNazivFormated>
  <DomainObject.Predmet.StrankaNazivFormatedOIB>
    <izvorni_sadrzaj>FINA Regionalni centar Zagreb, OIB 85821130368,Danijel Vujić, OIB 18543102421</izvorni_sadrzaj>
    <derivirana_varijabla naziv="DomainObject.Predmet.StrankaNazivFormatedOIB_1">FINA Regionalni centar Zagreb, OIB 85821130368,Danijel Vujić, OIB 18543102421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Danijel Vujić</item>
    </izvorni_sadrzaj>
    <derivirana_varijabla naziv="DomainObject.Predmet.StrankaListFormated_1">
      <item>FINA Regionalni centar Zagreb</item>
      <item>Danijel Vujić</item>
    </derivirana_varijabla>
  </DomainObject.Predmet.StrankaListFormated>
  <DomainObject.Predmet.StrankaListFormatedOIB>
    <izvorni_sadrzaj>
      <item>FINA Regionalni centar Zagreb, OIB 85821130368</item>
      <item>Danijel Vujić, OIB 18543102421</item>
    </izvorni_sadrzaj>
    <derivirana_varijabla naziv="DomainObject.Predmet.StrankaListFormatedOIB_1">
      <item>FINA Regionalni centar Zagreb, OIB 85821130368</item>
      <item>Danijel Vujić, OIB 18543102421</item>
    </derivirana_varijabla>
  </DomainObject.Predmet.StrankaListFormatedOIB>
  <DomainObject.Predmet.StrankaListFormatedWithAdress>
    <izvorni_sadrzaj>
      <item>FINA Regionalni centar Zagreb, Trg svibanjskih žrtava 1995. 1, 10000 Zagreb</item>
      <item>Danijel Vujić, Novo Selo 40, 44000 Novo Selo Palanječko</item>
    </izvorni_sadrzaj>
    <derivirana_varijabla naziv="DomainObject.Predmet.StrankaListFormatedWithAdress_1">
      <item>FINA Regionalni centar Zagreb, Trg svibanjskih žrtava 1995. 1, 10000 Zagreb</item>
      <item>Danijel Vujić, Novo Selo 40, 44000 Novo Selo Palanječko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Vujić, OIB 18543102421, Novo Selo 40, 44000 Novo Selo Palanječko</item>
    </izvorni_sadrzaj>
    <derivirana_varijabla naziv="DomainObject.Predmet.StrankaListFormatedWithAdressOIB_1">
      <item>FINA Regionalni centar Zagreb, OIB 85821130368, Trg svibanjskih žrtava 1995. 1, 10000 Zagreb</item>
      <item>Danijel Vujić, OIB 18543102421, Novo Selo 40, 44000 Novo Selo Palanječko</item>
    </derivirana_varijabla>
  </DomainObject.Predmet.StrankaListFormatedWithAdressOIB>
  <DomainObject.Predmet.StrankaListNazivFormated>
    <izvorni_sadrzaj>
      <item>FINA Regionalni centar Zagreb</item>
      <item>Danijel Vujić</item>
    </izvorni_sadrzaj>
    <derivirana_varijabla naziv="DomainObject.Predmet.StrankaListNazivFormated_1">
      <item>FINA Regionalni centar Zagreb</item>
      <item>Danijel Vujić</item>
    </derivirana_varijabla>
  </DomainObject.Predmet.StrankaListNazivFormated>
  <DomainObject.Predmet.StrankaListNazivFormatedOIB>
    <izvorni_sadrzaj>
      <item>FINA Regionalni centar Zagreb, OIB 85821130368</item>
      <item>Danijel Vujić, OIB 18543102421</item>
    </izvorni_sadrzaj>
    <derivirana_varijabla naziv="DomainObject.Predmet.StrankaListNazivFormatedOIB_1">
      <item>FINA Regionalni centar Zagreb, OIB 85821130368</item>
      <item>Danijel Vujić, OIB 18543102421</item>
    </derivirana_varijabla>
  </DomainObject.Predmet.StrankaListNazivFormatedOIB>
  <DomainObject.Predmet.ProtuStrankaListFormated>
    <izvorni_sadrzaj>
      <item>DANIJEL GRADNJA j.d.o.o.</item>
    </izvorni_sadrzaj>
    <derivirana_varijabla naziv="DomainObject.Predmet.ProtuStrankaListFormated_1">
      <item>DANIJEL GRADNJA j.d.o.o.</item>
    </derivirana_varijabla>
  </DomainObject.Predmet.ProtuStrankaListFormated>
  <DomainObject.Predmet.ProtuStrankaListFormatedOIB>
    <izvorni_sadrzaj>
      <item>DANIJEL GRADNJA j.d.o.o., OIB 00817881146</item>
    </izvorni_sadrzaj>
    <derivirana_varijabla naziv="DomainObject.Predmet.ProtuStrankaListFormatedOIB_1">
      <item>DANIJEL GRADNJA j.d.o.o., OIB 00817881146</item>
    </derivirana_varijabla>
  </DomainObject.Predmet.ProtuStrankaListFormatedOIB>
  <DomainObject.Predmet.ProtuStrankaListFormatedWithAdress>
    <izvorni_sadrzaj>
      <item>DANIJEL GRADNJA j.d.o.o., Novo Selo 40, 44202 Novo Selo Palanječko</item>
    </izvorni_sadrzaj>
    <derivirana_varijabla naziv="DomainObject.Predmet.ProtuStrankaListFormatedWithAdress_1">
      <item>DANIJEL GRADNJA j.d.o.o., Novo Selo 40, 44202 Novo Selo Palanječko</item>
    </derivirana_varijabla>
  </DomainObject.Predmet.ProtuStrankaListFormatedWithAdress>
  <DomainObject.Predmet.ProtuStrankaListFormatedWithAdressOIB>
    <izvorni_sadrzaj>
      <item>DANIJEL GRADNJA j.d.o.o., OIB 00817881146, Novo Selo 40, 44202 Novo Selo Palanječko</item>
    </izvorni_sadrzaj>
    <derivirana_varijabla naziv="DomainObject.Predmet.ProtuStrankaListFormatedWithAdressOIB_1">
      <item>DANIJEL GRADNJA j.d.o.o., OIB 00817881146, Novo Selo 40, 44202 Novo Selo Palanječko</item>
    </derivirana_varijabla>
  </DomainObject.Predmet.ProtuStrankaListFormatedWithAdressOIB>
  <DomainObject.Predmet.ProtuStrankaListNazivFormated>
    <izvorni_sadrzaj>
      <item>DANIJEL GRADNJA j.d.o.o.</item>
    </izvorni_sadrzaj>
    <derivirana_varijabla naziv="DomainObject.Predmet.ProtuStrankaListNazivFormated_1">
      <item>DANIJEL GRADNJA j.d.o.o.</item>
    </derivirana_varijabla>
  </DomainObject.Predmet.ProtuStrankaListNazivFormated>
  <DomainObject.Predmet.ProtuStrankaListNazivFormatedOIB>
    <izvorni_sadrzaj>
      <item>DANIJEL GRADNJA j.d.o.o., OIB 00817881146</item>
    </izvorni_sadrzaj>
    <derivirana_varijabla naziv="DomainObject.Predmet.ProtuStrankaListNazivFormatedOIB_1">
      <item>DANIJEL GRADNJA j.d.o.o., OIB 00817881146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DANIJEL GRADNJA j.d.o.o.</izvorni_sadrzaj>
    <derivirana_varijabla naziv="DomainObject.Predmet.ProtustrankaIDrugi_1">DANIJEL GRADNJA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DANIJEL GRADNJA j.d.o.o., OIB 00817881146, Novo Selo 40, 44202 Novo Selo Palanječko</izvorni_sadrzaj>
    <derivirana_varijabla naziv="DomainObject.Predmet.ProtustrankaIDrugiAdressOIB_1">DANIJEL GRADNJA j.d.o.o., OIB 00817881146, Novo Selo 40, 44202 Novo Selo Palanječko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DANIJEL GRADNJA j.d.o.o.</item>
      <item>Danijel Vujić</item>
    </izvorni_sadrzaj>
    <derivirana_varijabla naziv="DomainObject.Predmet.SudioniciListNaziv_1">
      <item>FINA Regionalni centar Zagreb</item>
      <item>DANIJEL GRADNJA j.d.o.o.</item>
      <item>Danijel Vujić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DANIJEL GRADNJA j.d.o.o., OIB 00817881146, Novo Selo 40,44202 Novo Selo Palanječko</item>
      <item>Danijel Vujić, OIB 18543102421, Novo Selo 40,44000 Novo Selo Palanječko</item>
    </izvorni_sadrzaj>
    <derivirana_varijabla naziv="DomainObject.Predmet.SudioniciListAdressOIB_1">
      <item>FINA Regionalni centar Zagreb, OIB 85821130368, Trg svibanjskih žrtava 1995. 1,10000 Zagreb</item>
      <item>DANIJEL GRADNJA j.d.o.o., OIB 00817881146, Novo Selo 40,44202 Novo Selo Palanječko</item>
      <item>Danijel Vujić, OIB 18543102421, Novo Selo 40,44000 Novo Selo Palanječko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00817881146</item>
      <item>, OIB 18543102421</item>
    </izvorni_sadrzaj>
    <derivirana_varijabla naziv="DomainObject.Predmet.SudioniciListNazivOIB_1">
      <item>, OIB 85821130368</item>
      <item>, OIB 00817881146</item>
      <item>, OIB 18543102421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6B2E1-7397-452B-BABD-83081F082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3922</properties:Characters>
  <properties:Lines>83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2017-11-23T08:37:00Z</dcterms:created>
  <dc:creator>gzubak</dc:creator>
  <cp:lastModifiedBy>Mirjana Gašparić</cp:lastModifiedBy>
  <cp:lastPrinted>2017-11-23T08:54:00Z</cp:lastPrinted>
  <dcterms:modified xmlns:xsi="http://www.w3.org/2001/XMLSchema-instance" xsi:type="dcterms:W3CDTF">2017-11-23T08:55:00Z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