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a677" w14:paraId="d67a677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F11D83">
        <w:t>45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93896">
        <w:t>2</w:t>
      </w:r>
      <w:r w:rsidR="007F4644">
        <w:t>6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7F4644">
        <w:t>FORTIS SAVJETOVANJA d.o.o., OIB: 19787621150</w:t>
      </w:r>
      <w:r w:rsidR="003616DA">
        <w:t xml:space="preserve">, </w:t>
      </w:r>
      <w:r w:rsidR="007F4644">
        <w:t>Zagreb, Tratinska 22.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7F4644">
        <w:t>633.025,29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93896">
        <w:t>2</w:t>
      </w:r>
      <w:r w:rsidR="007F4644">
        <w:t>6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511658" w:rsidP="008E454A" w:rsidR="008E454A" w:rsidRPr="009C5689">
      <w:pPr>
        <w:jc w:val="right"/>
      </w:pPr>
      <w:r>
        <w:t xml:space="preserve">       </w:t>
      </w:r>
      <w:r w:rsidR="008E454A">
        <w:t>Viša sudska savjetnica</w:t>
      </w:r>
      <w:r w:rsidR="008E454A" w:rsidRPr="009C5689">
        <w:t>:</w:t>
      </w:r>
    </w:p>
    <w:p w:rsidRDefault="00A2180E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 xml:space="preserve"> v.r. </w:t>
      </w:r>
    </w:p>
    <w:p w:rsidRDefault="008E454A" w:rsidP="008E454A" w:rsidR="008E454A" w:rsidRPr="009C5689">
      <w:pPr>
        <w:jc w:val="right"/>
      </w:pPr>
    </w:p>
    <w:p w:rsidRDefault="00511658" w:rsidP="00511658" w:rsidR="00511658">
      <w:pPr>
        <w:ind w:firstLine="708" w:left="4248"/>
        <w:jc w:val="center"/>
      </w:pPr>
      <w:r>
        <w:t xml:space="preserve">Za točnost otpravka-ovlašteni službenik: </w:t>
      </w:r>
    </w:p>
    <w:p w:rsidRDefault="00511658" w:rsidP="00511658" w:rsidR="00511658" w:rsidRPr="009C5689">
      <w:pPr>
        <w:ind w:firstLine="708" w:left="4248"/>
        <w:jc w:val="center"/>
      </w:pPr>
      <w:r>
        <w:t xml:space="preserve">    Tatjana Slaviček </w:t>
      </w:r>
    </w:p>
    <w:sectPr w:rsidSect="00ED6AA8" w:rsidR="00511658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165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165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920D8"/>
    <w:rsid w:val="001B0649"/>
    <w:rsid w:val="001E7687"/>
    <w:rsid w:val="00212CD6"/>
    <w:rsid w:val="00275715"/>
    <w:rsid w:val="002E510E"/>
    <w:rsid w:val="002F4FC7"/>
    <w:rsid w:val="00360CDC"/>
    <w:rsid w:val="003616DA"/>
    <w:rsid w:val="00450457"/>
    <w:rsid w:val="00511658"/>
    <w:rsid w:val="005209CA"/>
    <w:rsid w:val="00545FE2"/>
    <w:rsid w:val="00682583"/>
    <w:rsid w:val="00716E80"/>
    <w:rsid w:val="007342CB"/>
    <w:rsid w:val="00754526"/>
    <w:rsid w:val="00754835"/>
    <w:rsid w:val="007644BB"/>
    <w:rsid w:val="007C76E3"/>
    <w:rsid w:val="007E54EA"/>
    <w:rsid w:val="007F4644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2180E"/>
    <w:rsid w:val="00A24FD9"/>
    <w:rsid w:val="00A93896"/>
    <w:rsid w:val="00AB3320"/>
    <w:rsid w:val="00AC6238"/>
    <w:rsid w:val="00B51AEF"/>
    <w:rsid w:val="00BC6EB9"/>
    <w:rsid w:val="00BF5927"/>
    <w:rsid w:val="00C25B35"/>
    <w:rsid w:val="00C65619"/>
    <w:rsid w:val="00CC14ED"/>
    <w:rsid w:val="00CF3920"/>
    <w:rsid w:val="00D36CA8"/>
    <w:rsid w:val="00D51566"/>
    <w:rsid w:val="00E60018"/>
    <w:rsid w:val="00EA2C05"/>
    <w:rsid w:val="00F11D83"/>
    <w:rsid w:val="00F25132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St-1845/2018-3</izvorni_sadrzaj>
    <derivirana_varijabla naziv="DomainObject.Oznaka_1">St-1845/2018-3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St-1845/2018</izvorni_sadrzaj>
    <derivirana_varijabla naziv="DomainObject.Predmet.OznakaBroj_1">St-1845/2018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FORTIS SAVJETOVANJA d.o.o.</izvorni_sadrzaj>
    <derivirana_varijabla naziv="DomainObject.Predmet.ProtustrankaFormated_1">  FORTIS SAVJETOVANJA d.o.o.</derivirana_varijabla>
  </DomainObject.Predmet.ProtustrankaFormated>
  <DomainObject.Predmet.ProtustrankaFormatedOIB>
    <izvorni_sadrzaj>  FORTIS SAVJETOVANJA d.o.o., OIB 19787621150</izvorni_sadrzaj>
    <derivirana_varijabla naziv="DomainObject.Predmet.ProtustrankaFormatedOIB_1">  FORTIS SAVJETOVANJA d.o.o., OIB 19787621150</derivirana_varijabla>
  </DomainObject.Predmet.ProtustrankaFormatedOIB>
  <DomainObject.Predmet.ProtustrankaFormatedWithAdress>
    <izvorni_sadrzaj> FORTIS SAVJETOVANJA d.o.o., Tratinska 22, 10000 Zagreb</izvorni_sadrzaj>
    <derivirana_varijabla naziv="DomainObject.Predmet.ProtustrankaFormatedWithAdress_1"> FORTIS SAVJETOVANJA d.o.o., Tratinska 22, 10000 Zagreb</derivirana_varijabla>
  </DomainObject.Predmet.ProtustrankaFormatedWithAdress>
  <DomainObject.Predmet.ProtustrankaFormatedWithAdressOIB>
    <izvorni_sadrzaj> FORTIS SAVJETOVANJA d.o.o., OIB 19787621150, Tratinska 22, 10000 Zagreb</izvorni_sadrzaj>
    <derivirana_varijabla naziv="DomainObject.Predmet.ProtustrankaFormatedWithAdressOIB_1"> FORTIS SAVJETOVANJA d.o.o., OIB 19787621150, Tratinska 22, 10000 Zagreb</derivirana_varijabla>
  </DomainObject.Predmet.ProtustrankaFormatedWithAdressOIB>
  <DomainObject.Predmet.ProtustrankaWithAdress>
    <izvorni_sadrzaj>FORTIS SAVJETOVANJA d.o.o. Tratinska 22, 10000 Zagreb</izvorni_sadrzaj>
    <derivirana_varijabla naziv="DomainObject.Predmet.ProtustrankaWithAdress_1">FORTIS SAVJETOVANJA d.o.o. Tratinska 22, 10000 Zagreb</derivirana_varijabla>
  </DomainObject.Predmet.ProtustrankaWithAdress>
  <DomainObject.Predmet.ProtustrankaWithAdressOIB>
    <izvorni_sadrzaj>FORTIS SAVJETOVANJA d.o.o., OIB 19787621150, Tratinska 22, 10000 Zagreb</izvorni_sadrzaj>
    <derivirana_varijabla naziv="DomainObject.Predmet.ProtustrankaWithAdressOIB_1">FORTIS SAVJETOVANJA d.o.o., OIB 19787621150, Tratinska 22, 10000 Zagreb</derivirana_varijabla>
  </DomainObject.Predmet.ProtustrankaWithAdressOIB>
  <DomainObject.Predmet.ProtustrankaNazivFormated>
    <izvorni_sadrzaj>FORTIS SAVJETOVANJA d.o.o.</izvorni_sadrzaj>
    <derivirana_varijabla naziv="DomainObject.Predmet.ProtustrankaNazivFormated_1">FORTIS SAVJETOVANJA d.o.o.</derivirana_varijabla>
  </DomainObject.Predmet.ProtustrankaNazivFormated>
  <DomainObject.Predmet.ProtustrankaNazivFormatedOIB>
    <izvorni_sadrzaj>FORTIS SAVJETOVANJA d.o.o., OIB 19787621150</izvorni_sadrzaj>
    <derivirana_varijabla naziv="DomainObject.Predmet.ProtustrankaNazivFormatedOIB_1">FORTIS SAVJETOVANJA d.o.o., OIB 19787621150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SAVJETOVANJA d.o.o.</item>
    </izvorni_sadrzaj>
    <derivirana_varijabla naziv="DomainObject.Predmet.ProtuStrankaListFormated_1">
      <item>FORTIS SAVJETOVANJA d.o.o.</item>
    </derivirana_varijabla>
  </DomainObject.Predmet.ProtuStrankaListFormated>
  <DomainObject.Predmet.ProtuStrankaListFormatedOIB>
    <izvorni_sadrzaj>
      <item>FORTIS SAVJETOVANJA d.o.o., OIB 19787621150</item>
    </izvorni_sadrzaj>
    <derivirana_varijabla naziv="DomainObject.Predmet.ProtuStrankaListFormatedOIB_1">
      <item>FORTIS SAVJETOVANJA d.o.o., OIB 19787621150</item>
    </derivirana_varijabla>
  </DomainObject.Predmet.ProtuStrankaListFormatedOIB>
  <DomainObject.Predmet.ProtuStrankaListFormatedWithAdress>
    <izvorni_sadrzaj>
      <item>FORTIS SAVJETOVANJA d.o.o., Tratinska 22, 10000 Zagreb</item>
    </izvorni_sadrzaj>
    <derivirana_varijabla naziv="DomainObject.Predmet.ProtuStrankaListFormatedWithAdress_1">
      <item>FORTIS SAVJETOVANJA d.o.o., Tratinska 22, 10000 Zagreb</item>
    </derivirana_varijabla>
  </DomainObject.Predmet.ProtuStrankaListFormatedWithAdress>
  <DomainObject.Predmet.ProtuStrankaListFormatedWithAdressOIB>
    <izvorni_sadrzaj>
      <item>FORTIS SAVJETOVANJA d.o.o., OIB 19787621150, Tratinska 22, 10000 Zagreb</item>
    </izvorni_sadrzaj>
    <derivirana_varijabla naziv="DomainObject.Predmet.ProtuStrankaListFormatedWithAdressOIB_1">
      <item>FORTIS SAVJETOVANJA d.o.o., OIB 19787621150, Tratinska 22, 10000 Zagreb</item>
    </derivirana_varijabla>
  </DomainObject.Predmet.ProtuStrankaListFormatedWithAdressOIB>
  <DomainObject.Predmet.ProtuStrankaListNazivFormated>
    <izvorni_sadrzaj>
      <item>FORTIS SAVJETOVANJA d.o.o.</item>
    </izvorni_sadrzaj>
    <derivirana_varijabla naziv="DomainObject.Predmet.ProtuStrankaListNazivFormated_1">
      <item>FORTIS SAVJETOVANJA d.o.o.</item>
    </derivirana_varijabla>
  </DomainObject.Predmet.ProtuStrankaListNazivFormated>
  <DomainObject.Predmet.ProtuStrankaListNazivFormatedOIB>
    <izvorni_sadrzaj>
      <item>FORTIS SAVJETOVANJA d.o.o., OIB 19787621150</item>
    </izvorni_sadrzaj>
    <derivirana_varijabla naziv="DomainObject.Predmet.ProtuStrankaListNazivFormatedOIB_1">
      <item>FORTIS SAVJETOVANJA d.o.o., OIB 19787621150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St-1845/2018-3</izvorni_sadrzaj>
    <derivirana_varijabla naziv="DomainObject.PoslovniBrojDokumenta_1">St-1845/2018-3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SAVJETOVANJA d.o.o.</izvorni_sadrzaj>
    <derivirana_varijabla naziv="DomainObject.Predmet.ProtustrankaIDrugi_1">FORTIS SAVJETOVANJA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FORTIS SAVJETOVANJA d.o.o., OIB 19787621150, Tratinska 22, 10000 Zagreb</izvorni_sadrzaj>
    <derivirana_varijabla naziv="DomainObject.Predmet.ProtustrankaIDrugiAdressOIB_1">FORTIS SAVJETOVANJA d.o.o., OIB 19787621150, Tratinska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FORTIS SAVJETOVANJA d.o.o.</item>
    </izvorni_sadrzaj>
    <derivirana_varijabla naziv="DomainObject.Predmet.SudioniciListNaziv_1">
      <item>FINA Regionalni centar Zagreb</item>
      <item>FORTIS SAVJETOVANJA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FORTIS SAVJETOVANJA d.o.o., OIB 19787621150, Tratinska 22,10000 Zagreb</item>
    </izvorni_sadrzaj>
    <derivirana_varijabla naziv="DomainObject.Predmet.SudioniciListAdressOIB_1">
      <item>FINA Regionalni centar Zagreb, OIB 85821130368, Trg svibanjskih žrtava 1995 br. 1,10000 Zagreb</item>
      <item>FORTIS SAVJETOVANJA d.o.o., OIB 19787621150,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19787621150</item>
    </izvorni_sadrzaj>
    <derivirana_varijabla naziv="DomainObject.Predmet.SudioniciListNazivOIB_1">
      <item>, OIB 85821130368</item>
      <item>, OIB 19787621150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St-1845/2018-3</izvorni_sadrzaj>
    <derivirana_varijabla naziv="DomainObject.PredzadnjaOdlukaIzPredmeta.Oznaka_1">St-1845/2018-3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1363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2018-11-26T11:22:00Z</dcterms:created>
  <dc:creator>Bernardica Novak</dc:creator>
  <cp:lastModifiedBy>Tatjana Slaviček</cp:lastModifiedBy>
  <cp:lastPrinted>2018-11-23T10:07:00Z</cp:lastPrinted>
  <dcterms:modified xmlns:xsi="http://www.w3.org/2001/XMLSchema-instance" xsi:type="dcterms:W3CDTF">2018-11-26T13:45:00Z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St-1845/2018-3 / Odluka - Oglas (Oglas_1845-18.docx)</vt:lpwstr>
  </prop:property>
  <prop:property name="CC_coloring" pid="5" fmtid="{D5CDD505-2E9C-101B-9397-08002B2CF9AE}">
    <vt:bool>false</vt:bool>
  </prop:property>
</prop:Properties>
</file>