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7a2a" w14:paraId="5c67a2a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1A3B57">
        <w:rPr>
          <w:b/>
        </w:rPr>
        <w:t>215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524FB3">
        <w:t>JERČIĆ-KEKO</w:t>
      </w:r>
      <w:r w:rsidR="00524FB3" w:rsidRPr="00FB2EE9">
        <w:t xml:space="preserve"> j</w:t>
      </w:r>
      <w:r w:rsidR="00524FB3">
        <w:t>.d.o.o. za prijevoz i usluge, Solin, Stjepana Radića 12, OIB: 10620107816,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 xml:space="preserve">Pozivaju se osobe koje imaju pravni interes da se provede stečajni postupak nad dužnikom </w:t>
      </w:r>
      <w:r w:rsidR="00524FB3">
        <w:t>JERČIĆ-KEKO</w:t>
      </w:r>
      <w:r w:rsidR="00524FB3" w:rsidRPr="00FB2EE9">
        <w:t xml:space="preserve"> j</w:t>
      </w:r>
      <w:r w:rsidR="00524FB3">
        <w:t xml:space="preserve">.d.o.o. za prijevoz i usluge, Solin, Stjepana Radića 12, OIB: 10620107816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1A3B57">
        <w:t>215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 xml:space="preserve">Rješenje će se objavit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1A3B57">
        <w:t>1</w:t>
      </w:r>
      <w:r w:rsidR="0043509E" w:rsidRPr="00FD428F">
        <w:t>.</w:t>
      </w:r>
      <w:r w:rsidR="00BA1BAA" w:rsidRPr="00FD428F">
        <w:t xml:space="preserve"> </w:t>
      </w:r>
      <w:r w:rsidR="00077C25" w:rsidRPr="00FD428F">
        <w:t>ožujka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D22EF5">
        <w:t>JERČIĆ-KEKO</w:t>
      </w:r>
      <w:r w:rsidR="00D22EF5" w:rsidRPr="00FB2EE9">
        <w:t xml:space="preserve"> j</w:t>
      </w:r>
      <w:r w:rsidR="00D22EF5">
        <w:t>.d.o.o. za prijevoz i usluge, Solin, Stjepana Radića 12, OIB: 10620107816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1A3B57">
        <w:t>06</w:t>
      </w:r>
      <w:r w:rsidR="006F2714" w:rsidRPr="00FD428F">
        <w:t xml:space="preserve">. </w:t>
      </w:r>
      <w:r w:rsidR="00581894" w:rsidRPr="00FD428F">
        <w:t>li</w:t>
      </w:r>
      <w:r w:rsidR="001A3B57">
        <w:t>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077C25" w:rsidRPr="00FD428F">
        <w:t>3</w:t>
      </w:r>
      <w:r w:rsidR="001A3B57">
        <w:t>9</w:t>
      </w:r>
      <w:r w:rsidR="00DC43DF" w:rsidRPr="00FD428F">
        <w:t>.</w:t>
      </w:r>
      <w:r w:rsidR="001A3B57">
        <w:t>540</w:t>
      </w:r>
      <w:r w:rsidR="00DC1489" w:rsidRPr="00FD428F">
        <w:t>,</w:t>
      </w:r>
      <w:r w:rsidR="001A3B57">
        <w:t>19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DC1489" w:rsidRPr="00FD428F">
        <w:t>19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1A3B57">
        <w:t>602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2E40A6" w:rsidRPr="00FD428F">
        <w:rPr>
          <w:b/>
        </w:rPr>
        <w:t xml:space="preserve"> 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153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1A3B57">
          <w:t>215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34153"/>
    <w:rsid w:val="00044A70"/>
    <w:rsid w:val="00077C25"/>
    <w:rsid w:val="00080B45"/>
    <w:rsid w:val="00113F1E"/>
    <w:rsid w:val="00134EAF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56F62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1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1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1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1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4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1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1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1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1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St-215/2017</izvorni_sadrzaj>
    <derivirana_varijabla naziv="DomainObject.Predmet.OznakaBroj_1">St-215/2017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JERČIĆ-KEKO jednostavno društvo s ograničenom odgovornošću za prijevoz i usluge</izvorni_sadrzaj>
    <derivirana_varijabla naziv="DomainObject.Predmet.ProtustrankaFormated_1">  JERČIĆ-KEKO jednostavno društvo s ograničenom odgovornošću za prijevoz i usluge</derivirana_varijabla>
  </DomainObject.Predmet.ProtustrankaFormated>
  <DomainObject.Predmet.ProtustrankaFormatedOIB>
    <izvorni_sadrzaj>  JERČIĆ-KEKO jednostavno društvo s ograničenom odgovornošću za prijevoz i usluge, OIB 10620107816</izvorni_sadrzaj>
    <derivirana_varijabla naziv="DomainObject.Predmet.ProtustrankaFormatedOIB_1">  JERČIĆ-KEKO jednostavno društvo s ograničenom odgovornošću za prijevoz i usluge, OIB 10620107816</derivirana_varijabla>
  </DomainObject.Predmet.ProtustrankaFormatedOIB>
  <DomainObject.Predmet.ProtustrankaFormatedWithAdress>
    <izvorni_sadrzaj> JERČIĆ-KEKO jednostavno društvo s ograničenom odgovornošću za prijevoz i usluge, Stjepana Radića 12, 21210 Solin</izvorni_sadrzaj>
    <derivirana_varijabla naziv="DomainObject.Predmet.ProtustrankaFormatedWithAdress_1"> JERČIĆ-KEKO jednostavno društvo s ograničenom odgovornošću za prijevoz i usluge, Stjepana Radića 12, 21210 Solin</derivirana_varijabla>
  </DomainObject.Predmet.ProtustrankaFormatedWithAdress>
  <DomainObject.Predmet.ProtustrankaFormatedWithAdressOIB>
    <izvorni_sadrzaj> JERČIĆ-KEKO jednostavno društvo s ograničenom odgovornošću za prijevoz i usluge, OIB 10620107816, Stjepana Radića 12, 21210 Solin</izvorni_sadrzaj>
    <derivirana_varijabla naziv="DomainObject.Predmet.ProtustrankaFormatedWithAdressOIB_1"> JERČIĆ-KEKO jednostavno društvo s ograničenom odgovornošću za prijevoz i usluge, OIB 10620107816, Stjepana Radića 12, 21210 Solin</derivirana_varijabla>
  </DomainObject.Predmet.ProtustrankaFormatedWithAdressOIB>
  <DomainObject.Predmet.ProtustrankaWithAdress>
    <izvorni_sadrzaj>JERČIĆ-KEKO jednostavno društvo s ograničenom odgovornošću za prijevoz i usluge Stjepana Radića 12, 21210 Solin</izvorni_sadrzaj>
    <derivirana_varijabla naziv="DomainObject.Predmet.ProtustrankaWithAdress_1">JERČIĆ-KEKO jednostavno društvo s ograničenom odgovornošću za prijevoz i usluge Stjepana Radića 12, 21210 Solin</derivirana_varijabla>
  </DomainObject.Predmet.ProtustrankaWithAdress>
  <DomainObject.Predmet.ProtustrankaWithAdressOIB>
    <izvorni_sadrzaj>JERČIĆ-KEKO jednostavno društvo s ograničenom odgovornošću za prijevoz i usluge, OIB 10620107816, Stjepana Radića 12, 21210 Solin</izvorni_sadrzaj>
    <derivirana_varijabla naziv="DomainObject.Predmet.ProtustrankaWithAdressOIB_1">JERČIĆ-KEKO jednostavno društvo s ograničenom odgovornošću za prijevoz i usluge, OIB 10620107816, Stjepana Radića 12, 21210 Solin</derivirana_varijabla>
  </DomainObject.Predmet.ProtustrankaWithAdressOIB>
  <DomainObject.Predmet.ProtustrankaNazivFormated>
    <izvorni_sadrzaj>JERČIĆ-KEKO jednostavno društvo s ograničenom odgovornošću za prijevoz i usluge</izvorni_sadrzaj>
    <derivirana_varijabla naziv="DomainObject.Predmet.ProtustrankaNazivFormated_1">JERČIĆ-KEKO jednostavno društvo s ograničenom odgovornošću za prijevoz i usluge</derivirana_varijabla>
  </DomainObject.Predmet.ProtustrankaNazivFormated>
  <DomainObject.Predmet.ProtustrankaNazivFormatedOIB>
    <izvorni_sadrzaj>JERČIĆ-KEKO jednostavno društvo s ograničenom odgovornošću za prijevoz i usluge, OIB 10620107816</izvorni_sadrzaj>
    <derivirana_varijabla naziv="DomainObject.Predmet.ProtustrankaNazivFormatedOIB_1">JERČIĆ-KEKO jednostavno društvo s ograničenom odgovornošću za prijevoz i usluge, OIB 10620107816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22548.83</izvorni_sadrzaj>
    <derivirana_varijabla naziv="DomainObject.Predmet.TrenutnaVrijednost_1">22548.83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JERČIĆ-KEKO jednostavno društvo s ograničenom odgovornošću za prijevoz i usluge</item>
    </izvorni_sadrzaj>
    <derivirana_varijabla naziv="DomainObject.Predmet.ProtuStrankaListFormated_1">
      <item>JERČIĆ-KEKO jednostavno društvo s ograničenom odgovornošću za prijevoz i usluge</item>
    </derivirana_varijabla>
  </DomainObject.Predmet.ProtuStrankaListFormated>
  <DomainObject.Predmet.ProtuStrankaListFormatedOIB>
    <izvorni_sadrzaj>
      <item>JERČIĆ-KEKO jednostavno društvo s ograničenom odgovornošću za prijevoz i usluge, OIB 10620107816</item>
    </izvorni_sadrzaj>
    <derivirana_varijabla naziv="DomainObject.Predmet.ProtuStrankaListFormatedOIB_1">
      <item>JERČIĆ-KEKO jednostavno društvo s ograničenom odgovornošću za prijevoz i usluge, OIB 10620107816</item>
    </derivirana_varijabla>
  </DomainObject.Predmet.ProtuStrankaListFormatedOIB>
  <DomainObject.Predmet.ProtuStrankaListFormatedWithAdress>
    <izvorni_sadrzaj>
      <item>JERČIĆ-KEKO jednostavno društvo s ograničenom odgovornošću za prijevoz i usluge, Stjepana Radića 12, 21210 Solin</item>
    </izvorni_sadrzaj>
    <derivirana_varijabla naziv="DomainObject.Predmet.ProtuStrankaListFormatedWithAdress_1">
      <item>JERČIĆ-KEKO jednostavno društvo s ograničenom odgovornošću za prijevoz i usluge, Stjepana Radića 12, 21210 Solin</item>
    </derivirana_varijabla>
  </DomainObject.Predmet.ProtuStrankaListFormatedWithAdress>
  <DomainObject.Predmet.ProtuStrankaListFormatedWithAdressOIB>
    <izvorni_sadrzaj>
      <item>JERČIĆ-KEKO jednostavno društvo s ograničenom odgovornošću za prijevoz i usluge, OIB 10620107816, Stjepana Radića 12, 21210 Solin</item>
    </izvorni_sadrzaj>
    <derivirana_varijabla naziv="DomainObject.Predmet.ProtuStrankaListFormatedWithAdressOIB_1">
      <item>JERČIĆ-KEKO jednostavno društvo s ograničenom odgovornošću za prijevoz i usluge, OIB 10620107816, Stjepana Radića 12, 21210 Solin</item>
    </derivirana_varijabla>
  </DomainObject.Predmet.ProtuStrankaListFormatedWithAdressOIB>
  <DomainObject.Predmet.ProtuStrankaListNazivFormated>
    <izvorni_sadrzaj>
      <item>JERČIĆ-KEKO jednostavno društvo s ograničenom odgovornošću za prijevoz i usluge</item>
    </izvorni_sadrzaj>
    <derivirana_varijabla naziv="DomainObject.Predmet.ProtuStrankaListNazivFormated_1">
      <item>JERČIĆ-KEKO jednostavno društvo s ograničenom odgovornošću za prijevoz i usluge</item>
    </derivirana_varijabla>
  </DomainObject.Predmet.ProtuStrankaListNazivFormated>
  <DomainObject.Predmet.ProtuStrankaListNazivFormatedOIB>
    <izvorni_sadrzaj>
      <item>JERČIĆ-KEKO jednostavno društvo s ograničenom odgovornošću za prijevoz i usluge, OIB 10620107816</item>
    </izvorni_sadrzaj>
    <derivirana_varijabla naziv="DomainObject.Predmet.ProtuStrankaListNazivFormatedOIB_1">
      <item>JERČIĆ-KEKO jednostavno društvo s ograničenom odgovornošću za prijevoz i usluge, OIB 10620107816</item>
    </derivirana_varijabla>
  </DomainObject.Predmet.ProtuStrankaListNazivFormatedOIB>
  <DomainObject.Predmet.OstaliListFormated>
    <izvorni_sadrzaj>
      <item>Marijo Jerčić</item>
    </izvorni_sadrzaj>
    <derivirana_varijabla naziv="DomainObject.Predmet.OstaliListFormated_1">
      <item>Marijo Jerčić</item>
    </derivirana_varijabla>
  </DomainObject.Predmet.OstaliListFormated>
  <DomainObject.Predmet.OstaliListFormatedOIB>
    <izvorni_sadrzaj>
      <item>Marijo Jerčić, OIB 76909779840</item>
    </izvorni_sadrzaj>
    <derivirana_varijabla naziv="DomainObject.Predmet.OstaliListFormatedOIB_1">
      <item>Marijo Jerčić, OIB 76909779840</item>
    </derivirana_varijabla>
  </DomainObject.Predmet.OstaliListFormatedOIB>
  <DomainObject.Predmet.OstaliListFormatedWithAdress>
    <izvorni_sadrzaj>
      <item>Marijo Jerčić, Krešimirova Ulica 13a, 21210 Vranjic</item>
    </izvorni_sadrzaj>
    <derivirana_varijabla naziv="DomainObject.Predmet.OstaliListFormatedWithAdress_1">
      <item>Marijo Jerčić, Krešimirova Ulica 13a, 21210 Vranjic</item>
    </derivirana_varijabla>
  </DomainObject.Predmet.OstaliListFormatedWithAdress>
  <DomainObject.Predmet.OstaliListFormatedWithAdressOIB>
    <izvorni_sadrzaj>
      <item>Marijo Jerčić, OIB 76909779840, Krešimirova Ulica 13a, 21210 Vranjic</item>
    </izvorni_sadrzaj>
    <derivirana_varijabla naziv="DomainObject.Predmet.OstaliListFormatedWithAdressOIB_1">
      <item>Marijo Jerčić, OIB 76909779840, Krešimirova Ulica 13a, 21210 Vranjic</item>
    </derivirana_varijabla>
  </DomainObject.Predmet.OstaliListFormatedWithAdressOIB>
  <DomainObject.Predmet.OstaliListNazivFormated>
    <izvorni_sadrzaj>
      <item>Marijo Jerčić</item>
    </izvorni_sadrzaj>
    <derivirana_varijabla naziv="DomainObject.Predmet.OstaliListNazivFormated_1">
      <item>Marijo Jerčić</item>
    </derivirana_varijabla>
  </DomainObject.Predmet.OstaliListNazivFormated>
  <DomainObject.Predmet.OstaliListNazivFormatedOIB>
    <izvorni_sadrzaj>
      <item>Marijo Jerčić, OIB 76909779840</item>
    </izvorni_sadrzaj>
    <derivirana_varijabla naziv="DomainObject.Predmet.OstaliListNazivFormatedOIB_1">
      <item>Marijo Jerčić, OIB 76909779840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JERČIĆ-KEKO jednostavno društvo s ograničenom odgovornošću za prijevoz i usluge</izvorni_sadrzaj>
    <derivirana_varijabla naziv="DomainObject.Predmet.ProtustrankaIDrugi_1">JERČIĆ-KEKO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JERČIĆ-KEKO jednostavno društvo s ograničenom odgovornošću za prijevoz i usluge, OIB 10620107816, Stjepana Radića 12, 21210 Solin</izvorni_sadrzaj>
    <derivirana_varijabla naziv="DomainObject.Predmet.ProtustrankaIDrugiAdressOIB_1">JERČIĆ-KEKO jednostavno društvo s ograničenom odgovornošću za prijevoz i usluge, OIB 10620107816, Stjepana Radića 12,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JERČIĆ-KEKO jednostavno društvo s ograničenom odgovornošću za prijevoz i usluge</item>
      <item>FINANCIJSKA AGENCIJA, RC SPLIT</item>
      <item>Marijo Jerčić</item>
    </izvorni_sadrzaj>
    <derivirana_varijabla naziv="DomainObject.Predmet.SudioniciListNaziv_1">
      <item>JERČIĆ-KEKO jednostavno društvo s ograničenom odgovornošću za prijevoz i usluge</item>
      <item>FINANCIJSKA AGENCIJA, RC SPLIT</item>
      <item>Marijo Jerčić</item>
    </derivirana_varijabla>
  </DomainObject.Predmet.SudioniciListNaziv>
  <DomainObject.Predmet.SudioniciListAdressOIB>
    <izvorni_sadrzaj>
      <item>JERČIĆ-KEKO jednostavno društvo s ograničenom odgovornošću za prijevoz i usluge, OIB 10620107816, Stjepana Radića 12,21210 Solin</item>
      <item>FINANCIJSKA AGENCIJA, RC SPLIT, OIB 85821130368, Mažuranićevo šetalište 24 b,21000 Split</item>
      <item>Marijo Jerčić, OIB 76909779840, Krešimirova Ulica 13a,21210 Vranjic</item>
    </izvorni_sadrzaj>
    <derivirana_varijabla naziv="DomainObject.Predmet.SudioniciListAdressOIB_1">
      <item>JERČIĆ-KEKO jednostavno društvo s ograničenom odgovornošću za prijevoz i usluge, OIB 10620107816, Stjepana Radića 12,21210 Solin</item>
      <item>FINANCIJSKA AGENCIJA, RC SPLIT, OIB 85821130368, Mažuranićevo šetalište 24 b,21000 Split</item>
      <item>Marijo Jerčić, OIB 76909779840, Krešimirova Ulica 13a,21210 Vranjic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10620107816</item>
      <item>, OIB 85821130368</item>
      <item>, OIB 76909779840</item>
    </izvorni_sadrzaj>
    <derivirana_varijabla naziv="DomainObject.Predmet.SudioniciListNazivOIB_1">
      <item>, OIB 10620107816</item>
      <item>, OIB 85821130368</item>
      <item>, OIB 76909779840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DDCF6-37EB-4C73-8C16-935C39F3D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3559</properties:Characters>
  <properties:Lines>96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2018-07-03T07:50:00Z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2018-07-03T08:38:00Z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(215-17 -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