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b012" w14:paraId="a9db01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24C16" w:rsidP="00B24C16" w:rsidR="00B24C16" w:rsidRPr="00B24C16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24C16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B24C16">
        <w:rPr>
          <w:rFonts w:cs="Times New Roman" w:eastAsia="Times New Roman"/>
          <w:lang w:eastAsia="hr-HR"/>
        </w:rPr>
        <w:t>Broj: 14. St-2266/2015.</w:t>
      </w:r>
    </w:p>
    <w:p w:rsidRDefault="00B24C16" w:rsidP="00B24C16" w:rsidR="00B24C16" w:rsidRPr="00B24C16">
      <w:pPr>
        <w:spacing w:after="0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24C16" w:rsidP="00B24C16" w:rsidR="00B24C16" w:rsidRPr="00B24C16">
      <w:pPr>
        <w:spacing w:after="0"/>
        <w:rPr>
          <w:rFonts w:cs="Times New Roman" w:eastAsia="Times New Roman"/>
          <w:b/>
          <w:lang w:eastAsia="hr-HR"/>
        </w:rPr>
      </w:pPr>
      <w:r w:rsidRPr="00B24C16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24C16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B24C16" w:rsidP="00B24C16" w:rsidR="00B24C16" w:rsidRPr="00B24C1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24C16" w:rsidP="00B24C16" w:rsidR="00B24C16" w:rsidRPr="00B24C1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24C16">
        <w:rPr>
          <w:rFonts w:cs="Times New Roman" w:eastAsia="Times New Roman"/>
          <w:b/>
          <w:lang w:eastAsia="hr-HR"/>
        </w:rPr>
        <w:t>R J E Š E NJ E</w:t>
      </w:r>
    </w:p>
    <w:p w:rsidRDefault="00B24C16" w:rsidP="00B24C16" w:rsidR="00B24C16" w:rsidRPr="00B24C1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b/>
          <w:lang w:eastAsia="hr-HR"/>
        </w:rPr>
        <w:tab/>
      </w:r>
      <w:r w:rsidRPr="00B24C16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BRANAC, d.o.o. za poslovanje nekretninama i usluge, Split, Domovinskog rata 27/C, OIB: 32529582956., MBS: 060264273., dana 03. listopada 2016. godine</w:t>
      </w: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center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>r i j e š i o  j e</w:t>
      </w:r>
    </w:p>
    <w:p w:rsidRDefault="00B24C16" w:rsidP="00B24C16" w:rsidR="00B24C16" w:rsidRPr="00B24C1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>Otvara se skraćeni stečajni postupak nad Dužnikom: BRANAC, d.o.o. za poslovanje nekretninama i usluge, Split, Domovinskog rata 27/C, OIB: 32529582956., MBS: 060264273. Skraćeni stečajni postupak je otvoren dana 03. listopada 2016. godine u 13,45 sati, kada je ovo rješenje objavljeno na mrežnoj stranici e-Oglasna ploča sudova.</w:t>
      </w:r>
    </w:p>
    <w:p w:rsidRDefault="00B24C16" w:rsidP="00B24C16" w:rsidR="00B24C16" w:rsidRPr="00B24C1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>Za stečajnog upravitelja imenuje se Dinka Trumbić, Lovretska 10., Split, OIB: 434681134790.</w:t>
      </w:r>
    </w:p>
    <w:p w:rsidRDefault="00B24C16" w:rsidP="00B24C16" w:rsidR="00B24C16" w:rsidRPr="00B24C1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>Zaključuje se skraćeni stečajni postupak nad Dužnikom: BRANAC, d.o.o. za poslovanje nekretninama i usluge, Split, Domovinskog rata 27/C, OIB: 32529582956., MBS: 060264273.</w:t>
      </w:r>
    </w:p>
    <w:p w:rsidRDefault="00B24C16" w:rsidP="00B24C16" w:rsidR="00B24C16" w:rsidRPr="00B24C1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B24C16" w:rsidP="00B24C16" w:rsidR="00B24C16" w:rsidRPr="00B24C16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center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>Obrazloženje</w:t>
      </w:r>
    </w:p>
    <w:p w:rsidRDefault="00B24C16" w:rsidP="00B24C16" w:rsidR="00B24C16" w:rsidRPr="00B24C1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20. studenog 2015. godine Zahtjev za provedbu skraćenog stečajnog postupka (Zahtjev) nad Dužnikom: BRANAC, d.o.o. za poslovanje nekretninama i usluge, Split, Domovinskog rata 27/C.</w:t>
      </w: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908 dana, u ukupnom iznosu od: 298.340,37 kn, kao i da prema podacima koji su dostavljeni od Hrvatskog zavoda za mirovinskog osiguranje, Dužnik nema zaposlenih.</w:t>
      </w:r>
    </w:p>
    <w:p w:rsidRDefault="00B24C16" w:rsidP="00B24C16" w:rsidR="00B24C16" w:rsidRPr="00B24C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24C16">
        <w:rPr>
          <w:rFonts w:cs="Times New Roman" w:eastAsia="Times New Roman"/>
          <w:lang w:eastAsia="hr-HR"/>
        </w:rPr>
        <w:tab/>
        <w:t xml:space="preserve">                                                            </w:t>
      </w:r>
      <w:r w:rsidRPr="00B24C16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B24C16">
        <w:rPr>
          <w:rFonts w:cs="Times New Roman" w:eastAsia="Times New Roman"/>
          <w:b/>
          <w:lang w:eastAsia="hr-HR" w:val="en-AU"/>
        </w:rPr>
        <w:t xml:space="preserve">Broj: 14. </w:t>
      </w:r>
      <w:r w:rsidRPr="00B24C16">
        <w:rPr>
          <w:rFonts w:cs="Times New Roman" w:eastAsia="Times New Roman"/>
          <w:b/>
          <w:lang w:eastAsia="hr-HR"/>
        </w:rPr>
        <w:t>St-2266/2015.</w:t>
      </w: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B24C16">
        <w:rPr>
          <w:rFonts w:cs="Times New Roman" w:eastAsia="Times New Roman"/>
          <w:i/>
          <w:lang w:eastAsia="hr-HR"/>
        </w:rPr>
        <w:t>Narodne novine</w:t>
      </w:r>
      <w:r w:rsidRPr="00B24C16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ab/>
      </w:r>
    </w:p>
    <w:p w:rsidRDefault="00B24C16" w:rsidP="00B24C16" w:rsidR="00B24C16" w:rsidRPr="00B24C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B24C16" w:rsidP="00B24C16" w:rsidR="00B24C16" w:rsidRPr="00B24C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B24C16" w:rsidP="00B24C16" w:rsidR="00B24C16" w:rsidRPr="00B24C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B24C16" w:rsidP="00B24C16" w:rsidR="00B24C16" w:rsidRPr="00B24C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B24C16" w:rsidP="00B24C16" w:rsidR="00B24C16" w:rsidRPr="00B24C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B24C16" w:rsidP="00B24C16" w:rsidR="00B24C16" w:rsidRPr="00B24C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>U Splitu, 03. listopada 2016. godine</w:t>
      </w:r>
    </w:p>
    <w:p w:rsidRDefault="00B24C16" w:rsidP="00B24C16" w:rsidR="00B24C16" w:rsidRPr="00B24C1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>S U D A C</w:t>
      </w:r>
    </w:p>
    <w:p w:rsidRDefault="00B24C16" w:rsidP="00B24C16" w:rsidR="00B24C16" w:rsidRPr="00B24C1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>Jozo Ćaleta</w:t>
      </w:r>
    </w:p>
    <w:p w:rsidRDefault="00B24C16" w:rsidP="00B24C16" w:rsidR="00B24C16" w:rsidRPr="00B24C1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24C16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24C16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B24C16">
        <w:rPr>
          <w:rFonts w:cs="Times New Roman" w:eastAsia="Times New Roman"/>
          <w:b/>
          <w:lang w:eastAsia="hr-HR" w:val="en-AU"/>
        </w:rPr>
        <w:t xml:space="preserve">Broj: 14. </w:t>
      </w:r>
      <w:r w:rsidRPr="00B24C16">
        <w:rPr>
          <w:rFonts w:cs="Times New Roman" w:eastAsia="Times New Roman"/>
          <w:b/>
          <w:lang w:eastAsia="hr-HR"/>
        </w:rPr>
        <w:t>St-2266/2015.</w:t>
      </w: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>POUKA O PRAVNOM LIJEKU:</w:t>
      </w: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>DNA:</w:t>
      </w:r>
    </w:p>
    <w:p w:rsidRDefault="00B24C16" w:rsidP="00B24C16" w:rsidR="00B24C16" w:rsidRPr="00B24C1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B24C16" w:rsidP="00B24C16" w:rsidR="00B24C16" w:rsidRPr="00B24C1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>Dužniku,</w:t>
      </w:r>
    </w:p>
    <w:p w:rsidRDefault="00B24C16" w:rsidP="00B24C16" w:rsidR="00B24C16" w:rsidRPr="00B24C1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 xml:space="preserve">stečajnom upravitelju Dinka Trumbić, Lovretska 10., Split, </w:t>
      </w:r>
    </w:p>
    <w:p w:rsidRDefault="00B24C16" w:rsidP="00B24C16" w:rsidR="00B24C16" w:rsidRPr="00B24C1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>Županijsko državno odvjetništvo Split,</w:t>
      </w:r>
    </w:p>
    <w:p w:rsidRDefault="00B24C16" w:rsidP="00B24C16" w:rsidR="00B24C16" w:rsidRPr="00B24C1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 xml:space="preserve">Porezna uprava Split, </w:t>
      </w:r>
    </w:p>
    <w:p w:rsidRDefault="00B24C16" w:rsidP="00B24C16" w:rsidR="00B24C16" w:rsidRPr="00B24C1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>e-Oglasna ploča Suda – rok 20. dana,</w:t>
      </w:r>
    </w:p>
    <w:p w:rsidRDefault="00B24C16" w:rsidP="00B24C16" w:rsidR="00B24C16" w:rsidRPr="00B24C1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>sudski registar – nakon pravomoćnosti</w:t>
      </w:r>
    </w:p>
    <w:p w:rsidRDefault="00B24C16" w:rsidP="00B24C16" w:rsidR="00B24C16" w:rsidRPr="00B24C1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4C16">
        <w:rPr>
          <w:rFonts w:cs="Times New Roman" w:eastAsia="Times New Roman"/>
          <w:lang w:eastAsia="hr-HR"/>
        </w:rPr>
        <w:t>u spis.</w:t>
      </w: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C16" w:rsidP="00B24C16" w:rsidR="00B24C16" w:rsidRPr="00B24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4C16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58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St-2266/2015-4</izvorni_sadrzaj>
    <derivirana_varijabla naziv="DomainObject.Oznaka_1">St-2266/2015-4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2266</izvorni_sadrzaj>
    <derivirana_varijabla naziv="DomainObject.Predmet.Broj_1">2266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St-2266/2015</izvorni_sadrzaj>
    <derivirana_varijabla naziv="DomainObject.Predmet.OznakaBroj_1">St-2266/2015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BRANAC, d.o.o. za poslovanje nekretninama i usluge</izvorni_sadrzaj>
    <derivirana_varijabla naziv="DomainObject.Predmet.ProtustrankaFormated_1">  BRANAC, d.o.o. za poslovanje nekretninama i usluge</derivirana_varijabla>
  </DomainObject.Predmet.ProtustrankaFormated>
  <DomainObject.Predmet.ProtustrankaFormatedOIB>
    <izvorni_sadrzaj>  BRANAC, d.o.o. za poslovanje nekretninama i usluge, OIB 32529582956</izvorni_sadrzaj>
    <derivirana_varijabla naziv="DomainObject.Predmet.ProtustrankaFormatedOIB_1">  BRANAC, d.o.o. za poslovanje nekretninama i usluge, OIB 32529582956</derivirana_varijabla>
  </DomainObject.Predmet.ProtustrankaFormatedOIB>
  <DomainObject.Predmet.ProtustrankaFormatedWithAdress>
    <izvorni_sadrzaj> BRANAC, d.o.o. za poslovanje nekretninama i usluge, Domovinskog rata 27/C, 21000 Split</izvorni_sadrzaj>
    <derivirana_varijabla naziv="DomainObject.Predmet.ProtustrankaFormatedWithAdress_1"> BRANAC, d.o.o. za poslovanje nekretninama i usluge, Domovinskog rata 27/C, 21000 Split</derivirana_varijabla>
  </DomainObject.Predmet.ProtustrankaFormatedWithAdress>
  <DomainObject.Predmet.ProtustrankaFormatedWithAdressOIB>
    <izvorni_sadrzaj> BRANAC, d.o.o. za poslovanje nekretninama i usluge, OIB 32529582956, Domovinskog rata 27/C, 21000 Split</izvorni_sadrzaj>
    <derivirana_varijabla naziv="DomainObject.Predmet.ProtustrankaFormatedWithAdressOIB_1"> BRANAC, d.o.o. za poslovanje nekretninama i usluge, OIB 32529582956, Domovinskog rata 27/C, 21000 Split</derivirana_varijabla>
  </DomainObject.Predmet.ProtustrankaFormatedWithAdressOIB>
  <DomainObject.Predmet.ProtustrankaWithAdress>
    <izvorni_sadrzaj>BRANAC, d.o.o. za poslovanje nekretninama i usluge Domovinskog rata 27/C, 21000 Split</izvorni_sadrzaj>
    <derivirana_varijabla naziv="DomainObject.Predmet.ProtustrankaWithAdress_1">BRANAC, d.o.o. za poslovanje nekretninama i usluge Domovinskog rata 27/C, 21000 Split</derivirana_varijabla>
  </DomainObject.Predmet.ProtustrankaWithAdress>
  <DomainObject.Predmet.ProtustrankaWithAdressOIB>
    <izvorni_sadrzaj>BRANAC, d.o.o. za poslovanje nekretninama i usluge, OIB 32529582956, Domovinskog rata 27/C, 21000 Split</izvorni_sadrzaj>
    <derivirana_varijabla naziv="DomainObject.Predmet.ProtustrankaWithAdressOIB_1">BRANAC, d.o.o. za poslovanje nekretninama i usluge, OIB 32529582956, Domovinskog rata 27/C, 21000 Split</derivirana_varijabla>
  </DomainObject.Predmet.ProtustrankaWithAdressOIB>
  <DomainObject.Predmet.ProtustrankaNazivFormated>
    <izvorni_sadrzaj>BRANAC, d.o.o. za poslovanje nekretninama i usluge</izvorni_sadrzaj>
    <derivirana_varijabla naziv="DomainObject.Predmet.ProtustrankaNazivFormated_1">BRANAC, d.o.o. za poslovanje nekretninama i usluge</derivirana_varijabla>
  </DomainObject.Predmet.ProtustrankaNazivFormated>
  <DomainObject.Predmet.ProtustrankaNazivFormatedOIB>
    <izvorni_sadrzaj>BRANAC, d.o.o. za poslovanje nekretninama i usluge, OIB 32529582956</izvorni_sadrzaj>
    <derivirana_varijabla naziv="DomainObject.Predmet.ProtustrankaNazivFormatedOIB_1">BRANAC, d.o.o. za poslovanje nekretninama i usluge, OIB 32529582956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298340.37</izvorni_sadrzaj>
    <derivirana_varijabla naziv="DomainObject.Predmet.TrenutnaVrijednost_1">298340.37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BRANAC, d.o.o. za poslovanje nekretninama i usluge</item>
    </izvorni_sadrzaj>
    <derivirana_varijabla naziv="DomainObject.Predmet.ProtuStrankaListFormated_1">
      <item>BRANAC, d.o.o. za poslovanje nekretninama i usluge</item>
    </derivirana_varijabla>
  </DomainObject.Predmet.ProtuStrankaListFormated>
  <DomainObject.Predmet.ProtuStrankaListFormatedOIB>
    <izvorni_sadrzaj>
      <item>BRANAC, d.o.o. za poslovanje nekretninama i usluge, OIB 32529582956</item>
    </izvorni_sadrzaj>
    <derivirana_varijabla naziv="DomainObject.Predmet.ProtuStrankaListFormatedOIB_1">
      <item>BRANAC, d.o.o. za poslovanje nekretninama i usluge, OIB 32529582956</item>
    </derivirana_varijabla>
  </DomainObject.Predmet.ProtuStrankaListFormatedOIB>
  <DomainObject.Predmet.ProtuStrankaListFormatedWithAdress>
    <izvorni_sadrzaj>
      <item>BRANAC, d.o.o. za poslovanje nekretninama i usluge, Domovinskog rata 27/C, 21000 Split</item>
    </izvorni_sadrzaj>
    <derivirana_varijabla naziv="DomainObject.Predmet.ProtuStrankaListFormatedWithAdress_1">
      <item>BRANAC, d.o.o. za poslovanje nekretninama i usluge, Domovinskog rata 27/C, 21000 Split</item>
    </derivirana_varijabla>
  </DomainObject.Predmet.ProtuStrankaListFormatedWithAdress>
  <DomainObject.Predmet.ProtuStrankaListFormatedWithAdressOIB>
    <izvorni_sadrzaj>
      <item>BRANAC, d.o.o. za poslovanje nekretninama i usluge, OIB 32529582956, Domovinskog rata 27/C, 21000 Split</item>
    </izvorni_sadrzaj>
    <derivirana_varijabla naziv="DomainObject.Predmet.ProtuStrankaListFormatedWithAdressOIB_1">
      <item>BRANAC, d.o.o. za poslovanje nekretninama i usluge, OIB 32529582956, Domovinskog rata 27/C, 21000 Split</item>
    </derivirana_varijabla>
  </DomainObject.Predmet.ProtuStrankaListFormatedWithAdressOIB>
  <DomainObject.Predmet.ProtuStrankaListNazivFormated>
    <izvorni_sadrzaj>
      <item>BRANAC, d.o.o. za poslovanje nekretninama i usluge</item>
    </izvorni_sadrzaj>
    <derivirana_varijabla naziv="DomainObject.Predmet.ProtuStrankaListNazivFormated_1">
      <item>BRANAC, d.o.o. za poslovanje nekretninama i usluge</item>
    </derivirana_varijabla>
  </DomainObject.Predmet.ProtuStrankaListNazivFormated>
  <DomainObject.Predmet.ProtuStrankaListNazivFormatedOIB>
    <izvorni_sadrzaj>
      <item>BRANAC, d.o.o. za poslovanje nekretninama i usluge, OIB 32529582956</item>
    </izvorni_sadrzaj>
    <derivirana_varijabla naziv="DomainObject.Predmet.ProtuStrankaListNazivFormatedOIB_1">
      <item>BRANAC, d.o.o. za poslovanje nekretninama i usluge, OIB 32529582956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St-2266/2015-4</izvorni_sadrzaj>
    <derivirana_varijabla naziv="DomainObject.PoslovniBrojDokumenta_1">St-2266/2015-4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BRANAC, d.o.o. za poslovanje nekretninama i usluge</izvorni_sadrzaj>
    <derivirana_varijabla naziv="DomainObject.Predmet.ProtustrankaIDrugi_1">BRANAC,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BRANAC, d.o.o. za poslovanje nekretninama i usluge, OIB 32529582956, Domovinskog rata 27/C, 21000 Split</izvorni_sadrzaj>
    <derivirana_varijabla naziv="DomainObject.Predmet.ProtustrankaIDrugiAdressOIB_1">BRANAC, d.o.o. za poslovanje nekretninama i usluge, OIB 32529582956, Domovinskog rata 27/C,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BRANAC, d.o.o. za poslovanje nekretninama i usluge</item>
      <item>FINANCIJSKA AGENCIJA, RC SPLIT</item>
    </izvorni_sadrzaj>
    <derivirana_varijabla naziv="DomainObject.Predmet.SudioniciListNaziv_1">
      <item>BRANAC, d.o.o. za poslovanje nekretninama i usluge</item>
      <item>FINANCIJSKA AGENCIJA, RC SPLIT</item>
    </derivirana_varijabla>
  </DomainObject.Predmet.SudioniciListNaziv>
  <DomainObject.Predmet.SudioniciListAdressOIB>
    <izvorni_sadrzaj>
      <item>BRANAC, d.o.o. za poslovanje nekretninama i usluge, OIB 32529582956, Domovinskog rata 27/C,21000 Split</item>
      <item>FINANCIJSKA AGENCIJA, RC SPLIT, OIB 85821130368, Mažuranićevo šetalište 24 b,21000 Split</item>
    </izvorni_sadrzaj>
    <derivirana_varijabla naziv="DomainObject.Predmet.SudioniciListAdressOIB_1">
      <item>BRANAC, d.o.o. za poslovanje nekretninama i usluge, OIB 32529582956, Domovinskog rata 27/C,21000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00D023-43F5-487F-A4D8-F60F82B14C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795</properties:Words>
  <properties:Characters>4272</properties:Characters>
  <properties:Lines>137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2016-10-03T11:13:00Z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St-2266/2015-4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