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12b7" w14:paraId="f3912b7" w:rsidRDefault="00850091" w:rsidP="00850091" w:rsidR="00850091" w:rsidRPr="00DB10FC">
      <w:pPr>
        <w15:collapsed w:val="false"/>
      </w:pPr>
      <w:bookmarkStart w:name="_GoBack" w:id="0"/>
      <w:bookmarkEnd w:id="0"/>
      <w:r w:rsidRPr="00DB10FC">
        <w:rPr>
          <w:bCs/>
        </w:rPr>
        <w:t xml:space="preserve">                  </w:t>
      </w:r>
      <w:r w:rsidRPr="00DB10FC">
        <w:rPr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091" w:rsidP="00850091" w:rsidR="00850091" w:rsidRPr="00DB10FC">
      <w:r w:rsidRPr="00DB10FC">
        <w:t xml:space="preserve">    REPUBLIKA HRVATSKA</w:t>
      </w:r>
    </w:p>
    <w:p w:rsidRDefault="00850091" w:rsidP="00850091" w:rsidR="00850091" w:rsidRPr="00DB10FC">
      <w:r w:rsidRPr="00DB10FC">
        <w:t xml:space="preserve"> TRGOVAČKI SUD U PAZINU</w:t>
      </w:r>
    </w:p>
    <w:p w:rsidRDefault="00850091" w:rsidP="00850091" w:rsidR="00850091" w:rsidRPr="00DB10FC">
      <w:r w:rsidRPr="00DB10FC">
        <w:t xml:space="preserve">     52000 PAZIN, Dršćevka 1</w:t>
      </w:r>
      <w:r w:rsidRPr="00DB10FC">
        <w:tab/>
      </w:r>
      <w:r w:rsidRPr="00DB10FC">
        <w:tab/>
      </w:r>
      <w:r w:rsidRPr="00DB10FC">
        <w:tab/>
      </w:r>
      <w:r w:rsidRPr="00DB10FC">
        <w:tab/>
        <w:t xml:space="preserve">                    </w:t>
      </w:r>
    </w:p>
    <w:p w:rsidRDefault="00850091" w:rsidP="00850091" w:rsidR="00850091" w:rsidRPr="00DB10FC"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</w:p>
    <w:p w:rsidRDefault="00850091" w:rsidP="00850091" w:rsidR="00850091" w:rsidRPr="00DB10FC">
      <w:r w:rsidRPr="00DB10FC">
        <w:tab/>
      </w:r>
      <w:r w:rsidRPr="00DB10FC">
        <w:tab/>
        <w:t xml:space="preserve">       </w:t>
      </w:r>
    </w:p>
    <w:p w:rsidRDefault="00850091" w:rsidP="00850091" w:rsidR="00850091" w:rsidRPr="00DB10FC"/>
    <w:p w:rsidRDefault="00850091" w:rsidP="00850091" w:rsidR="00850091" w:rsidRPr="00DB10FC">
      <w:pPr>
        <w:rPr>
          <w:sz w:val="20"/>
          <w:szCs w:val="20"/>
        </w:rPr>
      </w:pPr>
    </w:p>
    <w:p w:rsidRDefault="00850091" w:rsidP="00850091" w:rsidR="00850091" w:rsidRPr="00DB10FC">
      <w:pPr>
        <w:jc w:val="center"/>
      </w:pPr>
      <w:r w:rsidRPr="00DB10FC">
        <w:t>R E P U B L I K A  H R V A T S K A</w:t>
      </w:r>
    </w:p>
    <w:p w:rsidRDefault="00850091" w:rsidP="00850091" w:rsidR="00850091" w:rsidRPr="00DB10FC"/>
    <w:p w:rsidRDefault="00850091" w:rsidP="00850091" w:rsidR="00850091" w:rsidRPr="00DB10FC">
      <w:pPr>
        <w:jc w:val="center"/>
      </w:pPr>
      <w:r w:rsidRPr="00DB10FC">
        <w:t>R J E Š E NJ E</w:t>
      </w:r>
    </w:p>
    <w:p w:rsidRDefault="00850091" w:rsidP="00850091" w:rsidR="00850091" w:rsidRPr="00DB10FC">
      <w:pPr>
        <w:jc w:val="both"/>
      </w:pPr>
    </w:p>
    <w:p w:rsidRDefault="00850091" w:rsidP="00850091" w:rsidR="00850091" w:rsidRPr="00DB10FC">
      <w:pPr>
        <w:jc w:val="both"/>
      </w:pPr>
      <w:r w:rsidRPr="00DB10FC">
        <w:tab/>
        <w:t xml:space="preserve">Trgovački sud u Pazinu, po stečajnom sucu Damiru Rabaru, odlučujući o prijedlogu FINANCIJSKA AGENCIJA, Regionalni centar Rijeka, Nagodbeno vijeće RI03, Pula, Giardini 5, radi otvaranja stečajnog postupka nad društvom KAMENICA M. B. d.o.o., Kranjca Karla 18/1, Labin, OIB: 04358311600, dana </w:t>
      </w:r>
      <w:r w:rsidR="00F35A35">
        <w:t>14. lipnja</w:t>
      </w:r>
      <w:r w:rsidRPr="00DB10FC">
        <w:t xml:space="preserve"> 2016. </w:t>
      </w:r>
    </w:p>
    <w:p w:rsidRDefault="00850091" w:rsidP="00850091" w:rsidR="00850091" w:rsidRPr="00DB10FC">
      <w:pPr>
        <w:jc w:val="both"/>
      </w:pPr>
    </w:p>
    <w:p w:rsidRDefault="00850091" w:rsidP="00850091" w:rsidR="00850091" w:rsidRPr="00DB10FC">
      <w:pPr>
        <w:jc w:val="center"/>
        <w:rPr>
          <w:bCs/>
        </w:rPr>
      </w:pPr>
      <w:r w:rsidRPr="00DB10FC">
        <w:rPr>
          <w:bCs/>
        </w:rPr>
        <w:t>r i j e š i o  je</w:t>
      </w:r>
    </w:p>
    <w:p w:rsidRDefault="007E7B19" w:rsidP="004B6200" w:rsidR="007E7B19" w:rsidRPr="00DB10FC">
      <w:pPr>
        <w:ind w:left="705"/>
        <w:jc w:val="both"/>
      </w:pPr>
    </w:p>
    <w:p w:rsidRDefault="007E7B19" w:rsidP="007E7B19" w:rsidR="007E7B19" w:rsidRPr="00DB10FC">
      <w:pPr>
        <w:jc w:val="both"/>
      </w:pPr>
      <w:r w:rsidRPr="00DB10FC">
        <w:tab/>
        <w:t>I.</w:t>
      </w:r>
      <w:r w:rsidRPr="00DB10FC">
        <w:tab/>
        <w:t>Određuje se jednokratna nagrada privremenom stečajnom</w:t>
      </w:r>
      <w:r w:rsidR="00BC371B" w:rsidRPr="00DB10FC">
        <w:t xml:space="preserve"> upravitelju</w:t>
      </w:r>
      <w:r w:rsidRPr="00DB10FC">
        <w:t xml:space="preserve"> </w:t>
      </w:r>
      <w:r w:rsidR="00850091" w:rsidRPr="00DB10FC">
        <w:t>upravitelju Kristijanu Mijandrušić iz Pazina, Stari trg 7, OIB: 96007816779</w:t>
      </w:r>
      <w:r w:rsidR="00B361C4" w:rsidRPr="00DB10FC">
        <w:rPr>
          <w:bCs/>
        </w:rPr>
        <w:t>,</w:t>
      </w:r>
      <w:r w:rsidRPr="00DB10FC">
        <w:t xml:space="preserve"> za poslove obavljene u prethodnom postupku nad dužnikom </w:t>
      </w:r>
      <w:r w:rsidR="00850091" w:rsidRPr="00DB10FC">
        <w:t>KAMENICA M. B. d.o.o., Kranjca Karla 18/1, Labin, OIB: 04358311600</w:t>
      </w:r>
      <w:r w:rsidRPr="00DB10FC">
        <w:t xml:space="preserve">, u iznosu od </w:t>
      </w:r>
      <w:r w:rsidR="00173578" w:rsidRPr="00DB10FC">
        <w:t>4.000,00</w:t>
      </w:r>
      <w:r w:rsidR="006148E6" w:rsidRPr="00DB10FC">
        <w:t xml:space="preserve"> </w:t>
      </w:r>
      <w:r w:rsidRPr="00DB10FC">
        <w:t>kuna bruto.</w:t>
      </w:r>
    </w:p>
    <w:p w:rsidRDefault="007E7B19" w:rsidP="007E7B19" w:rsidR="007E7B19" w:rsidRPr="00DB10FC">
      <w:pPr>
        <w:ind w:left="705"/>
        <w:jc w:val="both"/>
      </w:pPr>
    </w:p>
    <w:p w:rsidRDefault="00850091" w:rsidP="00850091" w:rsidR="00850091" w:rsidRPr="00DB10FC">
      <w:pPr>
        <w:jc w:val="both"/>
      </w:pPr>
      <w:r w:rsidRPr="00DB10FC">
        <w:tab/>
        <w:t>II.</w:t>
      </w:r>
      <w:r w:rsidRPr="00DB10FC">
        <w:tab/>
        <w:t xml:space="preserve">Nalaže se računovodstvu Trgovačkog suda u Rijeci da po pravomoćnosti ovog rješenja stečajnom upravitelju Kristijanu Mijandrušiću iz Pazina, Stari trg 7, OIB: 96007816779, </w:t>
      </w:r>
      <w:r w:rsidR="00F35A35">
        <w:t xml:space="preserve">na žiro račun broj HR0523600003110313331, </w:t>
      </w:r>
      <w:r w:rsidRPr="00DB10FC">
        <w:t>isplati iznose iz točke I. ovog rješenja, iz sredstava Fonda za pokriće troškova stečajnog postupka iz članka 111. Stečajnog zakona, te da dokaz o plaćanju računa dostavi u spis.</w:t>
      </w:r>
    </w:p>
    <w:p w:rsidRDefault="00173578" w:rsidP="00CA7EC5" w:rsidR="00173578" w:rsidRPr="00DB10FC">
      <w:pPr>
        <w:jc w:val="both"/>
      </w:pPr>
    </w:p>
    <w:p w:rsidRDefault="007E7B19" w:rsidP="007E7B19" w:rsidR="007E7B19" w:rsidRPr="00DB10FC">
      <w:pPr>
        <w:jc w:val="center"/>
        <w:rPr>
          <w:bCs/>
        </w:rPr>
      </w:pPr>
      <w:r w:rsidRPr="00DB10FC">
        <w:rPr>
          <w:bCs/>
        </w:rPr>
        <w:t>Obrazloženje</w:t>
      </w:r>
    </w:p>
    <w:p w:rsidRDefault="007E7B19" w:rsidP="007E7B19" w:rsidR="007E7B19" w:rsidRPr="00DB10FC">
      <w:pPr>
        <w:jc w:val="center"/>
      </w:pPr>
      <w:r w:rsidRPr="00DB10FC">
        <w:rPr>
          <w:bCs/>
        </w:rPr>
        <w:t xml:space="preserve"> </w:t>
      </w:r>
      <w:r w:rsidRPr="00DB10FC">
        <w:rPr>
          <w:bCs/>
        </w:rPr>
        <w:tab/>
      </w:r>
      <w:r w:rsidRPr="00DB10FC">
        <w:t xml:space="preserve"> </w:t>
      </w:r>
    </w:p>
    <w:p w:rsidRDefault="007E7B19" w:rsidP="007E7B19" w:rsidR="007E7B19" w:rsidRPr="00DB10FC">
      <w:pPr>
        <w:ind w:firstLine="708"/>
        <w:jc w:val="both"/>
      </w:pPr>
      <w:r w:rsidRPr="00DB10FC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7E7B19" w:rsidRPr="00DB10FC">
      <w:pPr>
        <w:jc w:val="both"/>
      </w:pPr>
      <w:r w:rsidRPr="00DB10FC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7E7B19" w:rsidP="007E7B19" w:rsidR="007E7B19" w:rsidRPr="00DB10FC">
      <w:pPr>
        <w:jc w:val="both"/>
      </w:pPr>
      <w:r w:rsidRPr="00DB10FC">
        <w:tab/>
        <w:t xml:space="preserve"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</w:t>
      </w:r>
      <w:r w:rsidRPr="00DB10FC">
        <w:lastRenderedPageBreak/>
        <w:t xml:space="preserve">iznio i usmeno na ročištu, sud je istome odredio jednokratnu nagradu u iznosu od </w:t>
      </w:r>
      <w:r w:rsidR="00173578" w:rsidRPr="00DB10FC">
        <w:t>4.000,00</w:t>
      </w:r>
      <w:r w:rsidR="00E125B9" w:rsidRPr="00DB10FC">
        <w:t xml:space="preserve"> </w:t>
      </w:r>
      <w:r w:rsidRPr="00DB10FC">
        <w:t>kn bruto (čl. 15. Uredbe).</w:t>
      </w:r>
    </w:p>
    <w:p w:rsidRDefault="007E7B19" w:rsidP="007E7B19" w:rsidR="007E7B19" w:rsidRPr="00DB10FC">
      <w:pPr>
        <w:jc w:val="both"/>
      </w:pPr>
      <w:r w:rsidRPr="00DB10FC">
        <w:tab/>
      </w:r>
      <w:r w:rsidRPr="00DB10FC">
        <w:tab/>
      </w:r>
    </w:p>
    <w:p w:rsidRDefault="007E7B19" w:rsidP="007E7B19" w:rsidR="007E7B19" w:rsidRPr="00DB10FC">
      <w:pPr>
        <w:jc w:val="center"/>
      </w:pPr>
      <w:r w:rsidRPr="00DB10FC">
        <w:t xml:space="preserve">U Pazinu, dana </w:t>
      </w:r>
      <w:r w:rsidR="00E125B9" w:rsidRPr="00DB10FC">
        <w:t>1</w:t>
      </w:r>
      <w:r w:rsidR="00F35A35">
        <w:t>4</w:t>
      </w:r>
      <w:r w:rsidRPr="00DB10FC">
        <w:t xml:space="preserve">. </w:t>
      </w:r>
      <w:r w:rsidR="00850091" w:rsidRPr="00DB10FC">
        <w:t xml:space="preserve">lipnja </w:t>
      </w:r>
      <w:r w:rsidRPr="00DB10FC">
        <w:t>201</w:t>
      </w:r>
      <w:r w:rsidR="00E125B9" w:rsidRPr="00DB10FC">
        <w:t>6</w:t>
      </w:r>
      <w:r w:rsidRPr="00DB10FC">
        <w:t xml:space="preserve">. </w:t>
      </w:r>
    </w:p>
    <w:p w:rsidRDefault="007E7B19" w:rsidP="007E7B19" w:rsidR="007E7B19" w:rsidRPr="00DB10FC">
      <w:pPr>
        <w:jc w:val="both"/>
      </w:pPr>
    </w:p>
    <w:p w:rsidRDefault="007E7B19" w:rsidP="007E7B19" w:rsidR="007E7B19" w:rsidRPr="00DB10FC">
      <w:pPr>
        <w:jc w:val="both"/>
      </w:pP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  <w:t xml:space="preserve">        Stečajni sudac                 </w:t>
      </w:r>
    </w:p>
    <w:p w:rsidRDefault="007E7B19" w:rsidP="007E7B19" w:rsidR="007E7B19" w:rsidRPr="00DB10FC">
      <w:pPr>
        <w:ind w:left="2160"/>
        <w:jc w:val="both"/>
      </w:pPr>
      <w:r w:rsidRPr="00DB10FC">
        <w:t xml:space="preserve">                               </w:t>
      </w:r>
      <w:r w:rsidRPr="00DB10FC">
        <w:tab/>
      </w:r>
      <w:r w:rsidRPr="00DB10FC">
        <w:tab/>
        <w:t xml:space="preserve">                    </w:t>
      </w:r>
      <w:r w:rsidR="00D234D3" w:rsidRPr="00DB10FC">
        <w:tab/>
        <w:t xml:space="preserve">         Damir Rabar</w:t>
      </w:r>
    </w:p>
    <w:p w:rsidRDefault="007E7B19" w:rsidP="007E7B19" w:rsidR="007E7B19" w:rsidRPr="00DB10FC"/>
    <w:p w:rsidRDefault="007E7B19" w:rsidP="007E7B19" w:rsidR="007E7B19" w:rsidRPr="00DB10FC"/>
    <w:p w:rsidRDefault="007E7B19" w:rsidP="007E7B19" w:rsidR="007E7B19" w:rsidRPr="00DB10FC">
      <w:r w:rsidRPr="00DB10FC">
        <w:t>UPUTA O PRAVNOM LIJEKU:</w:t>
      </w:r>
    </w:p>
    <w:p w:rsidRDefault="007E7B19" w:rsidP="007E7B19" w:rsidR="007E7B19">
      <w:pPr>
        <w:jc w:val="both"/>
      </w:pPr>
      <w:r w:rsidRPr="00DB10FC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F35A35" w:rsidP="007E7B19" w:rsidR="00F35A35" w:rsidRPr="00DB10FC">
      <w:pPr>
        <w:jc w:val="both"/>
      </w:pPr>
    </w:p>
    <w:p w:rsidRDefault="007E7B19" w:rsidP="007E7B19" w:rsidR="007E7B19" w:rsidRPr="00DB10FC">
      <w:r w:rsidRPr="00DB10FC">
        <w:t>DNA:</w:t>
      </w:r>
    </w:p>
    <w:p w:rsidRDefault="007E7B19" w:rsidP="007E7B19" w:rsidR="007E7B19" w:rsidRPr="00DB10FC">
      <w:r w:rsidRPr="00DB10FC">
        <w:t>- privremeni stečajni upravitelj</w:t>
      </w:r>
    </w:p>
    <w:p w:rsidRDefault="007E7B19" w:rsidP="007E7B19" w:rsidR="007E7B19" w:rsidRPr="00DB10FC">
      <w:r w:rsidRPr="00DB10FC">
        <w:t>- e-Oglasna ploča 8 dana</w:t>
      </w:r>
    </w:p>
    <w:p w:rsidRDefault="00F35A35" w:rsidP="007E7B19" w:rsidR="007E7B19" w:rsidRPr="00DB10FC">
      <w:r>
        <w:t>- Trgovački sud</w:t>
      </w:r>
      <w:r w:rsidR="007E7B19" w:rsidRPr="00DB10FC">
        <w:t xml:space="preserve"> u Rijeci</w:t>
      </w:r>
      <w:r>
        <w:t>, računovodstvo</w:t>
      </w:r>
    </w:p>
    <w:p w:rsidRDefault="007231A2" w:rsidP="007E7B19" w:rsidR="00500701" w:rsidRPr="00DB10FC">
      <w:pPr>
        <w:jc w:val="both"/>
      </w:pPr>
    </w:p>
    <w:p w:rsidRDefault="00850091" w:rsidP="00850091" w:rsidR="00850091" w:rsidRPr="00DB10FC">
      <w:pPr>
        <w:ind w:left="705"/>
        <w:jc w:val="both"/>
      </w:pPr>
    </w:p>
    <w:sectPr w:rsidSect="009426B5" w:rsidR="00850091" w:rsidRPr="00DB10F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F42" w:rsidP="004B6200" w:rsidR="00C62F42">
      <w:r>
        <w:separator/>
      </w:r>
    </w:p>
  </w:endnote>
  <w:endnote w:id="0" w:type="continuationSeparator">
    <w:p w:rsidRDefault="00C62F42" w:rsidP="004B6200" w:rsidR="00C62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F42" w:rsidP="004B6200" w:rsidR="00C62F42">
      <w:r>
        <w:separator/>
      </w:r>
    </w:p>
  </w:footnote>
  <w:footnote w:id="0" w:type="continuationSeparator">
    <w:p w:rsidRDefault="00C62F42" w:rsidP="004B6200" w:rsidR="00C62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A2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1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F35A35" w:rsidR="00F35A35">
    <w:pPr>
      <w:pStyle w:val="Zaglavlje"/>
      <w:jc w:val="right"/>
    </w:pPr>
    <w:r>
      <w:tab/>
    </w:r>
    <w:r>
      <w:tab/>
    </w:r>
    <w:r w:rsidR="00F35A35">
      <w:t>Posl.br.: 1</w:t>
    </w:r>
    <w:r w:rsidR="00F35A35" w:rsidRPr="00F83270">
      <w:t xml:space="preserve"> St-</w:t>
    </w:r>
    <w:r w:rsidR="00F35A35">
      <w:t>47</w:t>
    </w:r>
    <w:r w:rsidR="00F35A35" w:rsidRPr="00F83270">
      <w:t>/1</w:t>
    </w:r>
    <w:r w:rsidR="00F35A35">
      <w:t>5</w:t>
    </w:r>
    <w:r w:rsidR="00F35A35" w:rsidRPr="00F83270">
      <w:t>-</w:t>
    </w:r>
    <w:r w:rsidR="00F35A35">
      <w:t>17</w:t>
    </w:r>
  </w:p>
  <w:p w:rsidRDefault="007231A2" w:rsidP="005275EF" w:rsidR="00E52DDF">
    <w:pPr>
      <w:pStyle w:val="Zaglavlje"/>
      <w:jc w:val="center"/>
    </w:pPr>
  </w:p>
  <w:p w:rsidRDefault="007231A2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0FC" w:rsidP="00DB10FC" w:rsidR="00DB10FC">
    <w:pPr>
      <w:pStyle w:val="Zaglavlje"/>
      <w:jc w:val="right"/>
    </w:pPr>
    <w:r>
      <w:t>Posl.br.: 1</w:t>
    </w:r>
    <w:r w:rsidRPr="00F83270">
      <w:t xml:space="preserve"> St-</w:t>
    </w:r>
    <w:r w:rsidR="00F35A35">
      <w:t>47</w:t>
    </w:r>
    <w:r w:rsidRPr="00F83270">
      <w:t>/1</w:t>
    </w:r>
    <w:r>
      <w:t>5</w:t>
    </w:r>
    <w:r w:rsidRPr="00F83270">
      <w:t>-</w:t>
    </w:r>
    <w:r w:rsidR="00F35A35">
      <w:t>17</w:t>
    </w:r>
  </w:p>
  <w:p w:rsidRDefault="00DB10FC" w:rsidR="00DB10F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173578"/>
    <w:rsid w:val="0017517A"/>
    <w:rsid w:val="00193241"/>
    <w:rsid w:val="001E2B67"/>
    <w:rsid w:val="001E56A0"/>
    <w:rsid w:val="00305E40"/>
    <w:rsid w:val="0036128D"/>
    <w:rsid w:val="0038346A"/>
    <w:rsid w:val="00390E7C"/>
    <w:rsid w:val="00400559"/>
    <w:rsid w:val="004B6200"/>
    <w:rsid w:val="004B7329"/>
    <w:rsid w:val="004E3CBA"/>
    <w:rsid w:val="00501F61"/>
    <w:rsid w:val="00554328"/>
    <w:rsid w:val="005C4118"/>
    <w:rsid w:val="006148E6"/>
    <w:rsid w:val="007231A2"/>
    <w:rsid w:val="007E7B19"/>
    <w:rsid w:val="00837B86"/>
    <w:rsid w:val="00850091"/>
    <w:rsid w:val="00985388"/>
    <w:rsid w:val="00A1124D"/>
    <w:rsid w:val="00A55CDE"/>
    <w:rsid w:val="00AD7956"/>
    <w:rsid w:val="00B361C4"/>
    <w:rsid w:val="00BC371B"/>
    <w:rsid w:val="00C62F42"/>
    <w:rsid w:val="00CA7EC5"/>
    <w:rsid w:val="00D234D3"/>
    <w:rsid w:val="00D6436F"/>
    <w:rsid w:val="00D97961"/>
    <w:rsid w:val="00DA1659"/>
    <w:rsid w:val="00DB10FC"/>
    <w:rsid w:val="00E125B9"/>
    <w:rsid w:val="00E8169C"/>
    <w:rsid w:val="00ED5887"/>
    <w:rsid w:val="00F35A35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1A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1A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1A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1A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1A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1A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1A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1A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47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KAMENICA M. B. d.o.o. LABIN</izvorni_sadrzaj>
    <derivirana_varijabla naziv="DomainObject.Predmet.ProtustrankaFormated_1">  KAMENICA M. B. d.o.o. LABIN</derivirana_varijabla>
  </DomainObject.Predmet.ProtustrankaFormated>
  <DomainObject.Predmet.ProtustrankaFormatedOIB>
    <izvorni_sadrzaj>  KAMENICA M. B. d.o.o. LABIN, OIB 04358311600</izvorni_sadrzaj>
    <derivirana_varijabla naziv="DomainObject.Predmet.ProtustrankaFormatedOIB_1">  KAMENICA M. B. d.o.o. LABIN, OIB 04358311600</derivirana_varijabla>
  </DomainObject.Predmet.ProtustrankaFormatedOIB>
  <DomainObject.Predmet.ProtustrankaFormatedWithAdress>
    <izvorni_sadrzaj> KAMENICA M. B. d.o.o. LABIN, Kranjca Karla 18/1, 52220 Labin</izvorni_sadrzaj>
    <derivirana_varijabla naziv="DomainObject.Predmet.ProtustrankaFormatedWithAdress_1"> KAMENICA M. B. d.o.o. LABIN, Kranjca Karla 18/1, 52220 Labin</derivirana_varijabla>
  </DomainObject.Predmet.ProtustrankaFormatedWithAdress>
  <DomainObject.Predmet.ProtustrankaFormatedWithAdressOIB>
    <izvorni_sadrzaj> KAMENICA M. B. d.o.o. LABIN, OIB 04358311600, Kranjca Karla 18/1, 52220 Labin</izvorni_sadrzaj>
    <derivirana_varijabla naziv="DomainObject.Predmet.ProtustrankaFormatedWithAdressOIB_1"> KAMENICA M. B. d.o.o. LABIN, OIB 04358311600, Kranjca Karla 18/1, 52220 Labin</derivirana_varijabla>
  </DomainObject.Predmet.ProtustrankaFormatedWithAdressOIB>
  <DomainObject.Predmet.ProtustrankaWithAdress>
    <izvorni_sadrzaj>KAMENICA M. B. d.o.o. LABIN Kranjca Karla 18/1, 52220 Labin</izvorni_sadrzaj>
    <derivirana_varijabla naziv="DomainObject.Predmet.ProtustrankaWithAdress_1">KAMENICA M. B. d.o.o. LABIN Kranjca Karla 18/1, 52220 Labin</derivirana_varijabla>
  </DomainObject.Predmet.ProtustrankaWithAdress>
  <DomainObject.Predmet.ProtustrankaWithAdressOIB>
    <izvorni_sadrzaj>KAMENICA M. B. d.o.o. LABIN, OIB 04358311600, Kranjca Karla 18/1, 52220 Labin</izvorni_sadrzaj>
    <derivirana_varijabla naziv="DomainObject.Predmet.ProtustrankaWithAdressOIB_1">KAMENICA M. B. d.o.o. LABIN, OIB 04358311600, Kranjca Karla 18/1, 52220 Labin</derivirana_varijabla>
  </DomainObject.Predmet.ProtustrankaWithAdressOIB>
  <DomainObject.Predmet.ProtustrankaNazivFormated>
    <izvorni_sadrzaj>KAMENICA M. B. d.o.o. LABIN</izvorni_sadrzaj>
    <derivirana_varijabla naziv="DomainObject.Predmet.ProtustrankaNazivFormated_1">KAMENICA M. B. d.o.o. LABIN</derivirana_varijabla>
  </DomainObject.Predmet.ProtustrankaNazivFormated>
  <DomainObject.Predmet.ProtustrankaNazivFormatedOIB>
    <izvorni_sadrzaj>KAMENICA M. B. d.o.o. LABIN, OIB 04358311600</izvorni_sadrzaj>
    <derivirana_varijabla naziv="DomainObject.Predmet.ProtustrankaNazivFormatedOIB_1">KAMENICA M. B. d.o.o. LABIN, OIB 04358311600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</izvorni_sadrzaj>
    <derivirana_varijabla naziv="DomainObject.Predmet.StrankaFormated_1">  FINA, Regionalni centar Rijeka</derivirana_varijabla>
  </DomainObject.Predmet.StrankaFormated>
  <DomainObject.Predmet.StrankaFormatedOIB>
    <izvorni_sadrzaj>  FINA, Regionalni centar Rijeka, OIB 85821130368</izvorni_sadrzaj>
    <derivirana_varijabla naziv="DomainObject.Predmet.StrankaFormatedOIB_1">  FINA, Regionalni centar Rijeka, OIB 85821130368</derivirana_varijabla>
  </DomainObject.Predmet.StrankaFormatedOIB>
  <DomainObject.Predmet.StrankaFormatedWithAdress>
    <izvorni_sadrzaj> FINA, Regionalni centar Rijeka, Ulica grada Vukovara 70, Zagreb</izvorni_sadrzaj>
    <derivirana_varijabla naziv="DomainObject.Predmet.StrankaFormatedWithAdress_1"> FINA, Regionalni centar Rijeka, Ulica grada Vukovara 70, Zagreb</derivirana_varijabla>
  </DomainObject.Predmet.StrankaFormatedWithAdress>
  <DomainObject.Predmet.StrankaFormatedWithAdressOIB>
    <izvorni_sadrzaj> FINA, Regionalni centar Rijeka, OIB 85821130368, Ulica grada Vukovara 70, Zagreb</izvorni_sadrzaj>
    <derivirana_varijabla naziv="DomainObject.Predmet.StrankaFormatedWithAdressOIB_1"> FINA, Regionalni centar Rijeka, OIB 85821130368, Ulica grada Vukovara 70, Zagreb</derivirana_varijabla>
  </DomainObject.Predmet.StrankaFormatedWithAdressOIB>
  <DomainObject.Predmet.StrankaWithAdress>
    <izvorni_sadrzaj>FINA, Regionalni centar Rijeka Ulica grada Vukovara 70,Zagreb</izvorni_sadrzaj>
    <derivirana_varijabla naziv="DomainObject.Predmet.StrankaWithAdress_1">FINA, Regionalni centar Rijeka Ulica grada Vukovara 70,Zagreb</derivirana_varijabla>
  </DomainObject.Predmet.StrankaWithAdress>
  <DomainObject.Predmet.StrankaWithAdressOIB>
    <izvorni_sadrzaj>FINA, Regionalni centar Rijeka, OIB 85821130368, Ulica grada Vukovara 70,Zagreb</izvorni_sadrzaj>
    <derivirana_varijabla naziv="DomainObject.Predmet.StrankaWithAdressOIB_1">FINA, Regionalni centar Rijeka, OIB 85821130368, Ulica grada Vukovara 70,Zagreb</derivirana_varijabla>
  </DomainObject.Predmet.StrankaWithAdressOIB>
  <DomainObject.Predmet.StrankaNazivFormated>
    <izvorni_sadrzaj>FINA, Regionalni centar Rijeka</izvorni_sadrzaj>
    <derivirana_varijabla naziv="DomainObject.Predmet.StrankaNazivFormated_1">FINA, Regionalni centar Rijeka</derivirana_varijabla>
  </DomainObject.Predmet.StrankaNazivFormated>
  <DomainObject.Predmet.StrankaNazivFormatedOIB>
    <izvorni_sadrzaj>FINA, Regionalni centar Rijeka, OIB 85821130368</izvorni_sadrzaj>
    <derivirana_varijabla naziv="DomainObject.Predmet.StrankaNazivFormatedOIB_1">FINA,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Regionalni centar Rijeka</item>
    </izvorni_sadrzaj>
    <derivirana_varijabla naziv="DomainObject.Predmet.StrankaListFormated_1">
      <item>FINA, Regionalni centar Rijeka</item>
    </derivirana_varijabla>
  </DomainObject.Predmet.StrankaListFormated>
  <DomainObject.Predmet.StrankaListFormatedOIB>
    <izvorni_sadrzaj>
      <item>FINA, Regionalni centar Rijeka, OIB 85821130368</item>
    </izvorni_sadrzaj>
    <derivirana_varijabla naziv="DomainObject.Predmet.StrankaListFormatedOIB_1">
      <item>FINA, Regionalni centar Rijeka, OIB 85821130368</item>
    </derivirana_varijabla>
  </DomainObject.Predmet.StrankaListFormatedOIB>
  <DomainObject.Predmet.StrankaListFormatedWithAdress>
    <izvorni_sadrzaj>
      <item>FINA, Regionalni centar Rijeka, Ulica grada Vukovara 70, Zagreb</item>
    </izvorni_sadrzaj>
    <derivirana_varijabla naziv="DomainObject.Predmet.StrankaListFormatedWithAdress_1">
      <item>FINA, Regionalni centar Rijeka, Ulica grada Vukovara 70, Zagreb</item>
    </derivirana_varijabla>
  </DomainObject.Predmet.StrankaListFormatedWithAdress>
  <DomainObject.Predmet.StrankaListFormatedWithAdressOIB>
    <izvorni_sadrzaj>
      <item>FINA, Regionalni centar Rijeka, OIB 85821130368, Ulica grada Vukovara 70, Zagreb</item>
    </izvorni_sadrzaj>
    <derivirana_varijabla naziv="DomainObject.Predmet.StrankaListFormatedWithAdressOIB_1">
      <item>FINA, Regionalni centar Rijeka, OIB 85821130368, Ulica grada Vukovara 70, Zagreb</item>
    </derivirana_varijabla>
  </DomainObject.Predmet.StrankaListFormatedWithAdressOIB>
  <DomainObject.Predmet.StrankaListNazivFormated>
    <izvorni_sadrzaj>
      <item>FINA, Regionalni centar Rijeka</item>
    </izvorni_sadrzaj>
    <derivirana_varijabla naziv="DomainObject.Predmet.StrankaListNazivFormated_1">
      <item>FINA, Regionalni centar Rijeka</item>
    </derivirana_varijabla>
  </DomainObject.Predmet.StrankaListNazivFormated>
  <DomainObject.Predmet.StrankaListNazivFormatedOIB>
    <izvorni_sadrzaj>
      <item>FINA, Regionalni centar Rijeka, OIB 85821130368</item>
    </izvorni_sadrzaj>
    <derivirana_varijabla naziv="DomainObject.Predmet.StrankaListNazivFormatedOIB_1">
      <item>FINA, Regionalni centar Rijeka, OIB 85821130368</item>
    </derivirana_varijabla>
  </DomainObject.Predmet.StrankaListNazivFormatedOIB>
  <DomainObject.Predmet.ProtuStrankaListFormated>
    <izvorni_sadrzaj>
      <item>KAMENICA M. B. d.o.o. LABIN</item>
    </izvorni_sadrzaj>
    <derivirana_varijabla naziv="DomainObject.Predmet.ProtuStrankaListFormated_1">
      <item>KAMENICA M. B. d.o.o. LABIN</item>
    </derivirana_varijabla>
  </DomainObject.Predmet.ProtuStrankaListFormated>
  <DomainObject.Predmet.ProtuStrankaListFormatedOIB>
    <izvorni_sadrzaj>
      <item>KAMENICA M. B. d.o.o. LABIN, OIB 04358311600</item>
    </izvorni_sadrzaj>
    <derivirana_varijabla naziv="DomainObject.Predmet.ProtuStrankaListFormatedOIB_1">
      <item>KAMENICA M. B. d.o.o. LABIN, OIB 04358311600</item>
    </derivirana_varijabla>
  </DomainObject.Predmet.ProtuStrankaListFormatedOIB>
  <DomainObject.Predmet.ProtuStrankaListFormatedWithAdress>
    <izvorni_sadrzaj>
      <item>KAMENICA M. B. d.o.o. LABIN, Kranjca Karla 18/1, 52220 Labin</item>
    </izvorni_sadrzaj>
    <derivirana_varijabla naziv="DomainObject.Predmet.ProtuStrankaListFormatedWithAdress_1">
      <item>KAMENICA M. B. d.o.o. LABIN, Kranjca Karla 18/1, 52220 Labin</item>
    </derivirana_varijabla>
  </DomainObject.Predmet.ProtuStrankaListFormatedWithAdress>
  <DomainObject.Predmet.ProtuStrankaListFormatedWithAdressOIB>
    <izvorni_sadrzaj>
      <item>KAMENICA M. B. d.o.o. LABIN, OIB 04358311600, Kranjca Karla 18/1, 52220 Labin</item>
    </izvorni_sadrzaj>
    <derivirana_varijabla naziv="DomainObject.Predmet.ProtuStrankaListFormatedWithAdressOIB_1">
      <item>KAMENICA M. B. d.o.o. LABIN, OIB 04358311600, Kranjca Karla 18/1, 52220 Labin</item>
    </derivirana_varijabla>
  </DomainObject.Predmet.ProtuStrankaListFormatedWithAdressOIB>
  <DomainObject.Predmet.ProtuStrankaListNazivFormated>
    <izvorni_sadrzaj>
      <item>KAMENICA M. B. d.o.o. LABIN</item>
    </izvorni_sadrzaj>
    <derivirana_varijabla naziv="DomainObject.Predmet.ProtuStrankaListNazivFormated_1">
      <item>KAMENICA M. B. d.o.o. LABIN</item>
    </derivirana_varijabla>
  </DomainObject.Predmet.ProtuStrankaListNazivFormated>
  <DomainObject.Predmet.ProtuStrankaListNazivFormatedOIB>
    <izvorni_sadrzaj>
      <item>KAMENICA M. B. d.o.o. LABIN, OIB 04358311600</item>
    </izvorni_sadrzaj>
    <derivirana_varijabla naziv="DomainObject.Predmet.ProtuStrankaListNazivFormatedOIB_1">
      <item>KAMENICA M. B. d.o.o. LABIN, OIB 04358311600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</izvorni_sadrzaj>
    <derivirana_varijabla naziv="DomainObject.Predmet.StrankaIDrugi_1">FINA, Regionalni centar Rijeka</derivirana_varijabla>
  </DomainObject.Predmet.StrankaIDrugi>
  <DomainObject.Predmet.ProtustrankaIDrugi>
    <izvorni_sadrzaj>KAMENICA M. B. d.o.o. LABIN</izvorni_sadrzaj>
    <derivirana_varijabla naziv="DomainObject.Predmet.ProtustrankaIDrugi_1">KAMENICA M. B. d.o.o. LABIN</derivirana_varijabla>
  </DomainObject.Predmet.ProtustrankaIDrugi>
  <DomainObject.Predmet.StrankaIDrugiAdressOIB>
    <izvorni_sadrzaj>FINA, Regionalni centar Rijeka, OIB 85821130368, Ulica grada Vukovara 70, Zagreb</izvorni_sadrzaj>
    <derivirana_varijabla naziv="DomainObject.Predmet.StrankaIDrugiAdressOIB_1">FINA, Regionalni centar Rijeka, OIB 85821130368, Ulica grada Vukovara 70, Zagreb</derivirana_varijabla>
  </DomainObject.Predmet.StrankaIDrugiAdressOIB>
  <DomainObject.Predmet.ProtustrankaIDrugiAdressOIB>
    <izvorni_sadrzaj>KAMENICA M. B. d.o.o. LABIN, OIB 04358311600, Kranjca Karla 18/1, 52220 Labin</izvorni_sadrzaj>
    <derivirana_varijabla naziv="DomainObject.Predmet.ProtustrankaIDrugiAdressOIB_1">KAMENICA M. B. d.o.o. LABIN, OIB 04358311600, Kranjca Karla 18/1,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13. travnja 2016.</izvorni_sadrzaj>
    <derivirana_varijabla naziv="DomainObject.Predmet.OdlukaRjesenje.DatumPravomocnosti_1">13. travnja 2016.</derivirana_varijabla>
  </DomainObject.Predmet.OdlukaRjesenje.DatumPravomocnosti>
  <DomainObject.Predmet.OdlukaRjesenje.Oznaka>
    <izvorni_sadrzaj>St-47/2015-14</izvorni_sadrzaj>
    <derivirana_varijabla naziv="DomainObject.Predmet.OdlukaRjesenje.Oznaka_1">St-47/2015-14</derivirana_varijabla>
  </DomainObject.Predmet.OdlukaRjesenje.Oznaka>
  <DomainObject.Predmet.SudioniciListNaziv>
    <izvorni_sadrzaj>
      <item>FINA, Regionalni centar Rijeka</item>
      <item>KAMENICA M. B. d.o.o. LABIN</item>
    </izvorni_sadrzaj>
    <derivirana_varijabla naziv="DomainObject.Predmet.SudioniciListNaziv_1">
      <item>FINA, Regionalni centar Rijeka</item>
      <item>KAMENICA M. B. d.o.o. LABIN</item>
    </derivirana_varijabla>
  </DomainObject.Predmet.SudioniciListNaziv>
  <DomainObject.Predmet.SudioniciListAdressOIB>
    <izvorni_sadrzaj>
      <item>FINA, Regionalni centar Rijeka, OIB 85821130368, Ulica grada Vukovara 70,Zagreb</item>
      <item>KAMENICA M. B. d.o.o. LABIN, OIB 04358311600, Kranjca Karla 18/1,52220 Labin</item>
    </izvorni_sadrzaj>
    <derivirana_varijabla naziv="DomainObject.Predmet.SudioniciListAdressOIB_1">
      <item>FINA, Regionalni centar Rijeka, OIB 85821130368, Ulica grada Vukovara 70,Zagreb</item>
      <item>KAMENICA M. B. d.o.o. LABIN, OIB 04358311600, Kranjca Karla 18/1,52220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04358311600</item>
    </izvorni_sadrzaj>
    <derivirana_varijabla naziv="DomainObject.Predmet.SudioniciListNazivOIB_1">
      <item>, OIB 85821130368</item>
      <item>, OIB 04358311600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2519</properties:Characters>
  <properties:Lines>67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2016-06-14T08:25:00Z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2016-06-14T08:30:00Z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