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c23c" w14:paraId="9c6c23c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574CDF">
        <w:rPr>
          <w:lang w:val="hr-HR"/>
        </w:rPr>
        <w:t>St-699/15-5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574CDF">
        <w:t>MASTER-M d.o.o., OIB: 02112265028 sa sjedištem u Ruđera Boškovića 37,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574CDF">
        <w:t>MASTER-M d.o.o., OIB: 02112265028 sa sjedištem u Ruđera Boškovića 37, 40000 Čakovec</w:t>
      </w:r>
      <w:r w:rsidR="00830E49">
        <w:t xml:space="preserve">, iznosi </w:t>
      </w:r>
      <w:r w:rsidR="00574CDF">
        <w:t>204.293,87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574CDF">
        <w:t>direktor</w:t>
      </w:r>
      <w:r w:rsidR="002E00D7">
        <w:t xml:space="preserve"> dužnika </w:t>
      </w:r>
      <w:r w:rsidR="00574CDF">
        <w:t>Ivan Štrek, OIB: 80686122573, Čakovec, Travnička 43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574CDF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574CDF">
        <w:rPr>
          <w:lang w:val="hr-HR"/>
        </w:rPr>
        <w:t>03.11.2015.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574CDF">
        <w:t>MASTER-M d.o.o., OIB: 02112265028 sa sjedištem u Ruđera Boškovića 37, 40000 Čakovec</w:t>
      </w:r>
      <w:r>
        <w:t>, navodeći da du</w:t>
      </w:r>
      <w:r w:rsidR="00715C85">
        <w:t xml:space="preserve">žnik na dan </w:t>
      </w:r>
      <w:r w:rsidR="00574CDF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574CDF">
        <w:t>204.293,87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036" w:rsidP="007F64E0" w:rsidR="00603036">
      <w:r>
        <w:separator/>
      </w:r>
    </w:p>
  </w:endnote>
  <w:endnote w:id="0" w:type="continuationSeparator">
    <w:p w:rsidRDefault="00603036" w:rsidP="007F64E0" w:rsidR="00603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036" w:rsidP="007F64E0" w:rsidR="00603036">
      <w:r>
        <w:separator/>
      </w:r>
    </w:p>
  </w:footnote>
  <w:footnote w:id="0" w:type="continuationSeparator">
    <w:p w:rsidRDefault="00603036" w:rsidP="007F64E0" w:rsidR="00603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70BE" w:rsidRPr="005970BE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574CDF">
      <w:rPr>
        <w:lang w:val="hr-HR"/>
      </w:rPr>
      <w:t>St-699/15-5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4CDF"/>
    <w:rsid w:val="00576154"/>
    <w:rsid w:val="00577D16"/>
    <w:rsid w:val="00581504"/>
    <w:rsid w:val="0058378D"/>
    <w:rsid w:val="00584D21"/>
    <w:rsid w:val="00590E9F"/>
    <w:rsid w:val="005945CA"/>
    <w:rsid w:val="005970BE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3036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MASTER-M društvo s ograničenom odgovornošću za trgovinu</izvorni_sadrzaj>
    <derivirana_varijabla naziv="DomainObject.Predmet.ProtustrankaFormated_1">  MASTER-M društvo s ograničenom odgovornošću za trgovinu</derivirana_varijabla>
  </DomainObject.Predmet.ProtustrankaFormated>
  <DomainObject.Predmet.ProtustrankaFormatedOIB>
    <izvorni_sadrzaj>  MASTER-M društvo s ograničenom odgovornošću za trgovinu, OIB 02112265028</izvorni_sadrzaj>
    <derivirana_varijabla naziv="DomainObject.Predmet.ProtustrankaFormatedOIB_1">  MASTER-M društvo s ograničenom odgovornošću za trgovinu, OIB 02112265028</derivirana_varijabla>
  </DomainObject.Predmet.ProtustrankaFormatedOIB>
  <DomainObject.Predmet.ProtustrankaFormatedWithAdress>
    <izvorni_sadrzaj> MASTER-M društvo s ograničenom odgovornošću za trgovinu, Ruđera Boškovića 37, 40000 Čakovec</izvorni_sadrzaj>
    <derivirana_varijabla naziv="DomainObject.Predmet.ProtustrankaFormatedWithAdress_1"> MASTER-M društvo s ograničenom odgovornošću za trgovinu, Ruđera Boškovića 37, 40000 Čakovec</derivirana_varijabla>
  </DomainObject.Predmet.ProtustrankaFormatedWithAdress>
  <DomainObject.Predmet.ProtustrankaFormatedWithAdressOIB>
    <izvorni_sadrzaj> MASTER-M društvo s ograničenom odgovornošću za trgovinu, OIB 02112265028, Ruđera Boškovića 37, 40000 Čakovec</izvorni_sadrzaj>
    <derivirana_varijabla naziv="DomainObject.Predmet.ProtustrankaFormatedWithAdressOIB_1"> MASTER-M društvo s ograničenom odgovornošću za trgovinu, OIB 02112265028, Ruđera Boškovića 37, 40000 Čakovec</derivirana_varijabla>
  </DomainObject.Predmet.ProtustrankaFormatedWithAdressOIB>
  <DomainObject.Predmet.ProtustrankaWithAdress>
    <izvorni_sadrzaj>MASTER-M društvo s ograničenom odgovornošću za trgovinu Ruđera Boškovića 37, 40000 Čakovec</izvorni_sadrzaj>
    <derivirana_varijabla naziv="DomainObject.Predmet.ProtustrankaWithAdress_1">MASTER-M društvo s ograničenom odgovornošću za trgovinu Ruđera Boškovića 37, 40000 Čakovec</derivirana_varijabla>
  </DomainObject.Predmet.ProtustrankaWithAdress>
  <DomainObject.Predmet.ProtustrankaWithAdressOIB>
    <izvorni_sadrzaj>MASTER-M društvo s ograničenom odgovornošću za trgovinu, OIB 02112265028, Ruđera Boškovića 37, 40000 Čakovec</izvorni_sadrzaj>
    <derivirana_varijabla naziv="DomainObject.Predmet.ProtustrankaWithAdressOIB_1">MASTER-M društvo s ograničenom odgovornošću za trgovinu, OIB 02112265028, Ruđera Boškovića 37, 40000 Čakovec</derivirana_varijabla>
  </DomainObject.Predmet.ProtustrankaWithAdressOIB>
  <DomainObject.Predmet.ProtustrankaNazivFormated>
    <izvorni_sadrzaj>MASTER-M društvo s ograničenom odgovornošću za trgovinu</izvorni_sadrzaj>
    <derivirana_varijabla naziv="DomainObject.Predmet.ProtustrankaNazivFormated_1">MASTER-M društvo s ograničenom odgovornošću za trgovinu</derivirana_varijabla>
  </DomainObject.Predmet.ProtustrankaNazivFormated>
  <DomainObject.Predmet.ProtustrankaNazivFormatedOIB>
    <izvorni_sadrzaj>MASTER-M društvo s ograničenom odgovornošću za trgovinu, OIB 02112265028</izvorni_sadrzaj>
    <derivirana_varijabla naziv="DomainObject.Predmet.ProtustrankaNazivFormatedOIB_1">MASTER-M društvo s ograničenom odgovornošću za trgovinu, OIB 02112265028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204293.87</izvorni_sadrzaj>
    <derivirana_varijabla naziv="DomainObject.Predmet.TrenutnaVrijednost_1">204293.87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MASTER-M društvo s ograničenom odgovornošću za trgovinu</item>
    </izvorni_sadrzaj>
    <derivirana_varijabla naziv="DomainObject.Predmet.ProtuStrankaListFormated_1">
      <item>MASTER-M društvo s ograničenom odgovornošću za trgovinu</item>
    </derivirana_varijabla>
  </DomainObject.Predmet.ProtuStrankaListFormated>
  <DomainObject.Predmet.ProtuStrankaListFormatedOIB>
    <izvorni_sadrzaj>
      <item>MASTER-M društvo s ograničenom odgovornošću za trgovinu, OIB 02112265028</item>
    </izvorni_sadrzaj>
    <derivirana_varijabla naziv="DomainObject.Predmet.ProtuStrankaListFormatedOIB_1">
      <item>MASTER-M društvo s ograničenom odgovornošću za trgovinu, OIB 02112265028</item>
    </derivirana_varijabla>
  </DomainObject.Predmet.ProtuStrankaListFormatedOIB>
  <DomainObject.Predmet.ProtuStrankaListFormatedWithAdress>
    <izvorni_sadrzaj>
      <item>MASTER-M društvo s ograničenom odgovornošću za trgovinu, Ruđera Boškovića 37, 40000 Čakovec</item>
    </izvorni_sadrzaj>
    <derivirana_varijabla naziv="DomainObject.Predmet.ProtuStrankaListFormatedWithAdress_1">
      <item>MASTER-M društvo s ograničenom odgovornošću za trgovinu, Ruđera Boškovića 37, 40000 Čakovec</item>
    </derivirana_varijabla>
  </DomainObject.Predmet.ProtuStrankaListFormatedWithAdress>
  <DomainObject.Predmet.ProtuStrankaListFormatedWithAdressOIB>
    <izvorni_sadrzaj>
      <item>MASTER-M društvo s ograničenom odgovornošću za trgovinu, OIB 02112265028, Ruđera Boškovića 37, 40000 Čakovec</item>
    </izvorni_sadrzaj>
    <derivirana_varijabla naziv="DomainObject.Predmet.ProtuStrankaListFormatedWithAdressOIB_1">
      <item>MASTER-M društvo s ograničenom odgovornošću za trgovinu, OIB 02112265028, Ruđera Boškovića 37, 40000 Čakovec</item>
    </derivirana_varijabla>
  </DomainObject.Predmet.ProtuStrankaListFormatedWithAdressOIB>
  <DomainObject.Predmet.ProtuStrankaListNazivFormated>
    <izvorni_sadrzaj>
      <item>MASTER-M društvo s ograničenom odgovornošću za trgovinu</item>
    </izvorni_sadrzaj>
    <derivirana_varijabla naziv="DomainObject.Predmet.ProtuStrankaListNazivFormated_1">
      <item>MASTER-M društvo s ograničenom odgovornošću za trgovinu</item>
    </derivirana_varijabla>
  </DomainObject.Predmet.ProtuStrankaListNazivFormated>
  <DomainObject.Predmet.ProtuStrankaListNazivFormatedOIB>
    <izvorni_sadrzaj>
      <item>MASTER-M društvo s ograničenom odgovornošću za trgovinu, OIB 02112265028</item>
    </izvorni_sadrzaj>
    <derivirana_varijabla naziv="DomainObject.Predmet.ProtuStrankaListNazivFormatedOIB_1">
      <item>MASTER-M društvo s ograničenom odgovornošću za trgovinu, OIB 02112265028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MASTER-M društvo s ograničenom odgovornošću za trgovinu</izvorni_sadrzaj>
    <derivirana_varijabla naziv="DomainObject.Predmet.ProtustrankaIDrugi_1">MASTER-M društvo s ograničenom odgovornošću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MASTER-M društvo s ograničenom odgovornošću za trgovinu, OIB 02112265028, Ruđera Boškovića 37, 40000 Čakovec</izvorni_sadrzaj>
    <derivirana_varijabla naziv="DomainObject.Predmet.ProtustrankaIDrugiAdressOIB_1">MASTER-M društvo s ograničenom odgovornošću za trgovinu, OIB 02112265028, Ruđera Boškovića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MASTER-M društvo s ograničenom odgovornošću za trgovinu</item>
      <item>e-Oglasna</item>
      <item>Sudski registar</item>
    </izvorni_sadrzaj>
    <derivirana_varijabla naziv="DomainObject.Predmet.SudioniciListNaziv_1">
      <item>Financijska agencija</item>
      <item>MASTER-M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MASTER-M društvo s ograničenom odgovornošću za trgovinu, OIB 02112265028, Ruđera Boškovića 37,40000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MASTER-M društvo s ograničenom odgovornošću za trgovinu, OIB 02112265028, Ruđera Boškovića 37,40000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02112265028</item>
      <item>, OIB null</item>
    </izvorni_sadrzaj>
    <derivirana_varijabla naziv="DomainObject.Predmet.SudioniciListNazivOIB_1">
      <item>, OIB null</item>
      <item>, OIB 85821130368</item>
      <item>, OIB 02112265028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465</properties:Words>
  <properties:Characters>2527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2015-11-11T10:52:00Z</dcterms:created>
  <dc:creator>user</dc:creator>
  <cp:lastModifiedBy>Marko Makaj</cp:lastModifiedBy>
  <cp:lastPrinted>2015-10-21T08:01:00Z</cp:lastPrinted>
  <dcterms:modified xmlns:xsi="http://www.w3.org/2001/XMLSchema-instance" xsi:type="dcterms:W3CDTF">2015-11-13T11:16:00Z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