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dbf7" w14:paraId="cdadbf7" w:rsidRDefault="00AE649C" w:rsidP="004824AA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4824AA" w:rsidP="004824AA" w:rsidR="004824AA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St-86/2015-3.</w:t>
      </w:r>
    </w:p>
    <w:p w:rsidRDefault="004824AA" w:rsidP="004824AA" w:rsidR="004824AA">
      <w:pPr>
        <w:jc w:val="both"/>
        <w:rPr>
          <w:rFonts w:cs="Arial" w:hAnsi="Arial" w:ascii="Arial"/>
        </w:rPr>
      </w:pPr>
    </w:p>
    <w:p w:rsidRDefault="004824AA" w:rsidP="004824AA" w:rsidR="004824AA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 I M E   R E P U B L I K</w:t>
      </w:r>
      <w:bookmarkStart w:name="_GoBack" w:id="0"/>
      <w:bookmarkEnd w:id="0"/>
      <w:r>
        <w:rPr>
          <w:rFonts w:cs="Arial" w:hAnsi="Arial" w:ascii="Arial"/>
        </w:rPr>
        <w:t xml:space="preserve"> E   H R V A T S K E</w:t>
      </w:r>
    </w:p>
    <w:p w:rsidRDefault="004824AA" w:rsidP="004824AA" w:rsidR="004824AA">
      <w:pPr>
        <w:jc w:val="center"/>
        <w:rPr>
          <w:rFonts w:cs="Arial" w:hAnsi="Arial" w:ascii="Arial"/>
        </w:rPr>
      </w:pPr>
    </w:p>
    <w:p w:rsidRDefault="004824AA" w:rsidP="004824AA" w:rsidR="004824AA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R J E Š E N J E</w:t>
      </w:r>
    </w:p>
    <w:p w:rsidRDefault="004824AA" w:rsidP="004824AA" w:rsidR="004824AA">
      <w:pPr>
        <w:jc w:val="both"/>
        <w:rPr>
          <w:rFonts w:cs="Arial" w:hAnsi="Arial" w:ascii="Arial"/>
        </w:rPr>
      </w:pPr>
    </w:p>
    <w:p w:rsidRDefault="004824AA" w:rsidP="004824AA" w:rsidR="004824A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AKRIBIJA društvo za grafičku djelatnost i izdavaštvo d.o.o. iz Virovitice, </w:t>
      </w:r>
      <w:proofErr w:type="spellStart"/>
      <w:r>
        <w:rPr>
          <w:rFonts w:cs="Arial" w:hAnsi="Arial" w:ascii="Arial"/>
        </w:rPr>
        <w:t>Milanovac</w:t>
      </w:r>
      <w:proofErr w:type="spellEnd"/>
      <w:r>
        <w:rPr>
          <w:rFonts w:cs="Arial" w:hAnsi="Arial" w:ascii="Arial"/>
        </w:rPr>
        <w:t xml:space="preserve"> II 36, MBS 010027243, OIB 35196294116, dana 02. veljače 2016. godine  </w:t>
      </w:r>
    </w:p>
    <w:p w:rsidRDefault="004824AA" w:rsidP="004824AA" w:rsidR="004824AA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r i j e š i o   j e</w:t>
      </w:r>
    </w:p>
    <w:p w:rsidRDefault="004824AA" w:rsidP="004824AA" w:rsidR="004824A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dužnikom AKRIBIJA društvo za grafičku djelatnost i izdavaštvo d.o.o. iz Virovitice, </w:t>
      </w:r>
      <w:proofErr w:type="spellStart"/>
      <w:r>
        <w:rPr>
          <w:rFonts w:cs="Arial" w:hAnsi="Arial" w:ascii="Arial"/>
        </w:rPr>
        <w:t>Milanovac</w:t>
      </w:r>
      <w:proofErr w:type="spellEnd"/>
      <w:r>
        <w:rPr>
          <w:rFonts w:cs="Arial" w:hAnsi="Arial" w:ascii="Arial"/>
        </w:rPr>
        <w:t xml:space="preserve"> II 36, MBS 010027243, OIB 35196294116.</w:t>
      </w:r>
    </w:p>
    <w:p w:rsidRDefault="004824AA" w:rsidP="004824AA" w:rsidR="004824A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 Za stečajnog upravitelja imenuje se ZVONKO TOMLJANOVIĆ iz Našica, Josipa Runjanina 7, OIB 01559486405.</w:t>
      </w:r>
    </w:p>
    <w:p w:rsidRDefault="004824AA" w:rsidP="004824AA" w:rsidR="004824A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Zaključuje se stečajni postupak nad dužnikom AKRIBIJA društvo za grafičku djelatnost i izdavaštvo d.o.o. iz Virovitice, </w:t>
      </w:r>
      <w:proofErr w:type="spellStart"/>
      <w:r>
        <w:rPr>
          <w:rFonts w:cs="Arial" w:hAnsi="Arial" w:ascii="Arial"/>
        </w:rPr>
        <w:t>Milanovac</w:t>
      </w:r>
      <w:proofErr w:type="spellEnd"/>
      <w:r>
        <w:rPr>
          <w:rFonts w:cs="Arial" w:hAnsi="Arial" w:ascii="Arial"/>
        </w:rPr>
        <w:t xml:space="preserve"> II 36, MBS 010027243, OIB 35196294116.</w:t>
      </w:r>
    </w:p>
    <w:p w:rsidRDefault="004824AA" w:rsidP="004824AA" w:rsidR="004824AA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02. veljače 2016. u 12,30 sati, kada je ovo rješenje objavljeno na e-oglasnoj ploči ovoga suda.</w:t>
      </w:r>
    </w:p>
    <w:p w:rsidRDefault="004824AA" w:rsidP="004824AA" w:rsidR="004824AA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4824AA" w:rsidP="004824AA" w:rsidR="004824AA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824AA" w:rsidP="004824AA" w:rsidR="004824A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4824AA" w:rsidP="004824AA" w:rsidR="004824AA">
      <w:pPr>
        <w:jc w:val="center"/>
        <w:rPr>
          <w:rFonts w:cs="Arial" w:hAnsi="Arial" w:ascii="Arial"/>
        </w:rPr>
      </w:pPr>
      <w:r w:rsidRPr="004824AA">
        <w:rPr>
          <w:rFonts w:cs="Arial" w:hAnsi="Arial" w:ascii="Arial"/>
          <w:b/>
        </w:rPr>
        <w:t>Obrazloženje</w:t>
      </w:r>
    </w:p>
    <w:p w:rsidRDefault="004824AA" w:rsidP="004824AA" w:rsidR="004824A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broj 71/15 – dalje: SZ) oglasom poslovni broj St-86/2015-2., koji je objavljen na mrežnoj stranici e-oglasna ploča Trgovačkog suda u Bjelovaru 30. studenoga 2015., </w:t>
      </w:r>
      <w:r>
        <w:rPr>
          <w:rFonts w:cs="Arial" w:hAnsi="Arial" w:ascii="Arial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4824AA" w:rsidP="004824AA" w:rsidR="004824A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824AA" w:rsidP="004824AA" w:rsidR="004824A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824AA" w:rsidP="004824AA" w:rsidR="004824A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824AA" w:rsidP="004824AA" w:rsidR="004824AA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824AA" w:rsidP="004824AA" w:rsidR="004824AA">
      <w:pPr>
        <w:pStyle w:val="Bezproreda"/>
        <w:ind w:firstLine="851"/>
        <w:jc w:val="both"/>
        <w:rPr>
          <w:rFonts w:cs="Arial" w:hAnsi="Arial" w:ascii="Arial"/>
        </w:rPr>
      </w:pPr>
    </w:p>
    <w:p w:rsidRDefault="004824AA" w:rsidP="004824AA" w:rsidR="004824A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4824AA" w:rsidP="004824AA" w:rsidR="004824AA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Bjelovaru 02. veljače 2016. godine</w:t>
      </w:r>
    </w:p>
    <w:p w:rsidRDefault="004824AA" w:rsidP="004824AA" w:rsidR="004824AA">
      <w:pPr>
        <w:rPr>
          <w:rFonts w:cs="Arial" w:hAnsi="Arial" w:ascii="Arial"/>
        </w:rPr>
      </w:pPr>
    </w:p>
    <w:p w:rsidRDefault="004824AA" w:rsidP="004824AA" w:rsidR="004824AA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4824AA" w:rsidP="004824AA" w:rsidR="004824AA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</w:t>
      </w:r>
      <w:r>
        <w:rPr>
          <w:rFonts w:cs="Arial" w:hAnsi="Arial" w:ascii="Arial"/>
        </w:rPr>
        <w:t xml:space="preserve">             TOMISLAV MRAZOVIĆ </w:t>
      </w:r>
    </w:p>
    <w:p w:rsidRDefault="004824AA" w:rsidP="004824AA" w:rsidR="004824AA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</w:t>
      </w:r>
      <w:r>
        <w:rPr>
          <w:rFonts w:cs="Arial" w:hAnsi="Arial" w:ascii="Arial"/>
        </w:rPr>
        <w:t xml:space="preserve">                   </w:t>
      </w: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4824AA" w:rsidP="004824AA" w:rsidR="004824AA">
      <w:pPr>
        <w:jc w:val="both"/>
        <w:rPr>
          <w:rFonts w:cs="Arial" w:hAnsi="Arial" w:ascii="Arial"/>
        </w:rPr>
      </w:pPr>
    </w:p>
    <w:p w:rsidRDefault="004824AA" w:rsidP="004824AA" w:rsidR="004824AA">
      <w:pPr>
        <w:jc w:val="both"/>
        <w:rPr>
          <w:rFonts w:cs="Arial" w:hAnsi="Arial" w:ascii="Arial"/>
        </w:rPr>
      </w:pPr>
    </w:p>
    <w:p w:rsidRDefault="004824AA" w:rsidP="004824AA" w:rsidR="004824AA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4824AA" w:rsidP="004824AA" w:rsidR="004824A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4824AA" w:rsidP="004824AA" w:rsidR="004824A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4824AA" w:rsidP="004824AA" w:rsidR="004824A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4824AA" w:rsidP="004824AA" w:rsidR="004824A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4824AA" w:rsidP="004824AA" w:rsidR="004824A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4824AA" w:rsidP="004824AA" w:rsidR="004824A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Virovitica – putem e-oglasne ploče suda</w:t>
      </w:r>
    </w:p>
    <w:p w:rsidRDefault="004824AA" w:rsidP="004824AA" w:rsidR="004824A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4824AA" w:rsidP="004824AA" w:rsidR="004824A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4824AA" w:rsidP="004824AA" w:rsidR="004824A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4824AA" w:rsidP="004824AA" w:rsidR="004824A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Bjelovaru, 02.2.2016.g.</w:t>
      </w:r>
    </w:p>
    <w:p w:rsidRDefault="004824AA" w:rsidP="004824AA" w:rsidR="004824AA">
      <w:pPr>
        <w:rPr>
          <w:rFonts w:cs="Arial" w:hAnsi="Arial" w:ascii="Arial"/>
        </w:rPr>
      </w:pPr>
    </w:p>
    <w:p w:rsidRDefault="004824AA" w:rsidP="004824AA" w:rsidR="004824AA">
      <w:pPr>
        <w:jc w:val="both"/>
        <w:rPr>
          <w:rFonts w:cs="Arial" w:hAnsi="Arial" w:ascii="Arial"/>
        </w:rPr>
      </w:pPr>
    </w:p>
    <w:p w:rsidRDefault="004824A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4AA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641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St-86/2015-3</izvorni_sadrzaj>
    <derivirana_varijabla naziv="DomainObject.Oznaka_1">St-86/2015-3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St-86/2015</izvorni_sadrzaj>
    <derivirana_varijabla naziv="DomainObject.Predmet.OznakaBroj_1">St-86/2015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AKRIBIJA društvo za grafičku djelatnost i izdavaštvo d.o.o. Virovitica zastupanog po punomoćniku VLADO MAGDIĆ</izvorni_sadrzaj>
    <derivirana_varijabla naziv="DomainObject.Predmet.ProtustrankaFormated_1">  AKRIBIJA društvo za grafičku djelatnost i izdavaštvo d.o.o. Virovitica zastupanog po punomoćniku VLADO MAGDIĆ</derivirana_varijabla>
  </DomainObject.Predmet.ProtustrankaFormated>
  <DomainObject.Predmet.ProtustrankaFormatedOIB>
    <izvorni_sadrzaj>  AKRIBIJA društvo za grafičku djelatnost i izdavaštvo d.o.o. Virovitica, OIB 35196294116 zastupanog po punomoćniku VLADO MAGDIĆ</izvorni_sadrzaj>
    <derivirana_varijabla naziv="DomainObject.Predmet.ProtustrankaFormatedOIB_1">  AKRIBIJA društvo za grafičku djelatnost i izdavaštvo d.o.o. Virovitica, OIB 35196294116 zastupanog po punomoćniku VLADO MAGDIĆ</derivirana_varijabla>
  </DomainObject.Predmet.ProtustrankaFormatedOIB>
  <DomainObject.Predmet.ProtustrankaFormatedWithAdress>
    <izvorni_sadrzaj> AKRIBIJA društvo za grafičku djelatnost i izdavaštvo d.o.o. Virovitica, Milanovac II 36, 33000 Virovitica zastupanog po punomoćniku VLADO MAGDIĆ</izvorni_sadrzaj>
    <derivirana_varijabla naziv="DomainObject.Predmet.ProtustrankaFormatedWithAdress_1"> AKRIBIJA društvo za grafičku djelatnost i izdavaštvo d.o.o. Virovitica, Milanovac II 36, 33000 Virovitica zastupanog po punomoćniku VLADO MAGDIĆ</derivirana_varijabla>
  </DomainObject.Predmet.ProtustrankaFormatedWithAdress>
  <DomainObject.Predmet.ProtustrankaFormatedWithAdressOIB>
    <izvorni_sadrzaj> AKRIBIJA društvo za grafičku djelatnost i izdavaštvo d.o.o. Virovitica, OIB 35196294116, Milanovac II 36, 33000 Virovitica zastupanog po punomoćniku VLADO MAGDIĆ</izvorni_sadrzaj>
    <derivirana_varijabla naziv="DomainObject.Predmet.ProtustrankaFormatedWithAdressOIB_1"> AKRIBIJA društvo za grafičku djelatnost i izdavaštvo d.o.o. Virovitica, OIB 35196294116, Milanovac II 36, 33000 Virovitica zastupanog po punomoćniku VLADO MAGDIĆ</derivirana_varijabla>
  </DomainObject.Predmet.ProtustrankaFormatedWithAdressOIB>
  <DomainObject.Predmet.ProtustrankaWithAdress>
    <izvorni_sadrzaj>AKRIBIJA društvo za grafičku djelatnost i izdavaštvo d.o.o. Virovitica Milanovac II 36, 33000 Virovitica</izvorni_sadrzaj>
    <derivirana_varijabla naziv="DomainObject.Predmet.ProtustrankaWithAdress_1">AKRIBIJA društvo za grafičku djelatnost i izdavaštvo d.o.o. Virovitica Milanovac II 36, 33000 Virovitica</derivirana_varijabla>
  </DomainObject.Predmet.ProtustrankaWithAdress>
  <DomainObject.Predmet.ProtustrankaWithAdressOIB>
    <izvorni_sadrzaj>AKRIBIJA društvo za grafičku djelatnost i izdavaštvo d.o.o. Virovitica, OIB 35196294116, Milanovac II 36, 33000 Virovitica</izvorni_sadrzaj>
    <derivirana_varijabla naziv="DomainObject.Predmet.ProtustrankaWithAdressOIB_1">AKRIBIJA društvo za grafičku djelatnost i izdavaštvo d.o.o. Virovitica, OIB 35196294116, Milanovac II 36, 33000 Virovitica</derivirana_varijabla>
  </DomainObject.Predmet.ProtustrankaWithAdressOIB>
  <DomainObject.Predmet.ProtustrankaNazivFormated>
    <izvorni_sadrzaj>AKRIBIJA društvo za grafičku djelatnost i izdavaštvo d.o.o. Virovitica</izvorni_sadrzaj>
    <derivirana_varijabla naziv="DomainObject.Predmet.ProtustrankaNazivFormated_1">AKRIBIJA društvo za grafičku djelatnost i izdavaštvo d.o.o. Virovitica</derivirana_varijabla>
  </DomainObject.Predmet.ProtustrankaNazivFormated>
  <DomainObject.Predmet.ProtustrankaNazivFormatedOIB>
    <izvorni_sadrzaj>AKRIBIJA društvo za grafičku djelatnost i izdavaštvo d.o.o. Virovitica, OIB 35196294116</izvorni_sadrzaj>
    <derivirana_varijabla naziv="DomainObject.Predmet.ProtustrankaNazivFormatedOIB_1">AKRIBIJA društvo za grafičku djelatnost i izdavaštvo d.o.o. Virovitica, OIB 35196294116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ZAGREB,Podružnica Bjeloavr</izvorni_sadrzaj>
    <derivirana_varijabla naziv="DomainObject.Predmet.StrankaFormated_1">  FINA, RC ZAGREB,Podružnica Bjeloavr</derivirana_varijabla>
  </DomainObject.Predmet.StrankaFormated>
  <DomainObject.Predmet.StrankaFormatedOIB>
    <izvorni_sadrzaj>  FINA, RC ZAGREB,Podružnica Bjeloavr, OIB 85821130368</izvorni_sadrzaj>
    <derivirana_varijabla naziv="DomainObject.Predmet.StrankaFormatedOIB_1">  FINA, RC ZAGREB,Podružnica Bjeloavr, OIB 85821130368</derivirana_varijabla>
  </DomainObject.Predmet.StrankaFormatedOIB>
  <DomainObject.Predmet.StrankaFormatedWithAdress>
    <izvorni_sadrzaj> FINA, RC ZAGREB,Podružnica Bjeloavr, F. Supila 4, 43000 Bjelovar</izvorni_sadrzaj>
    <derivirana_varijabla naziv="DomainObject.Predmet.StrankaFormatedWithAdress_1"> FINA, RC ZAGREB,Podružnica Bjeloavr, F. Supila 4, 43000 Bjelovar</derivirana_varijabla>
  </DomainObject.Predmet.StrankaFormatedWithAdress>
  <DomainObject.Predmet.StrankaFormatedWithAdressOIB>
    <izvorni_sadrzaj> FINA, RC ZAGREB,Podružnica Bjeloavr, OIB 85821130368, F. Supila 4, 43000 Bjelovar</izvorni_sadrzaj>
    <derivirana_varijabla naziv="DomainObject.Predmet.StrankaFormatedWithAdressOIB_1"> FINA, RC ZAGREB,Podružnica Bjeloavr, OIB 85821130368, F. Supila 4, 43000 Bjelovar</derivirana_varijabla>
  </DomainObject.Predmet.StrankaFormatedWithAdressOIB>
  <DomainObject.Predmet.StrankaWithAdress>
    <izvorni_sadrzaj>FINA, RC ZAGREB,Podružnica Bjeloavr F. Supila 4,43000 Bjelovar</izvorni_sadrzaj>
    <derivirana_varijabla naziv="DomainObject.Predmet.StrankaWithAdress_1">FINA, RC ZAGREB,Podružnica Bjeloavr F. Supila 4,43000 Bjelovar</derivirana_varijabla>
  </DomainObject.Predmet.StrankaWithAdress>
  <DomainObject.Predmet.StrankaWithAdressOIB>
    <izvorni_sadrzaj>FINA, RC ZAGREB,Podružnica Bjeloavr, OIB 85821130368, F. Supila 4,43000 Bjelovar</izvorni_sadrzaj>
    <derivirana_varijabla naziv="DomainObject.Predmet.StrankaWithAdressOIB_1">FINA, RC ZAGREB,Podružnica Bjeloavr, OIB 85821130368, F. Supila 4,43000 Bjelovar</derivirana_varijabla>
  </DomainObject.Predmet.StrankaWithAdressOIB>
  <DomainObject.Predmet.StrankaNazivFormated>
    <izvorni_sadrzaj>FINA, RC ZAGREB,Podružnica Bjeloavr</izvorni_sadrzaj>
    <derivirana_varijabla naziv="DomainObject.Predmet.StrankaNazivFormated_1">FINA, RC ZAGREB,Podružnica Bjeloavr</derivirana_varijabla>
  </DomainObject.Predmet.StrankaNazivFormated>
  <DomainObject.Predmet.StrankaNazivFormatedOIB>
    <izvorni_sadrzaj>FINA, RC ZAGREB,Podružnica Bjeloavr, OIB 85821130368</izvorni_sadrzaj>
    <derivirana_varijabla naziv="DomainObject.Predmet.StrankaNazivFormatedOIB_1">FINA, RC ZAGREB,Podružnica Bjeloavr,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ZAGREB,Podružnica Bjeloavr</item>
    </izvorni_sadrzaj>
    <derivirana_varijabla naziv="DomainObject.Predmet.StrankaListFormated_1">
      <item>FINA, RC ZAGREB,Podružnica Bjeloavr</item>
    </derivirana_varijabla>
  </DomainObject.Predmet.StrankaListFormated>
  <DomainObject.Predmet.StrankaListFormatedOIB>
    <izvorni_sadrzaj>
      <item>FINA, RC ZAGREB,Podružnica Bjeloavr, OIB 85821130368</item>
    </izvorni_sadrzaj>
    <derivirana_varijabla naziv="DomainObject.Predmet.StrankaListFormatedOIB_1">
      <item>FINA, RC ZAGREB,Podružnica Bjeloavr, OIB 85821130368</item>
    </derivirana_varijabla>
  </DomainObject.Predmet.StrankaListFormatedOIB>
  <DomainObject.Predmet.StrankaListFormatedWithAdress>
    <izvorni_sadrzaj>
      <item>FINA, RC ZAGREB,Podružnica Bjeloavr, F. Supila 4, 43000 Bjelovar</item>
    </izvorni_sadrzaj>
    <derivirana_varijabla naziv="DomainObject.Predmet.StrankaListFormatedWithAdress_1">
      <item>FINA, RC ZAGREB,Podružnica Bjeloavr, F. Supila 4, 43000 Bjelovar</item>
    </derivirana_varijabla>
  </DomainObject.Predmet.StrankaListFormatedWithAdress>
  <DomainObject.Predmet.StrankaListFormatedWithAdressOIB>
    <izvorni_sadrzaj>
      <item>FINA, RC ZAGREB,Podružnica Bjeloavr, OIB 85821130368, F. Supila 4, 43000 Bjelovar</item>
    </izvorni_sadrzaj>
    <derivirana_varijabla naziv="DomainObject.Predmet.StrankaListFormatedWithAdressOIB_1">
      <item>FINA, RC ZAGREB,Podružnica Bjeloavr, OIB 85821130368, F. Supila 4, 43000 Bjelovar</item>
    </derivirana_varijabla>
  </DomainObject.Predmet.StrankaListFormatedWithAdressOIB>
  <DomainObject.Predmet.StrankaListNazivFormated>
    <izvorni_sadrzaj>
      <item>FINA, RC ZAGREB,Podružnica Bjeloavr</item>
    </izvorni_sadrzaj>
    <derivirana_varijabla naziv="DomainObject.Predmet.StrankaListNazivFormated_1">
      <item>FINA, RC ZAGREB,Podružnica Bjeloavr</item>
    </derivirana_varijabla>
  </DomainObject.Predmet.StrankaListNazivFormated>
  <DomainObject.Predmet.StrankaListNazivFormatedOIB>
    <izvorni_sadrzaj>
      <item>FINA, RC ZAGREB,Podružnica Bjeloavr, OIB 85821130368</item>
    </izvorni_sadrzaj>
    <derivirana_varijabla naziv="DomainObject.Predmet.StrankaListNazivFormatedOIB_1">
      <item>FINA, RC ZAGREB,Podružnica Bjeloavr, OIB 85821130368</item>
    </derivirana_varijabla>
  </DomainObject.Predmet.StrankaListNazivFormatedOIB>
  <DomainObject.Predmet.ProtuStrankaListFormated>
    <izvorni_sadrzaj>
      <item>AKRIBIJA društvo za grafičku djelatnost i izdavaštvo d.o.o. Virovitica zastupanog po punomoćniku VLADO MAGDIĆ</item>
    </izvorni_sadrzaj>
    <derivirana_varijabla naziv="DomainObject.Predmet.ProtuStrankaListFormated_1">
      <item>AKRIBIJA društvo za grafičku djelatnost i izdavaštvo d.o.o. Virovitica zastupanog po punomoćniku VLADO MAGDIĆ</item>
    </derivirana_varijabla>
  </DomainObject.Predmet.ProtuStrankaListFormated>
  <DomainObject.Predmet.ProtuStrankaListFormatedOIB>
    <izvorni_sadrzaj>
      <item>AKRIBIJA društvo za grafičku djelatnost i izdavaštvo d.o.o. Virovitica, OIB 35196294116 zastupanog po punomoćniku VLADO MAGDIĆ</item>
    </izvorni_sadrzaj>
    <derivirana_varijabla naziv="DomainObject.Predmet.ProtuStrankaListFormatedOIB_1">
      <item>AKRIBIJA društvo za grafičku djelatnost i izdavaštvo d.o.o. Virovitica, OIB 35196294116 zastupanog po punomoćniku VLADO MAGDIĆ</item>
    </derivirana_varijabla>
  </DomainObject.Predmet.ProtuStrankaListFormatedOIB>
  <DomainObject.Predmet.ProtuStrankaListFormatedWithAdress>
    <izvorni_sadrzaj>
      <item>AKRIBIJA društvo za grafičku djelatnost i izdavaštvo d.o.o. Virovitica, Milanovac II 36, 33000 Virovitica zastupanog po punomoćniku VLADO MAGDIĆ</item>
    </izvorni_sadrzaj>
    <derivirana_varijabla naziv="DomainObject.Predmet.ProtuStrankaListFormatedWithAdress_1">
      <item>AKRIBIJA društvo za grafičku djelatnost i izdavaštvo d.o.o. Virovitica, Milanovac II 36, 33000 Virovitica zastupanog po punomoćniku VLADO MAGDIĆ</item>
    </derivirana_varijabla>
  </DomainObject.Predmet.ProtuStrankaListFormatedWithAdress>
  <DomainObject.Predmet.ProtuStrankaListFormatedWithAdressOIB>
    <izvorni_sadrzaj>
      <item>AKRIBIJA društvo za grafičku djelatnost i izdavaštvo d.o.o. Virovitica, OIB 35196294116, Milanovac II 36, 33000 Virovitica zastupanog po punomoćniku VLADO MAGDIĆ</item>
    </izvorni_sadrzaj>
    <derivirana_varijabla naziv="DomainObject.Predmet.ProtuStrankaListFormatedWithAdressOIB_1">
      <item>AKRIBIJA društvo za grafičku djelatnost i izdavaštvo d.o.o. Virovitica, OIB 35196294116, Milanovac II 36, 33000 Virovitica zastupanog po punomoćniku VLADO MAGDIĆ</item>
    </derivirana_varijabla>
  </DomainObject.Predmet.ProtuStrankaListFormatedWithAdressOIB>
  <DomainObject.Predmet.ProtuStrankaListNazivFormated>
    <izvorni_sadrzaj>
      <item>AKRIBIJA društvo za grafičku djelatnost i izdavaštvo d.o.o. Virovitica</item>
    </izvorni_sadrzaj>
    <derivirana_varijabla naziv="DomainObject.Predmet.ProtuStrankaListNazivFormated_1">
      <item>AKRIBIJA društvo za grafičku djelatnost i izdavaštvo d.o.o. Virovitica</item>
    </derivirana_varijabla>
  </DomainObject.Predmet.ProtuStrankaListNazivFormated>
  <DomainObject.Predmet.ProtuStrankaListNazivFormatedOIB>
    <izvorni_sadrzaj>
      <item>AKRIBIJA društvo za grafičku djelatnost i izdavaštvo d.o.o. Virovitica, OIB 35196294116</item>
    </izvorni_sadrzaj>
    <derivirana_varijabla naziv="DomainObject.Predmet.ProtuStrankaListNazivFormatedOIB_1">
      <item>AKRIBIJA društvo za grafičku djelatnost i izdavaštvo d.o.o. Virovitica, OIB 35196294116</item>
    </derivirana_varijabla>
  </DomainObject.Predmet.ProtuStrankaListNazivFormatedOIB>
  <DomainObject.Predmet.OstaliListFormated>
    <izvorni_sadrzaj>
      <item>VLADO MAGDIĆ punomoćnik sudionika u postupku AKRIBIJA društvo za grafičku djelatnost i izdavaštvo d.o.o. Virovitica</item>
    </izvorni_sadrzaj>
    <derivirana_varijabla naziv="DomainObject.Predmet.OstaliListFormated_1">
      <item>VLADO MAGDIĆ punomoćnik sudionika u postupku AKRIBIJA društvo za grafičku djelatnost i izdavaštvo d.o.o. Virovitica</item>
    </derivirana_varijabla>
  </DomainObject.Predmet.OstaliListFormated>
  <DomainObject.Predmet.OstaliListFormatedOIB>
    <izvorni_sadrzaj>
      <item>VLADO MAGDIĆ, OIB 40927595591 punomoćnik sudionika u postupku AKRIBIJA društvo za grafičku djelatnost i izdavaštvo d.o.o. Virovitica</item>
    </izvorni_sadrzaj>
    <derivirana_varijabla naziv="DomainObject.Predmet.OstaliListFormatedOIB_1">
      <item>VLADO MAGDIĆ, OIB 40927595591 punomoćnik sudionika u postupku AKRIBIJA društvo za grafičku djelatnost i izdavaštvo d.o.o. Virovitica</item>
    </derivirana_varijabla>
  </DomainObject.Predmet.OstaliListFormatedOIB>
  <DomainObject.Predmet.OstaliListFormatedWithAdress>
    <izvorni_sadrzaj>
      <item>VLADO MAGDIĆ, Milanovac bb, 33000 Milanovac punomoćnik sudionika u postupku AKRIBIJA društvo za grafičku djelatnost i izdavaštvo d.o.o. Virovitica</item>
    </izvorni_sadrzaj>
    <derivirana_varijabla naziv="DomainObject.Predmet.OstaliListFormatedWithAdress_1">
      <item>VLADO MAGDIĆ, Milanovac bb, 33000 Milanovac punomoćnik sudionika u postupku AKRIBIJA društvo za grafičku djelatnost i izdavaštvo d.o.o. Virovitica</item>
    </derivirana_varijabla>
  </DomainObject.Predmet.OstaliListFormatedWithAdress>
  <DomainObject.Predmet.OstaliListFormatedWithAdressOIB>
    <izvorni_sadrzaj>
      <item>VLADO MAGDIĆ, OIB 40927595591, Milanovac bb, 33000 Milanovac punomoćnik sudionika u postupku AKRIBIJA društvo za grafičku djelatnost i izdavaštvo d.o.o. Virovitica</item>
    </izvorni_sadrzaj>
    <derivirana_varijabla naziv="DomainObject.Predmet.OstaliListFormatedWithAdressOIB_1">
      <item>VLADO MAGDIĆ, OIB 40927595591, Milanovac bb, 33000 Milanovac punomoćnik sudionika u postupku AKRIBIJA društvo za grafičku djelatnost i izdavaštvo d.o.o. Virovitica</item>
    </derivirana_varijabla>
  </DomainObject.Predmet.OstaliListFormatedWithAdressOIB>
  <DomainObject.Predmet.OstaliListNazivFormated>
    <izvorni_sadrzaj>
      <item>VLADO MAGDIĆ</item>
    </izvorni_sadrzaj>
    <derivirana_varijabla naziv="DomainObject.Predmet.OstaliListNazivFormated_1">
      <item>VLADO MAGDIĆ</item>
    </derivirana_varijabla>
  </DomainObject.Predmet.OstaliListNazivFormated>
  <DomainObject.Predmet.OstaliListNazivFormatedOIB>
    <izvorni_sadrzaj>
      <item>VLADO MAGDIĆ, OIB 40927595591</item>
    </izvorni_sadrzaj>
    <derivirana_varijabla naziv="DomainObject.Predmet.OstaliListNazivFormatedOIB_1">
      <item>VLADO MAGDIĆ, OIB 40927595591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St-86/2015-3</izvorni_sadrzaj>
    <derivirana_varijabla naziv="DomainObject.PoslovniBrojDokumenta_1">St-86/2015-3</derivirana_varijabla>
  </DomainObject.PoslovniBrojDokumenta>
  <DomainObject.Predmet.StrankaIDrugi>
    <izvorni_sadrzaj>FINA, RC ZAGREB,Podružnica Bjeloavr</izvorni_sadrzaj>
    <derivirana_varijabla naziv="DomainObject.Predmet.StrankaIDrugi_1">FINA, RC ZAGREB,Podružnica Bjeloavr</derivirana_varijabla>
  </DomainObject.Predmet.StrankaIDrugi>
  <DomainObject.Predmet.ProtustrankaIDrugi>
    <izvorni_sadrzaj>AKRIBIJA društvo za grafičku djelatnost i izdavaštvo d.o.o. Virovitica</izvorni_sadrzaj>
    <derivirana_varijabla naziv="DomainObject.Predmet.ProtustrankaIDrugi_1">AKRIBIJA društvo za grafičku djelatnost i izdavaštvo d.o.o. Virovitica</derivirana_varijabla>
  </DomainObject.Predmet.ProtustrankaIDrugi>
  <DomainObject.Predmet.StrankaIDrugiAdressOIB>
    <izvorni_sadrzaj>FINA, RC ZAGREB,Podružnica Bjeloavr, OIB 85821130368, F. Supila 4, 43000 Bjelovar</izvorni_sadrzaj>
    <derivirana_varijabla naziv="DomainObject.Predmet.StrankaIDrugiAdressOIB_1">FINA, RC ZAGREB,Podružnica Bjeloavr, OIB 85821130368, F. Supila 4, 43000 Bjelovar</derivirana_varijabla>
  </DomainObject.Predmet.StrankaIDrugiAdressOIB>
  <DomainObject.Predmet.ProtustrankaIDrugiAdressOIB>
    <izvorni_sadrzaj>AKRIBIJA društvo za grafičku djelatnost i izdavaštvo d.o.o. Virovitica, OIB 35196294116, Milanovac II 36, 33000 Virovitica</izvorni_sadrzaj>
    <derivirana_varijabla naziv="DomainObject.Predmet.ProtustrankaIDrugiAdressOIB_1">AKRIBIJA društvo za grafičku djelatnost i izdavaštvo d.o.o. Virovitica, OIB 35196294116, Milanovac II 36,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ZAGREB,Podružnica Bjeloavr</item>
      <item>AKRIBIJA društvo za grafičku djelatnost i izdavaštvo d.o.o. Virovitica</item>
      <item>VLADO MAGDIĆ</item>
    </izvorni_sadrzaj>
    <derivirana_varijabla naziv="DomainObject.Predmet.SudioniciListNaziv_1">
      <item>FINA, RC ZAGREB,Podružnica Bjeloavr</item>
      <item>AKRIBIJA društvo za grafičku djelatnost i izdavaštvo d.o.o. Virovitica</item>
      <item>VLADO MAGDIĆ</item>
    </derivirana_varijabla>
  </DomainObject.Predmet.SudioniciListNaziv>
  <DomainObject.Predmet.SudioniciListAdressOIB>
    <izvorni_sadrzaj>
      <item>FINA, RC ZAGREB,Podružnica Bjeloavr, OIB 85821130368, F. Supila 4,43000 Bjelovar</item>
      <item>AKRIBIJA društvo za grafičku djelatnost i izdavaštvo d.o.o. Virovitica, OIB 35196294116, Milanovac II 36,33000 Virovitica</item>
      <item>VLADO MAGDIĆ, OIB 40927595591, Milanovac bb,33000 Milanovac</item>
    </izvorni_sadrzaj>
    <derivirana_varijabla naziv="DomainObject.Predmet.SudioniciListAdressOIB_1">
      <item>FINA, RC ZAGREB,Podružnica Bjeloavr, OIB 85821130368, F. Supila 4,43000 Bjelovar</item>
      <item>AKRIBIJA društvo za grafičku djelatnost i izdavaštvo d.o.o. Virovitica, OIB 35196294116, Milanovac II 36,33000 Virovitica</item>
      <item>VLADO MAGDIĆ, OIB 40927595591, Milanovac bb,33000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D27FF0-4722-437C-9536-CA8EB361D3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720</properties:Words>
  <properties:Characters>3846</properties:Characters>
  <properties:Lines>94</properties:Lines>
  <properties:Paragraphs>33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2016-02-02T10:28:00Z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St-86/2015-3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