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023a" w14:paraId="c99023a" w:rsidRDefault="00AE649C" w:rsidP="00FA5B5E" w:rsidR="00AE649C" w:rsidRPr="00B76F3C">
      <w:pPr>
        <w:pStyle w:val="Naslov3"/>
        <w15:collapsed w:val="false"/>
      </w:pPr>
    </w:p>
    <w:p w:rsidRDefault="008F0829" w:rsidP="008F0829" w:rsidR="008F0829">
      <w:pPr>
        <w:jc w:val="right"/>
      </w:pPr>
      <w:r>
        <w:rPr>
          <w:rFonts w:hAnsi="Arial" w:ascii="Arial"/>
        </w:rPr>
        <w:t xml:space="preserve">        7- St-73/2016-12.</w:t>
      </w:r>
    </w:p>
    <w:p w:rsidRDefault="008F0829" w:rsidP="008F0829" w:rsidR="008F0829">
      <w:pPr>
        <w:jc w:val="center"/>
        <w:rPr>
          <w:rFonts w:hAnsi="Arial" w:ascii="Arial"/>
          <w:b/>
        </w:rPr>
      </w:pPr>
    </w:p>
    <w:p w:rsidRDefault="008F0829" w:rsidP="008F0829" w:rsidR="008F082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8F0829" w:rsidP="008F0829" w:rsidR="008F0829">
      <w:pPr>
        <w:jc w:val="center"/>
        <w:rPr>
          <w:rFonts w:hAnsi="Arial" w:ascii="Arial"/>
          <w:b/>
        </w:rPr>
      </w:pPr>
    </w:p>
    <w:p w:rsidRDefault="008F0829" w:rsidP="008F0829" w:rsidR="008F082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8F0829" w:rsidP="008F0829" w:rsidR="008F0829">
      <w:pPr>
        <w:jc w:val="center"/>
        <w:rPr>
          <w:rFonts w:hAnsi="Arial" w:ascii="Arial"/>
          <w:b/>
        </w:rPr>
      </w:pPr>
    </w:p>
    <w:p w:rsidRDefault="008F0829" w:rsidP="008F0829" w:rsidR="008F0829">
      <w:pPr>
        <w:jc w:val="both"/>
        <w:rPr>
          <w:rFonts w:hAnsi="Arial" w:ascii="Arial"/>
        </w:rPr>
      </w:pPr>
    </w:p>
    <w:p w:rsidRDefault="008F0829" w:rsidP="008F0829" w:rsidR="008F082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FINANCIJSKE AGENCIJE, OIB, 85821130368, RC ZAGREB, Podružnica Bjelovar, 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otvaranje stečajnog postupka nad dužnikom FUSURA NOVA d.o.o. za proizvodnju, trgovinu i usluge iz Bjelovara, Antuna Mihanovića 10, MBS 010092283, OIB 55957467379, dana 06. svibnja 2016. godine</w:t>
      </w:r>
    </w:p>
    <w:p w:rsidRDefault="008F0829" w:rsidP="008F0829" w:rsidR="008F0829">
      <w:pPr>
        <w:jc w:val="both"/>
        <w:rPr>
          <w:rFonts w:hAnsi="Arial" w:ascii="Arial"/>
        </w:rPr>
      </w:pPr>
    </w:p>
    <w:p w:rsidRDefault="008F0829" w:rsidP="008F0829" w:rsidR="008F082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F0829" w:rsidP="008F0829" w:rsidR="008F0829">
      <w:pPr>
        <w:rPr>
          <w:rFonts w:hAnsi="Arial" w:ascii="Arial"/>
          <w:b/>
        </w:rPr>
      </w:pPr>
    </w:p>
    <w:p w:rsidRDefault="008F0829" w:rsidP="008F0829" w:rsidR="008F0829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Ponovo se saziva ročište radi izjašnjenja o prijedlogu i radi rasprave o uvjetima za otvaranje stečajnog postupka nad dužnikom FUSURA NOVA d.o.o. za proizvodnju, trgovinu i usluge iz Bjelovara, Antuna Mihanovića 10, MBS 010092283, OIB 55957467379, za dan </w:t>
      </w:r>
      <w:r>
        <w:rPr>
          <w:rFonts w:hAnsi="Arial" w:ascii="Arial"/>
          <w:b/>
        </w:rPr>
        <w:t xml:space="preserve">07. lipnja 2016. godine u 11,00 sati u ovom sudu u Bjelovaru, Šetalište </w:t>
      </w:r>
      <w:proofErr w:type="spellStart"/>
      <w:r>
        <w:rPr>
          <w:rFonts w:hAnsi="Arial" w:ascii="Arial"/>
          <w:b/>
        </w:rPr>
        <w:t>dr.Ivše</w:t>
      </w:r>
      <w:proofErr w:type="spellEnd"/>
      <w:r>
        <w:rPr>
          <w:rFonts w:hAnsi="Arial" w:ascii="Arial"/>
          <w:b/>
        </w:rPr>
        <w:t xml:space="preserve"> </w:t>
      </w:r>
      <w:proofErr w:type="spellStart"/>
      <w:r>
        <w:rPr>
          <w:rFonts w:hAnsi="Arial" w:ascii="Arial"/>
          <w:b/>
        </w:rPr>
        <w:t>Lebovića</w:t>
      </w:r>
      <w:proofErr w:type="spellEnd"/>
      <w:r>
        <w:rPr>
          <w:rFonts w:hAnsi="Arial" w:ascii="Arial"/>
          <w:b/>
        </w:rPr>
        <w:t xml:space="preserve"> 42, sudnica broj 2, na koje se pozivaju:</w:t>
      </w:r>
    </w:p>
    <w:p w:rsidRDefault="008F0829" w:rsidP="008F0829" w:rsidR="008F0829">
      <w:pPr>
        <w:jc w:val="both"/>
        <w:rPr>
          <w:rFonts w:hAnsi="Arial" w:ascii="Arial"/>
          <w:b/>
        </w:rPr>
      </w:pPr>
    </w:p>
    <w:p w:rsidRDefault="008F0829" w:rsidP="008F0829" w:rsidR="008F0829">
      <w:pPr>
        <w:jc w:val="both"/>
        <w:rPr>
          <w:rFonts w:hAnsi="Arial" w:ascii="Arial"/>
        </w:rPr>
      </w:pPr>
      <w:r>
        <w:rPr>
          <w:rFonts w:hAnsi="Arial" w:ascii="Arial"/>
        </w:rPr>
        <w:tab/>
        <w:t>-predlagatelj FINA, RC ZAGERB, Podružnica Bjelovar</w:t>
      </w:r>
      <w:r>
        <w:rPr>
          <w:rFonts w:hAnsi="Arial" w:ascii="Arial"/>
        </w:rPr>
        <w:t>,</w:t>
      </w:r>
    </w:p>
    <w:p w:rsidRDefault="008F0829" w:rsidP="008F0829" w:rsidR="008F0829">
      <w:pPr>
        <w:jc w:val="both"/>
        <w:rPr>
          <w:rFonts w:hAnsi="Arial" w:ascii="Arial"/>
        </w:rPr>
      </w:pPr>
      <w:r>
        <w:rPr>
          <w:rFonts w:hAnsi="Arial" w:ascii="Arial"/>
        </w:rPr>
        <w:tab/>
        <w:t>-zakonski zastupnik dužnika Robert Veseljak iz Varaždina, A.B.Šimića 1.</w:t>
      </w:r>
    </w:p>
    <w:p w:rsidRDefault="008F0829" w:rsidP="008F0829" w:rsidR="008F0829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  <w:t xml:space="preserve">-privremeni stečajni upravitelj mr.sc.Boris Ljubanović iz Osijeka, Šetalište </w:t>
      </w:r>
      <w:proofErr w:type="spellStart"/>
      <w:r>
        <w:rPr>
          <w:rFonts w:hAnsi="Arial" w:ascii="Arial"/>
        </w:rPr>
        <w:t>kar.Franje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Šepera</w:t>
      </w:r>
      <w:proofErr w:type="spellEnd"/>
      <w:r>
        <w:rPr>
          <w:rFonts w:hAnsi="Arial" w:ascii="Arial"/>
        </w:rPr>
        <w:t xml:space="preserve"> 8/c.</w:t>
      </w:r>
      <w:r>
        <w:rPr>
          <w:rFonts w:hAnsi="Arial" w:ascii="Arial"/>
          <w:b/>
        </w:rPr>
        <w:t xml:space="preserve"> </w:t>
      </w:r>
    </w:p>
    <w:p w:rsidRDefault="008F0829" w:rsidP="008F0829" w:rsidR="008F0829">
      <w:pPr>
        <w:rPr>
          <w:rFonts w:hAnsi="Arial" w:ascii="Arial"/>
          <w:b/>
        </w:rPr>
      </w:pPr>
      <w:r>
        <w:rPr>
          <w:rFonts w:hAnsi="Arial" w:ascii="Arial"/>
          <w:b/>
        </w:rPr>
        <w:tab/>
        <w:t xml:space="preserve">II. </w:t>
      </w:r>
      <w:r>
        <w:rPr>
          <w:rFonts w:hAnsi="Arial" w:ascii="Arial"/>
        </w:rPr>
        <w:t>Ovo rješenje objavit će se na e-oglasnoj ploči ovog suda.</w:t>
      </w:r>
      <w:bookmarkStart w:name="_GoBack" w:id="0"/>
      <w:bookmarkEnd w:id="0"/>
    </w:p>
    <w:p w:rsidRDefault="008F0829" w:rsidP="008F0829" w:rsidR="008F082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06. svibnja 2016. godine</w:t>
      </w:r>
    </w:p>
    <w:p w:rsidRDefault="008F0829" w:rsidP="008F0829" w:rsidR="008F082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8F0829" w:rsidP="008F0829" w:rsidR="008F082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8F0829" w:rsidP="008F0829" w:rsidR="008F0829">
      <w:pPr>
        <w:ind w:firstLine="720"/>
        <w:jc w:val="both"/>
        <w:rPr>
          <w:rFonts w:hAnsi="Arial" w:ascii="Arial"/>
        </w:rPr>
      </w:pPr>
    </w:p>
    <w:p w:rsidRDefault="008F0829" w:rsidP="008F0829" w:rsidR="008F0829">
      <w:pPr>
        <w:ind w:firstLine="720"/>
        <w:jc w:val="both"/>
        <w:rPr>
          <w:rFonts w:hAnsi="Arial" w:ascii="Arial"/>
        </w:rPr>
      </w:pPr>
    </w:p>
    <w:p w:rsidRDefault="008F0829" w:rsidP="008F0829" w:rsidR="008F082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nije dopuštena posebna žalba. </w:t>
      </w:r>
    </w:p>
    <w:p w:rsidRDefault="008F0829" w:rsidP="008F0829" w:rsidR="008F0829">
      <w:pPr>
        <w:jc w:val="both"/>
        <w:rPr>
          <w:rFonts w:hAnsi="Arial" w:ascii="Arial"/>
        </w:rPr>
      </w:pPr>
    </w:p>
    <w:p w:rsidRDefault="008F0829" w:rsidP="008F0829" w:rsidR="008F0829">
      <w:pPr>
        <w:jc w:val="both"/>
        <w:rPr>
          <w:rFonts w:hAnsi="Arial" w:ascii="Arial"/>
        </w:rPr>
      </w:pPr>
    </w:p>
    <w:p w:rsidRDefault="008F0829" w:rsidP="008F0829" w:rsidR="008F082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F0829" w:rsidP="008F0829" w:rsidR="008F0829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8F0829" w:rsidP="008F0829" w:rsidR="008F082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8F0829" w:rsidP="008F0829" w:rsidR="008F082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privremenom stečajnom upravitelju putem e-oglasne ploče suda i putem pošte </w:t>
      </w:r>
    </w:p>
    <w:p w:rsidRDefault="008F0829" w:rsidP="008F0829" w:rsidR="008F082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FINA, RC ZAGREB, Podružnica Bjelovar putem e-oglasne ploče suda</w:t>
      </w:r>
    </w:p>
    <w:p w:rsidRDefault="008F0829" w:rsidP="008F0829" w:rsidR="008F082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</w:t>
      </w:r>
      <w:proofErr w:type="spellEnd"/>
      <w:r>
        <w:rPr>
          <w:rFonts w:hAnsi="Arial" w:ascii="Arial"/>
        </w:rPr>
        <w:t>.</w:t>
      </w:r>
      <w:r>
        <w:rPr>
          <w:rFonts w:hAnsi="Arial" w:ascii="Arial"/>
        </w:rPr>
        <w:tab/>
      </w:r>
    </w:p>
    <w:p w:rsidRDefault="008F0829" w:rsidP="008F0829" w:rsidR="008F0829">
      <w:pPr>
        <w:jc w:val="both"/>
        <w:rPr>
          <w:rFonts w:hAnsi="Arial" w:ascii="Arial"/>
        </w:rPr>
      </w:pPr>
      <w:r>
        <w:rPr>
          <w:rFonts w:hAnsi="Arial" w:ascii="Arial"/>
        </w:rPr>
        <w:t>U Bj.06.05.2016.g.</w:t>
      </w:r>
    </w:p>
    <w:p w:rsidRDefault="008F082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829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94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St-73/2016-12</izvorni_sadrzaj>
    <derivirana_varijabla naziv="DomainObject.Oznaka_1">St-73/2016-12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FUSURA NOVA društvo s ograničenom odgovornošću za proizvodnju, trgovinu i usluge, Bjelovar zastupanog po punomoćniku SINIŠA MALENČIĆ; ROBERT VESELJAK</izvorni_sadrzaj>
    <derivirana_varijabla naziv="DomainObject.Predmet.ProtustrankaFormated_1">  FUSURA NOVA društvo s ograničenom odgovornošću za proizvodnju, trgovinu i usluge, Bjelovar zastupanog po punomoćniku SINIŠA MALENČIĆ; ROBERT VESELJAK</derivirana_varijabla>
  </DomainObject.Predmet.ProtustrankaFormated>
  <DomainObject.Predmet.ProtustrankaFormatedOIB>
    <izvorni_sadrzaj>  FUSURA NOVA društvo s ograničenom odgovornošću za proizvodnju, trgovinu i usluge, Bjelovar, OIB 55957467379 zastupanog po punomoćniku SINIŠA MALENČIĆ; ROBERT VESELJAK</izvorni_sadrzaj>
    <derivirana_varijabla naziv="DomainObject.Predmet.ProtustrankaFormatedOIB_1">  FUSURA NOVA društvo s ograničenom odgovornošću za proizvodnju, trgovinu i usluge, Bjelovar, OIB 55957467379 zastupanog po punomoćniku SINIŠA MALENČIĆ; ROBERT VESELJAK</derivirana_varijabla>
  </DomainObject.Predmet.ProtustrankaFormatedOIB>
  <DomainObject.Predmet.ProtustrankaFormatedWithAdress>
    <izvorni_sadrzaj> FUSURA NOVA društvo s ograničenom odgovornošću za proizvodnju, trgovinu i usluge, Bjelovar, Antuna Mihanovića 10, 43000 Bjelovar zastupanog po punomoćniku SINIŠA MALENČIĆ; ROBERT VESELJAK</izvorni_sadrzaj>
    <derivirana_varijabla naziv="DomainObject.Predmet.ProtustrankaFormatedWithAdress_1"> FUSURA NOVA društvo s ograničenom odgovornošću za proizvodnju, trgovinu i usluge, Bjelovar, Antuna Mihanovića 10, 43000 Bjelovar zastupanog po punomoćniku SINIŠA MALENČIĆ; ROBERT VESELJAK</derivirana_varijabla>
  </DomainObject.Predmet.ProtustrankaFormatedWithAdress>
  <DomainObject.Predmet.ProtustrankaFormatedWithAdressOIB>
    <izvorni_sadrzaj> FUSURA NOVA društvo s ograničenom odgovornošću za proizvodnju, trgovinu i usluge, Bjelovar, OIB 55957467379, Antuna Mihanovića 10, 43000 Bjelovar zastupanog po punomoćniku SINIŠA MALENČIĆ; ROBERT VESELJAK</izvorni_sadrzaj>
    <derivirana_varijabla naziv="DomainObject.Predmet.ProtustrankaFormatedWithAdressOIB_1"> FUSURA NOVA društvo s ograničenom odgovornošću za proizvodnju, trgovinu i usluge, Bjelovar, OIB 55957467379, Antuna Mihanovića 10, 43000 Bjelovar zastupanog po punomoćniku SINIŠA MALENČIĆ; ROBERT VESELJAK</derivirana_varijabla>
  </DomainObject.Predmet.ProtustrankaFormatedWithAdressOIB>
  <DomainObject.Predmet.ProtustrankaWithAdress>
    <izvorni_sadrzaj>FUSURA NOVA društvo s ograničenom odgovornošću za proizvodnju, trgovinu i usluge, Bjelovar Antuna Mihanovića 10, 43000 Bjelovar</izvorni_sadrzaj>
    <derivirana_varijabla naziv="DomainObject.Predmet.ProtustrankaWithAdress_1">FUSURA NOVA društvo s ograničenom odgovornošću za proizvodnju, trgovinu i usluge, Bjelovar Antuna Mihanovića 10, 43000 Bjelovar</derivirana_varijabla>
  </DomainObject.Predmet.ProtustrankaWithAdress>
  <DomainObject.Predmet.ProtustrankaWithAdressOIB>
    <izvorni_sadrzaj>FUSURA NOVA društvo s ograničenom odgovornošću za proizvodnju, trgovinu i usluge, Bjelovar, OIB 55957467379, Antuna Mihanovića 10, 43000 Bjelovar</izvorni_sadrzaj>
    <derivirana_varijabla naziv="DomainObject.Predmet.ProtustrankaWithAdressOIB_1">FUSURA NOVA društvo s ograničenom odgovornošću za proizvodnju, trgovinu i usluge, Bjelovar, OIB 55957467379, Antuna Mihanovića 10, 43000 Bjelovar</derivirana_varijabla>
  </DomainObject.Predmet.ProtustrankaWithAdressOIB>
  <DomainObject.Predmet.ProtustrankaNazivFormated>
    <izvorni_sadrzaj>FUSURA NOVA društvo s ograničenom odgovornošću za proizvodnju, trgovinu i usluge, Bjelovar</izvorni_sadrzaj>
    <derivirana_varijabla naziv="DomainObject.Predmet.ProtustrankaNazivFormated_1">FUSURA NOVA društvo s ograničenom odgovornošću za proizvodnju, trgovinu i usluge, Bjelovar</derivirana_varijabla>
  </DomainObject.Predmet.ProtustrankaNazivFormated>
  <DomainObject.Predmet.ProtustrankaNazivFormatedOIB>
    <izvorni_sadrzaj>FUSURA NOVA društvo s ograničenom odgovornošću za proizvodnju, trgovinu i usluge, Bjelovar, OIB 55957467379</izvorni_sadrzaj>
    <derivirana_varijabla naziv="DomainObject.Predmet.ProtustrankaNazivFormatedOIB_1">FUSURA NOVA društvo s ograničenom odgovornošću za proizvodnju, trgovinu i usluge, Bjelovar, OIB 55957467379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FUSURA NOVA društvo s ograničenom odgovornošću za proizvodnju, trgovinu i usluge, Bjelovar zastupanog po punomoćniku SINIŠA MALENČIĆ; ROBERT VESELJAK</item>
    </izvorni_sadrzaj>
    <derivirana_varijabla naziv="DomainObject.Predmet.ProtuStrankaListFormated_1">
      <item>FUSURA NOVA društvo s ograničenom odgovornošću za proizvodnju, trgovinu i usluge, Bjelovar zastupanog po punomoćniku SINIŠA MALENČIĆ; ROBERT VESELJAK</item>
    </derivirana_varijabla>
  </DomainObject.Predmet.ProtuStrankaListFormated>
  <DomainObject.Predmet.ProtuStrankaListFormatedOIB>
    <izvorni_sadrzaj>
      <item>FUSURA NOVA društvo s ograničenom odgovornošću za proizvodnju, trgovinu i usluge, Bjelovar, OIB 55957467379 zastupanog po punomoćniku SINIŠA MALENČIĆ; ROBERT VESELJAK</item>
    </izvorni_sadrzaj>
    <derivirana_varijabla naziv="DomainObject.Predmet.ProtuStrankaListFormatedOIB_1">
      <item>FUSURA NOVA društvo s ograničenom odgovornošću za proizvodnju, trgovinu i usluge, Bjelovar, OIB 55957467379 zastupanog po punomoćniku SINIŠA MALENČIĆ; ROBERT VESELJAK</item>
    </derivirana_varijabla>
  </DomainObject.Predmet.ProtuStrankaListFormatedOIB>
  <DomainObject.Predmet.ProtuStrankaListFormatedWithAdress>
    <izvorni_sadrzaj>
      <item>FUSURA NOVA društvo s ograničenom odgovornošću za proizvodnju, trgovinu i usluge, Bjelovar, Antuna Mihanovića 10, 43000 Bjelovar zastupanog po punomoćniku SINIŠA MALENČIĆ; ROBERT VESELJAK</item>
    </izvorni_sadrzaj>
    <derivirana_varijabla naziv="DomainObject.Predmet.ProtuStrankaListFormatedWithAdress_1">
      <item>FUSURA NOVA društvo s ograničenom odgovornošću za proizvodnju, trgovinu i usluge, Bjelovar, Antuna Mihanovića 10, 43000 Bjelovar zastupanog po punomoćniku SINIŠA MALENČIĆ; ROBERT VESELJAK</item>
    </derivirana_varijabla>
  </DomainObject.Predmet.ProtuStrankaListFormatedWithAdress>
  <DomainObject.Predmet.ProtuStrankaListFormatedWithAdressOIB>
    <izvorni_sadrzaj>
      <item>FUSURA NOVA društvo s ograničenom odgovornošću za proizvodnju, trgovinu i usluge, Bjelovar, OIB 55957467379, Antuna Mihanovića 10, 43000 Bjelovar zastupanog po punomoćniku SINIŠA MALENČIĆ; ROBERT VESELJAK</item>
    </izvorni_sadrzaj>
    <derivirana_varijabla naziv="DomainObject.Predmet.ProtuStrankaListFormatedWithAdressOIB_1">
      <item>FUSURA NOVA društvo s ograničenom odgovornošću za proizvodnju, trgovinu i usluge, Bjelovar, OIB 55957467379, Antuna Mihanovića 10, 43000 Bjelovar zastupanog po punomoćniku SINIŠA MALENČIĆ; ROBERT VESELJAK</item>
    </derivirana_varijabla>
  </DomainObject.Predmet.ProtuStrankaListFormatedWithAdressOIB>
  <DomainObject.Predmet.ProtuStrankaListNazivFormated>
    <izvorni_sadrzaj>
      <item>FUSURA NOVA društvo s ograničenom odgovornošću za proizvodnju, trgovinu i usluge, Bjelovar</item>
    </izvorni_sadrzaj>
    <derivirana_varijabla naziv="DomainObject.Predmet.ProtuStrankaListNazivFormated_1">
      <item>FUSURA NOVA društvo s ograničenom odgovornošću za proizvodnju, trgovinu i usluge, Bjelovar</item>
    </derivirana_varijabla>
  </DomainObject.Predmet.ProtuStrankaListNazivFormated>
  <DomainObject.Predmet.ProtuStrankaListNazivFormatedOIB>
    <izvorni_sadrzaj>
      <item>FUSURA NOVA društvo s ograničenom odgovornošću za proizvodnju, trgovinu i usluge, Bjelovar, OIB 55957467379</item>
    </izvorni_sadrzaj>
    <derivirana_varijabla naziv="DomainObject.Predmet.ProtuStrankaListNazivFormatedOIB_1">
      <item>FUSURA NOVA društvo s ograničenom odgovornošću za proizvodnju, trgovinu i usluge, Bjelovar, OIB 55957467379</item>
    </derivirana_varijabla>
  </DomainObject.Predmet.ProtuStrankaListNazivFormatedOIB>
  <DomainObject.Predmet.OstaliListFormated>
    <izvorni_sadrzaj>
      <item>ROBERT VESELJAK punomoćnik sudionika u postupku FUSURA NOVA društvo s ograničenom odgovornošću za proizvodnju, trgovinu i usluge, Bjelovar</item>
      <item>SINIŠA MALENČIĆ punomoćnik sudionika u postupku FUSURA NOVA društvo s ograničenom odgovornošću za proizvodnju, trgovinu i usluge, Bjelovar</item>
    </izvorni_sadrzaj>
    <derivirana_varijabla naziv="DomainObject.Predmet.OstaliListFormated_1">
      <item>ROBERT VESELJAK punomoćnik sudionika u postupku FUSURA NOVA društvo s ograničenom odgovornošću za proizvodnju, trgovinu i usluge, Bjelovar</item>
      <item>SINIŠA MALENČIĆ punomoćnik sudionika u postupku FUSURA NOVA društvo s ograničenom odgovornošću za proizvodnju, trgovinu i usluge, Bjelovar</item>
    </derivirana_varijabla>
  </DomainObject.Predmet.OstaliListFormated>
  <DomainObject.Predmet.OstaliListFormatedOIB>
    <izvorni_sadrzaj>
      <item>ROBERT VESELJAK, OIB 67946168060 punomoćnik sudionika u postupku FUSURA NOVA društvo s ograničenom odgovornošću za proizvodnju, trgovinu i usluge, Bjelovar</item>
      <item>SINIŠA MALENČIĆ, OIB 90887800994 punomoćnik sudionika u postupku FUSURA NOVA društvo s ograničenom odgovornošću za proizvodnju, trgovinu i usluge, Bjelovar</item>
    </izvorni_sadrzaj>
    <derivirana_varijabla naziv="DomainObject.Predmet.OstaliListFormatedOIB_1">
      <item>ROBERT VESELJAK, OIB 67946168060 punomoćnik sudionika u postupku FUSURA NOVA društvo s ograničenom odgovornošću za proizvodnju, trgovinu i usluge, Bjelovar</item>
      <item>SINIŠA MALENČIĆ, OIB 90887800994 punomoćnik sudionika u postupku FUSURA NOVA društvo s ograničenom odgovornošću za proizvodnju, trgovinu i usluge, Bjelovar</item>
    </derivirana_varijabla>
  </DomainObject.Predmet.OstaliListFormatedOIB>
  <DomainObject.Predmet.OstaliListFormatedWithAdress>
    <izvorni_sadrzaj>
      <item>ROBERT VESELJAK, Antuna Branka Šimića 1., 42000 Varaždin punomoćnik sudionika u postupku FUSURA NOVA društvo s ograničenom odgovornošću za proizvodnju, trgovinu i usluge, Bjelovar</item>
      <item>SINIŠA MALENČIĆ, RIM 65/D., 10000 Zagreb punomoćnik sudionika u postupku FUSURA NOVA društvo s ograničenom odgovornošću za proizvodnju, trgovinu i usluge, Bjelovar</item>
    </izvorni_sadrzaj>
    <derivirana_varijabla naziv="DomainObject.Predmet.OstaliListFormatedWithAdress_1">
      <item>ROBERT VESELJAK, Antuna Branka Šimića 1., 42000 Varaždin punomoćnik sudionika u postupku FUSURA NOVA društvo s ograničenom odgovornošću za proizvodnju, trgovinu i usluge, Bjelovar</item>
      <item>SINIŠA MALENČIĆ, RIM 65/D., 10000 Zagreb punomoćnik sudionika u postupku FUSURA NOVA društvo s ograničenom odgovornošću za proizvodnju, trgovinu i usluge, Bjelovar</item>
    </derivirana_varijabla>
  </DomainObject.Predmet.OstaliListFormatedWithAdress>
  <DomainObject.Predmet.OstaliListFormatedWithAdressOIB>
    <izvorni_sadrzaj>
      <item>ROBERT VESELJAK, OIB 67946168060, Antuna Branka Šimića 1., 42000 Varaždin punomoćnik sudionika u postupku FUSURA NOVA društvo s ograničenom odgovornošću za proizvodnju, trgovinu i usluge, Bjelovar</item>
      <item>SINIŠA MALENČIĆ, OIB 90887800994, RIM 65/D., 10000 Zagreb punomoćnik sudionika u postupku FUSURA NOVA društvo s ograničenom odgovornošću za proizvodnju, trgovinu i usluge, Bjelovar</item>
    </izvorni_sadrzaj>
    <derivirana_varijabla naziv="DomainObject.Predmet.OstaliListFormatedWithAdressOIB_1">
      <item>ROBERT VESELJAK, OIB 67946168060, Antuna Branka Šimića 1., 42000 Varaždin punomoćnik sudionika u postupku FUSURA NOVA društvo s ograničenom odgovornošću za proizvodnju, trgovinu i usluge, Bjelovar</item>
      <item>SINIŠA MALENČIĆ, OIB 90887800994, RIM 65/D., 10000 Zagreb punomoćnik sudionika u postupku FUSURA NOVA društvo s ograničenom odgovornošću za proizvodnju, trgovinu i usluge, Bjelovar</item>
    </derivirana_varijabla>
  </DomainObject.Predmet.OstaliListFormatedWithAdressOIB>
  <DomainObject.Predmet.OstaliListNazivFormated>
    <izvorni_sadrzaj>
      <item>ROBERT VESELJAK</item>
      <item>SINIŠA MALENČIĆ</item>
    </izvorni_sadrzaj>
    <derivirana_varijabla naziv="DomainObject.Predmet.OstaliListNazivFormated_1">
      <item>ROBERT VESELJAK</item>
      <item>SINIŠA MALENČIĆ</item>
    </derivirana_varijabla>
  </DomainObject.Predmet.OstaliListNazivFormated>
  <DomainObject.Predmet.OstaliListNazivFormatedOIB>
    <izvorni_sadrzaj>
      <item>ROBERT VESELJAK, OIB 67946168060</item>
      <item>SINIŠA MALENČIĆ, OIB 90887800994</item>
    </izvorni_sadrzaj>
    <derivirana_varijabla naziv="DomainObject.Predmet.OstaliListNazivFormatedOIB_1">
      <item>ROBERT VESELJAK, OIB 67946168060</item>
      <item>SINIŠA MALENČIĆ, OIB 90887800994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St-73/2016-12</izvorni_sadrzaj>
    <derivirana_varijabla naziv="DomainObject.PoslovniBrojDokumenta_1">St-73/2016-12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FUSURA NOVA društvo s ograničenom odgovornošću za proizvodnju, trgovinu i usluge, Bjelovar</izvorni_sadrzaj>
    <derivirana_varijabla naziv="DomainObject.Predmet.ProtustrankaIDrugi_1">FUSURA NOVA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FUSURA NOVA društvo s ograničenom odgovornošću za proizvodnju, trgovinu i usluge, Bjelovar, OIB 55957467379, Antuna Mihanovića 10, 43000 Bjelovar</izvorni_sadrzaj>
    <derivirana_varijabla naziv="DomainObject.Predmet.ProtustrankaIDrugiAdressOIB_1">FUSURA NOVA društvo s ograničenom odgovornošću za proizvodnju, trgovinu i usluge, Bjelovar, OIB 55957467379, Antuna Mihanovića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FUSURA NOVA društvo s ograničenom odgovornošću za proizvodnju, trgovinu i usluge, Bjelovar</item>
      <item>ROBERT VESELJAK</item>
      <item>SINIŠA MALENČIĆ</item>
    </izvorni_sadrzaj>
    <derivirana_varijabla naziv="DomainObject.Predmet.SudioniciListNaziv_1">
      <item>FINA, RC ZAGREB, Podružnica Bjelovar</item>
      <item>FUSURA NOVA društvo s ograničenom odgovornošću za proizvodnju, trgovinu i usluge, Bjelovar</item>
      <item>ROBERT VESELJAK</item>
      <item>SINIŠA MALENČIĆ</item>
    </derivirana_varijabla>
  </DomainObject.Predmet.SudioniciListNaziv>
  <DomainObject.Predmet.SudioniciListAdressOIB>
    <izvorni_sadrzaj>
      <item>FINA, RC ZAGREB, Podružnica Bjelovar, OIB 85821130368, F. Supila 4,43000 Bjelovar</item>
      <item>FUSURA NOVA društvo s ograničenom odgovornošću za proizvodnju, trgovinu i usluge, Bjelovar, OIB 55957467379, Antuna Mihanovića 10,43000 Bjelovar</item>
      <item>ROBERT VESELJAK, OIB 67946168060, Antuna Branka Šimića 1.,42000 Varaždin</item>
      <item>SINIŠA MALENČIĆ, OIB 90887800994, RIM 65/D.,10000 Zagreb</item>
    </izvorni_sadrzaj>
    <derivirana_varijabla naziv="DomainObject.Predmet.SudioniciListAdressOIB_1">
      <item>FINA, RC ZAGREB, Podružnica Bjelovar, OIB 85821130368, F. Supila 4,43000 Bjelovar</item>
      <item>FUSURA NOVA društvo s ograničenom odgovornošću za proizvodnju, trgovinu i usluge, Bjelovar, OIB 55957467379, Antuna Mihanovića 10,43000 Bjelovar</item>
      <item>ROBERT VESELJAK, OIB 67946168060, Antuna Branka Šimića 1.,42000 Varaždin</item>
      <item>SINIŠA MALENČIĆ, OIB 90887800994, RIM 65/D.,10000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534CD-AA6A-4481-B6D9-FC3B88731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1299</properties:Characters>
  <properties:Lines>47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2016-05-06T12:15:00Z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St-73/2016-12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