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fc88" w14:paraId="410fc8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633B4">
        <w:rPr>
          <w:rFonts w:cs="Times New Roman" w:hAnsi="Times New Roman" w:ascii="Times New Roman"/>
          <w:b/>
          <w:sz w:val="24"/>
          <w:szCs w:val="24"/>
        </w:rPr>
        <w:t>528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633B4">
        <w:rPr>
          <w:rFonts w:cs="Times New Roman" w:hAnsi="Times New Roman" w:ascii="Times New Roman"/>
          <w:sz w:val="24"/>
          <w:szCs w:val="24"/>
        </w:rPr>
        <w:t>UKIĆ d.o.o., Tribunj, Šepurinska ulica 2, MBS: 060090610, OIB: 25473972347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633B4">
        <w:rPr>
          <w:rFonts w:cs="Times New Roman" w:hAnsi="Times New Roman" w:ascii="Times New Roman"/>
          <w:sz w:val="24"/>
          <w:szCs w:val="24"/>
        </w:rPr>
        <w:t>UKIĆ d.o.o., Tribunj, Šepurinska ulica 2, MBS: 060090610, OIB: 25473972347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633B4">
        <w:rPr>
          <w:rFonts w:cs="Times New Roman" w:hAnsi="Times New Roman" w:ascii="Times New Roman"/>
          <w:sz w:val="24"/>
          <w:szCs w:val="24"/>
        </w:rPr>
        <w:t>1.523,23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633B4">
        <w:rPr>
          <w:rFonts w:cs="Times New Roman" w:hAnsi="Times New Roman" w:ascii="Times New Roman"/>
          <w:sz w:val="24"/>
          <w:szCs w:val="24"/>
        </w:rPr>
        <w:t>Marija Ukić iz Tribunja, Šepurinska 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CA789A">
        <w:rPr>
          <w:rFonts w:cs="Times New Roman" w:hAnsi="Times New Roman" w:ascii="Times New Roman"/>
          <w:sz w:val="24"/>
          <w:szCs w:val="24"/>
        </w:rPr>
        <w:t>model 05, poziv na broj 221-52</w:t>
      </w:r>
      <w:r w:rsidR="00D633B4">
        <w:rPr>
          <w:rFonts w:cs="Times New Roman" w:hAnsi="Times New Roman" w:ascii="Times New Roman"/>
          <w:sz w:val="24"/>
          <w:szCs w:val="24"/>
        </w:rPr>
        <w:t>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633B4">
        <w:rPr>
          <w:rFonts w:cs="Times New Roman" w:hAnsi="Times New Roman" w:ascii="Times New Roman"/>
          <w:sz w:val="24"/>
          <w:szCs w:val="24"/>
        </w:rPr>
        <w:t>Marija Ukić iz Tribunja, Šepurinska 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774" w:rsidP="00357C73" w:rsidR="00C80774">
      <w:pPr>
        <w:spacing w:lineRule="auto" w:line="240" w:after="0"/>
      </w:pPr>
      <w:r>
        <w:separator/>
      </w:r>
    </w:p>
  </w:endnote>
  <w:endnote w:id="0" w:type="continuationSeparator">
    <w:p w:rsidRDefault="00C80774" w:rsidP="00357C73" w:rsidR="00C807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774" w:rsidP="00357C73" w:rsidR="00C80774">
      <w:pPr>
        <w:spacing w:lineRule="auto" w:line="240" w:after="0"/>
      </w:pPr>
      <w:r>
        <w:separator/>
      </w:r>
    </w:p>
  </w:footnote>
  <w:footnote w:id="0" w:type="continuationSeparator">
    <w:p w:rsidRDefault="00C80774" w:rsidP="00357C73" w:rsidR="00C807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770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St-52</w:t>
        </w:r>
        <w:r w:rsidR="00D633B4">
          <w:rPr>
            <w:rFonts w:cs="Times New Roman" w:hAnsi="Times New Roman" w:ascii="Times New Roman"/>
            <w:sz w:val="24"/>
            <w:szCs w:val="24"/>
          </w:rPr>
          <w:t>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B5018"/>
    <w:rsid w:val="006B59A4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64923"/>
    <w:rsid w:val="008C2AC7"/>
    <w:rsid w:val="008D2A53"/>
    <w:rsid w:val="00943105"/>
    <w:rsid w:val="00976A7A"/>
    <w:rsid w:val="00981546"/>
    <w:rsid w:val="009F5C94"/>
    <w:rsid w:val="00A1166B"/>
    <w:rsid w:val="00A34362"/>
    <w:rsid w:val="00A94060"/>
    <w:rsid w:val="00AE4720"/>
    <w:rsid w:val="00B85FEC"/>
    <w:rsid w:val="00BD71F3"/>
    <w:rsid w:val="00BE6EAF"/>
    <w:rsid w:val="00C13E5B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A420A"/>
    <w:rsid w:val="00DE70C0"/>
    <w:rsid w:val="00E41091"/>
    <w:rsid w:val="00E6626A"/>
    <w:rsid w:val="00E70CBB"/>
    <w:rsid w:val="00EC154C"/>
    <w:rsid w:val="00F0249C"/>
    <w:rsid w:val="00F57709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A4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20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20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20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20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A4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20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20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20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20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UKIĆ, d.o.o. za trgovinu, turizam, ugostiteljstvo, brodogradnju, usluge export-import</izvorni_sadrzaj>
    <derivirana_varijabla naziv="DomainObject.Predmet.ProtustrankaFormated_1">  UKIĆ, d.o.o. za trgovinu, turizam, ugostiteljstvo, brodogradnju, usluge export-import</derivirana_varijabla>
  </DomainObject.Predmet.ProtustrankaFormated>
  <DomainObject.Predmet.ProtustrankaFormatedOIB>
    <izvorni_sadrzaj>  UKIĆ, d.o.o. za trgovinu, turizam, ugostiteljstvo, brodogradnju, usluge export-import, OIB 25473972347</izvorni_sadrzaj>
    <derivirana_varijabla naziv="DomainObject.Predmet.ProtustrankaFormatedOIB_1">  UKIĆ, d.o.o. za trgovinu, turizam, ugostiteljstvo, brodogradnju, usluge export-import, OIB 25473972347</derivirana_varijabla>
  </DomainObject.Predmet.ProtustrankaFormatedOIB>
  <DomainObject.Predmet.ProtustrankaFormatedWithAdress>
    <izvorni_sadrzaj> UKIĆ, d.o.o. za trgovinu, turizam, ugostiteljstvo, brodogradnju, usluge export-import, Šepurinska Ulica 2, 22211 Tribunj</izvorni_sadrzaj>
    <derivirana_varijabla naziv="DomainObject.Predmet.ProtustrankaFormatedWithAdress_1"> UKIĆ, d.o.o. za trgovinu, turizam, ugostiteljstvo, brodogradnju, usluge export-import, Šepurinska Ulica 2, 22211 Tribunj</derivirana_varijabla>
  </DomainObject.Predmet.ProtustrankaFormatedWithAdress>
  <DomainObject.Predmet.ProtustrankaFormatedWithAdressOIB>
    <izvorni_sadrzaj> UKIĆ, d.o.o. za trgovinu, turizam, ugostiteljstvo, brodogradnju, usluge export-import, OIB 25473972347, Šepurinska Ulica 2, 22211 Tribunj</izvorni_sadrzaj>
    <derivirana_varijabla naziv="DomainObject.Predmet.ProtustrankaFormatedWithAdressOIB_1"> UKIĆ, d.o.o. za trgovinu, turizam, ugostiteljstvo, brodogradnju, usluge export-import, OIB 25473972347, Šepurinska Ulica 2, 22211 Tribunj</derivirana_varijabla>
  </DomainObject.Predmet.ProtustrankaFormatedWithAdressOIB>
  <DomainObject.Predmet.ProtustrankaWithAdress>
    <izvorni_sadrzaj>UKIĆ, d.o.o. za trgovinu, turizam, ugostiteljstvo, brodogradnju, usluge export-import Šepurinska Ulica 2, 22211 Tribunj</izvorni_sadrzaj>
    <derivirana_varijabla naziv="DomainObject.Predmet.ProtustrankaWithAdress_1">UKIĆ, d.o.o. za trgovinu, turizam, ugostiteljstvo, brodogradnju, usluge export-import Šepurinska Ulica 2, 22211 Tribunj</derivirana_varijabla>
  </DomainObject.Predmet.ProtustrankaWithAdress>
  <DomainObject.Predmet.ProtustrankaWithAdressOIB>
    <izvorni_sadrzaj>UKIĆ, d.o.o. za trgovinu, turizam, ugostiteljstvo, brodogradnju, usluge export-import, OIB 25473972347, Šepurinska Ulica 2, 22211 Tribunj</izvorni_sadrzaj>
    <derivirana_varijabla naziv="DomainObject.Predmet.ProtustrankaWithAdressOIB_1">UKIĆ, d.o.o. za trgovinu, turizam, ugostiteljstvo, brodogradnju, usluge export-import, OIB 25473972347, Šepurinska Ulica 2, 22211 Tribunj</derivirana_varijabla>
  </DomainObject.Predmet.ProtustrankaWithAdressOIB>
  <DomainObject.Predmet.ProtustrankaNazivFormated>
    <izvorni_sadrzaj>UKIĆ, d.o.o. za trgovinu, turizam, ugostiteljstvo, brodogradnju, usluge export-import</izvorni_sadrzaj>
    <derivirana_varijabla naziv="DomainObject.Predmet.ProtustrankaNazivFormated_1">UKIĆ, d.o.o. za trgovinu, turizam, ugostiteljstvo, brodogradnju, usluge export-import</derivirana_varijabla>
  </DomainObject.Predmet.ProtustrankaNazivFormated>
  <DomainObject.Predmet.ProtustrankaNazivFormatedOIB>
    <izvorni_sadrzaj>UKIĆ, d.o.o. za trgovinu, turizam, ugostiteljstvo, brodogradnju, usluge export-import, OIB 25473972347</izvorni_sadrzaj>
    <derivirana_varijabla naziv="DomainObject.Predmet.ProtustrankaNazivFormatedOIB_1">UKIĆ, d.o.o. za trgovinu, turizam, ugostiteljstvo, brodogradnju, usluge export-import, OIB 25473972347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UKIĆ, d.o.o. za trgovinu, turizam, ugostiteljstvo, brodogradnju, usluge export-import</item>
    </izvorni_sadrzaj>
    <derivirana_varijabla naziv="DomainObject.Predmet.ProtuStrankaListFormated_1">
      <item>UKIĆ, d.o.o. za trgovinu, turizam, ugostiteljstvo, brodogradnju, usluge export-import</item>
    </derivirana_varijabla>
  </DomainObject.Predmet.ProtuStrankaListFormated>
  <DomainObject.Predmet.ProtuStrankaListFormatedOIB>
    <izvorni_sadrzaj>
      <item>UKIĆ, d.o.o. za trgovinu, turizam, ugostiteljstvo, brodogradnju, usluge export-import, OIB 25473972347</item>
    </izvorni_sadrzaj>
    <derivirana_varijabla naziv="DomainObject.Predmet.ProtuStrankaListFormatedOIB_1">
      <item>UKIĆ, d.o.o. za trgovinu, turizam, ugostiteljstvo, brodogradnju, usluge export-import, OIB 25473972347</item>
    </derivirana_varijabla>
  </DomainObject.Predmet.ProtuStrankaListFormatedOIB>
  <DomainObject.Predmet.ProtuStrankaListFormatedWithAdress>
    <izvorni_sadrzaj>
      <item>UKIĆ, d.o.o. za trgovinu, turizam, ugostiteljstvo, brodogradnju, usluge export-import, Šepurinska Ulica 2, 22211 Tribunj</item>
    </izvorni_sadrzaj>
    <derivirana_varijabla naziv="DomainObject.Predmet.ProtuStrankaListFormatedWithAdress_1">
      <item>UKIĆ, d.o.o. za trgovinu, turizam, ugostiteljstvo, brodogradnju, usluge export-import, Šepurinska Ulica 2, 22211 Tribunj</item>
    </derivirana_varijabla>
  </DomainObject.Predmet.ProtuStrankaListFormatedWithAdress>
  <DomainObject.Predmet.ProtuStrankaListFormatedWithAdressOIB>
    <izvorni_sadrzaj>
      <item>UKIĆ, d.o.o. za trgovinu, turizam, ugostiteljstvo, brodogradnju, usluge export-import, OIB 25473972347, Šepurinska Ulica 2, 22211 Tribunj</item>
    </izvorni_sadrzaj>
    <derivirana_varijabla naziv="DomainObject.Predmet.ProtuStrankaListFormatedWithAdressOIB_1">
      <item>UKIĆ, d.o.o. za trgovinu, turizam, ugostiteljstvo, brodogradnju, usluge export-import, OIB 25473972347, Šepurinska Ulica 2, 22211 Tribunj</item>
    </derivirana_varijabla>
  </DomainObject.Predmet.ProtuStrankaListFormatedWithAdressOIB>
  <DomainObject.Predmet.ProtuStrankaListNazivFormated>
    <izvorni_sadrzaj>
      <item>UKIĆ, d.o.o. za trgovinu, turizam, ugostiteljstvo, brodogradnju, usluge export-import</item>
    </izvorni_sadrzaj>
    <derivirana_varijabla naziv="DomainObject.Predmet.ProtuStrankaListNazivFormated_1">
      <item>UKIĆ, d.o.o. za trgovinu, turizam, ugostiteljstvo, brodogradnju, usluge export-import</item>
    </derivirana_varijabla>
  </DomainObject.Predmet.ProtuStrankaListNazivFormated>
  <DomainObject.Predmet.ProtuStrankaListNazivFormatedOIB>
    <izvorni_sadrzaj>
      <item>UKIĆ, d.o.o. za trgovinu, turizam, ugostiteljstvo, brodogradnju, usluge export-import, OIB 25473972347</item>
    </izvorni_sadrzaj>
    <derivirana_varijabla naziv="DomainObject.Predmet.ProtuStrankaListNazivFormatedOIB_1">
      <item>UKIĆ, d.o.o. za trgovinu, turizam, ugostiteljstvo, brodogradnju, usluge export-import, OIB 25473972347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UKIĆ, d.o.o. za trgovinu, turizam, ugostiteljstvo, brodogradnju, usluge export-import</izvorni_sadrzaj>
    <derivirana_varijabla naziv="DomainObject.Predmet.ProtustrankaIDrugi_1">UKIĆ, d.o.o. za trgovinu, turizam, ugostiteljstvo, brodogradnju, usluge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UKIĆ, d.o.o. za trgovinu, turizam, ugostiteljstvo, brodogradnju, usluge export-import, OIB 25473972347, Šepurinska Ulica 2, 22211 Tribunj</izvorni_sadrzaj>
    <derivirana_varijabla naziv="DomainObject.Predmet.ProtustrankaIDrugiAdressOIB_1">UKIĆ, d.o.o. za trgovinu, turizam, ugostiteljstvo, brodogradnju, usluge export-import, OIB 25473972347, Šepurinska Ulica 2,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UKIĆ, d.o.o. za trgovinu, turizam, ugostiteljstvo, brodogradnju, usluge export-import</item>
    </izvorni_sadrzaj>
    <derivirana_varijabla naziv="DomainObject.Predmet.SudioniciListNaziv_1">
      <item>FINA - Podružnica Šibenik</item>
      <item>UKIĆ, d.o.o. za trgovinu, turizam, ugostiteljstvo, brodogradnju, usluge export-import</item>
    </derivirana_varijabla>
  </DomainObject.Predmet.SudioniciListNaziv>
  <DomainObject.Predmet.SudioniciListAdressOIB>
    <izvorni_sadrzaj>
      <item>FINA - Podružnica Šibenik, OIB 85821130368, Perivoj L. Marune 1,22000 Šibenik</item>
      <item>UKIĆ, d.o.o. za trgovinu, turizam, ugostiteljstvo, brodogradnju, usluge export-import, OIB 25473972347, Šepurinska Ulica 2,22211 Tribunj</item>
    </izvorni_sadrzaj>
    <derivirana_varijabla naziv="DomainObject.Predmet.SudioniciListAdressOIB_1">
      <item>FINA - Podružnica Šibenik, OIB 85821130368, Perivoj L. Marune 1,22000 Šibenik</item>
      <item>UKIĆ, d.o.o. za trgovinu, turizam, ugostiteljstvo, brodogradnju, usluge export-import, OIB 25473972347, Šepurinska Ulica 2,22211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25473972347</item>
    </izvorni_sadrzaj>
    <derivirana_varijabla naziv="DomainObject.Predmet.SudioniciListNazivOIB_1">
      <item>, OIB 85821130368</item>
      <item>, OIB 25473972347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2242</properties:Characters>
  <properties:Lines>70</properties:Lines>
  <properties:Paragraphs>19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2015-11-04T11:33:00Z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