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0377" w14:paraId="1ef037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530E7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885B2C">
        <w:rPr>
          <w:szCs w:val="24"/>
          <w:lang w:val="hr-HR"/>
        </w:rPr>
        <w:t>ZOKI BRADA JEDAN</w:t>
      </w:r>
      <w:r w:rsidR="00E8344B">
        <w:rPr>
          <w:szCs w:val="24"/>
          <w:lang w:val="hr-HR"/>
        </w:rPr>
        <w:t xml:space="preserve"> </w:t>
      </w:r>
      <w:r w:rsidR="00885B2C">
        <w:rPr>
          <w:szCs w:val="24"/>
          <w:lang w:val="hr-HR"/>
        </w:rPr>
        <w:t>j.</w:t>
      </w:r>
      <w:r w:rsidR="00E8344B">
        <w:rPr>
          <w:szCs w:val="24"/>
          <w:lang w:val="hr-HR"/>
        </w:rPr>
        <w:t xml:space="preserve">d.o.o. </w:t>
      </w:r>
      <w:r w:rsidR="00885B2C">
        <w:rPr>
          <w:szCs w:val="24"/>
          <w:lang w:val="hr-HR"/>
        </w:rPr>
        <w:t>Šišan</w:t>
      </w:r>
      <w:r w:rsidR="00E8344B">
        <w:rPr>
          <w:szCs w:val="24"/>
          <w:lang w:val="hr-HR"/>
        </w:rPr>
        <w:t xml:space="preserve">, </w:t>
      </w:r>
      <w:r w:rsidR="00885B2C">
        <w:rPr>
          <w:szCs w:val="24"/>
          <w:lang w:val="hr-HR"/>
        </w:rPr>
        <w:t>Centar 67</w:t>
      </w:r>
      <w:r w:rsidR="00E8344B">
        <w:rPr>
          <w:szCs w:val="24"/>
          <w:lang w:val="hr-HR"/>
        </w:rPr>
        <w:t xml:space="preserve">, OIB: </w:t>
      </w:r>
      <w:r w:rsidR="00885B2C">
        <w:rPr>
          <w:szCs w:val="24"/>
          <w:lang w:val="hr-HR"/>
        </w:rPr>
        <w:t>16358912372</w:t>
      </w:r>
      <w:r w:rsidR="00863208" w:rsidRPr="000F6D56">
        <w:rPr>
          <w:szCs w:val="24"/>
          <w:lang w:val="hr-HR"/>
        </w:rPr>
        <w:t xml:space="preserve">, </w:t>
      </w:r>
      <w:r w:rsidR="00F30032">
        <w:rPr>
          <w:szCs w:val="24"/>
          <w:lang w:val="hr-HR"/>
        </w:rPr>
        <w:t>18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E530E7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ZOKI BRADA JEDAN j.d.o.o. Šišan, Centar 67, OIB: 16358912372,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E530E7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Pr="00F30032">
        <w:rPr>
          <w:szCs w:val="24"/>
          <w:lang w:val="hr-HR"/>
        </w:rPr>
        <w:t xml:space="preserve">. svibnja 2016. u </w:t>
      </w:r>
      <w:r>
        <w:rPr>
          <w:szCs w:val="24"/>
          <w:lang w:val="hr-HR"/>
        </w:rPr>
        <w:t>9:4</w:t>
      </w:r>
      <w:r w:rsidRPr="00F30032">
        <w:rPr>
          <w:szCs w:val="24"/>
          <w:lang w:val="hr-HR"/>
        </w:rPr>
        <w:t xml:space="preserve">0 sati, u Trgovačkom sudu u Pazinu, </w:t>
      </w:r>
      <w:proofErr w:type="spellStart"/>
      <w:r w:rsidRPr="00F30032">
        <w:rPr>
          <w:szCs w:val="24"/>
          <w:lang w:val="hr-HR"/>
        </w:rPr>
        <w:t>Dršćevka</w:t>
      </w:r>
      <w:proofErr w:type="spellEnd"/>
      <w:r w:rsidRPr="00F30032">
        <w:rPr>
          <w:szCs w:val="24"/>
          <w:lang w:val="hr-HR"/>
        </w:rPr>
        <w:t xml:space="preserve"> 1, sudnica 1,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 dužnik ZOKI BRADA JEDAN j.d.o.o. Ši</w:t>
      </w:r>
      <w:r>
        <w:rPr>
          <w:szCs w:val="24"/>
          <w:lang w:val="hr-HR"/>
        </w:rPr>
        <w:t>šan, Centar 67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 zakonski zastupnik dužnika Zoran Račić iz Šišana, Centar 67.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center"/>
        <w:rPr>
          <w:szCs w:val="24"/>
          <w:lang w:val="hr-HR"/>
        </w:rPr>
      </w:pPr>
      <w:r w:rsidRPr="00F30032">
        <w:rPr>
          <w:szCs w:val="24"/>
          <w:lang w:val="hr-HR"/>
        </w:rPr>
        <w:t>U Pazinu, 1</w:t>
      </w:r>
      <w:r>
        <w:rPr>
          <w:szCs w:val="24"/>
          <w:lang w:val="hr-HR"/>
        </w:rPr>
        <w:t>8</w:t>
      </w:r>
      <w:r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E530E7" w:rsidP="00F30032" w:rsidR="00E530E7">
      <w:pPr>
        <w:ind w:right="512"/>
        <w:jc w:val="both"/>
        <w:rPr>
          <w:szCs w:val="24"/>
          <w:lang w:val="hr-HR"/>
        </w:rPr>
      </w:pPr>
    </w:p>
    <w:p w:rsidRDefault="00E530E7" w:rsidP="00F30032" w:rsidR="00E530E7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predlagatelj FINA, Podružnica Pula, </w:t>
      </w:r>
      <w:proofErr w:type="spellStart"/>
      <w:r w:rsidRPr="00F30032">
        <w:rPr>
          <w:szCs w:val="24"/>
          <w:lang w:val="hr-HR"/>
        </w:rPr>
        <w:t>Giardini</w:t>
      </w:r>
      <w:proofErr w:type="spellEnd"/>
      <w:r w:rsidRPr="00F30032">
        <w:rPr>
          <w:szCs w:val="24"/>
          <w:lang w:val="hr-HR"/>
        </w:rPr>
        <w:t xml:space="preserve">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dužnik ZOKI BRADA JEDAN j.d.o.o. Šišan, Centar 67,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Zoran Račić iz Šišana, Centar 67,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530E7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634" w:rsidP="00E95B75" w:rsidR="00991634">
      <w:r>
        <w:separator/>
      </w:r>
    </w:p>
  </w:endnote>
  <w:endnote w:id="0" w:type="continuationSeparator">
    <w:p w:rsidRDefault="00991634" w:rsidP="00E95B75" w:rsidR="00991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634" w:rsidP="00E95B75" w:rsidR="00991634">
      <w:r>
        <w:separator/>
      </w:r>
    </w:p>
  </w:footnote>
  <w:footnote w:id="0" w:type="continuationSeparator">
    <w:p w:rsidRDefault="00991634" w:rsidP="00E95B75" w:rsidR="00991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885B2C">
      <w:t>459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2554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8A0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C69D0"/>
    <w:rsid w:val="00B21FA5"/>
    <w:rsid w:val="00B3094D"/>
    <w:rsid w:val="00B3134C"/>
    <w:rsid w:val="00B35FDC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30E7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5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8A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58A0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58A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58A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5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8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58A0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58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58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BRADA JEDAN j.d.o.o. ŠIŠAN</izvorni_sadrzaj>
    <derivirana_varijabla naziv="DomainObject.Predmet.ProtustrankaFormated_1">  ZOKI BRADA JEDAN j.d.o.o. ŠIŠAN</derivirana_varijabla>
  </DomainObject.Predmet.ProtustrankaFormated>
  <DomainObject.Predmet.ProtustrankaFormatedOIB>
    <izvorni_sadrzaj>  ZOKI BRADA JEDAN j.d.o.o. ŠIŠAN, OIB 16358912372</izvorni_sadrzaj>
    <derivirana_varijabla naziv="DomainObject.Predmet.ProtustrankaFormatedOIB_1">  ZOKI BRADA JEDAN j.d.o.o. ŠIŠAN, OIB 16358912372</derivirana_varijabla>
  </DomainObject.Predmet.ProtustrankaFormatedOIB>
  <DomainObject.Predmet.ProtustrankaFormatedWithAdress>
    <izvorni_sadrzaj> ZOKI BRADA JEDAN j.d.o.o. ŠIŠAN, Centar 67, 52100 Šišan</izvorni_sadrzaj>
    <derivirana_varijabla naziv="DomainObject.Predmet.ProtustrankaFormatedWithAdress_1"> ZOKI BRADA JEDAN j.d.o.o. ŠIŠAN, Centar 67, 52100 Šišan</derivirana_varijabla>
  </DomainObject.Predmet.ProtustrankaFormatedWithAdress>
  <DomainObject.Predmet.ProtustrankaFormatedWithAdressOIB>
    <izvorni_sadrzaj> ZOKI BRADA JEDAN j.d.o.o. ŠIŠAN, OIB 16358912372, Centar 67, 52100 Šišan</izvorni_sadrzaj>
    <derivirana_varijabla naziv="DomainObject.Predmet.ProtustrankaFormatedWithAdressOIB_1"> ZOKI BRADA JEDAN j.d.o.o. ŠIŠAN, OIB 16358912372, Centar 67, 52100 Šišan</derivirana_varijabla>
  </DomainObject.Predmet.ProtustrankaFormatedWithAdressOIB>
  <DomainObject.Predmet.ProtustrankaWithAdress>
    <izvorni_sadrzaj>ZOKI BRADA JEDAN j.d.o.o. ŠIŠAN Centar 67, 52100 Šišan</izvorni_sadrzaj>
    <derivirana_varijabla naziv="DomainObject.Predmet.ProtustrankaWithAdress_1">ZOKI BRADA JEDAN j.d.o.o. ŠIŠAN Centar 67, 52100 Šišan</derivirana_varijabla>
  </DomainObject.Predmet.ProtustrankaWithAdress>
  <DomainObject.Predmet.ProtustrankaWithAdressOIB>
    <izvorni_sadrzaj>ZOKI BRADA JEDAN j.d.o.o. ŠIŠAN, OIB 16358912372, Centar 67, 52100 Šišan</izvorni_sadrzaj>
    <derivirana_varijabla naziv="DomainObject.Predmet.ProtustrankaWithAdressOIB_1">ZOKI BRADA JEDAN j.d.o.o. ŠIŠAN, OIB 16358912372, Centar 67, 52100 Šišan</derivirana_varijabla>
  </DomainObject.Predmet.ProtustrankaWithAdressOIB>
  <DomainObject.Predmet.ProtustrankaNazivFormated>
    <izvorni_sadrzaj>ZOKI BRADA JEDAN j.d.o.o. ŠIŠAN</izvorni_sadrzaj>
    <derivirana_varijabla naziv="DomainObject.Predmet.ProtustrankaNazivFormated_1">ZOKI BRADA JEDAN j.d.o.o. ŠIŠAN</derivirana_varijabla>
  </DomainObject.Predmet.ProtustrankaNazivFormated>
  <DomainObject.Predmet.ProtustrankaNazivFormatedOIB>
    <izvorni_sadrzaj>ZOKI BRADA JEDAN j.d.o.o. ŠIŠAN, OIB 16358912372</izvorni_sadrzaj>
    <derivirana_varijabla naziv="DomainObject.Predmet.ProtustrankaNazivFormatedOIB_1">ZOKI BRADA JEDAN j.d.o.o. ŠIŠAN, OIB 16358912372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32102.35</izvorni_sadrzaj>
    <derivirana_varijabla naziv="DomainObject.Predmet.TrenutnaVrijednost_1">32102.35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ZOKI BRADA JEDAN j.d.o.o. ŠIŠAN</item>
    </izvorni_sadrzaj>
    <derivirana_varijabla naziv="DomainObject.Predmet.ProtuStrankaListFormated_1">
      <item>ZOKI BRADA JEDAN j.d.o.o. ŠIŠAN</item>
    </derivirana_varijabla>
  </DomainObject.Predmet.ProtuStrankaListFormated>
  <DomainObject.Predmet.ProtuStrankaListFormatedOIB>
    <izvorni_sadrzaj>
      <item>ZOKI BRADA JEDAN j.d.o.o. ŠIŠAN, OIB 16358912372</item>
    </izvorni_sadrzaj>
    <derivirana_varijabla naziv="DomainObject.Predmet.ProtuStrankaListFormatedOIB_1">
      <item>ZOKI BRADA JEDAN j.d.o.o. ŠIŠAN, OIB 16358912372</item>
    </derivirana_varijabla>
  </DomainObject.Predmet.ProtuStrankaListFormatedOIB>
  <DomainObject.Predmet.ProtuStrankaListFormatedWithAdress>
    <izvorni_sadrzaj>
      <item>ZOKI BRADA JEDAN j.d.o.o. ŠIŠAN, Centar 67, 52100 Šišan</item>
    </izvorni_sadrzaj>
    <derivirana_varijabla naziv="DomainObject.Predmet.ProtuStrankaListFormatedWithAdress_1">
      <item>ZOKI BRADA JEDAN j.d.o.o. ŠIŠAN, Centar 67, 52100 Šišan</item>
    </derivirana_varijabla>
  </DomainObject.Predmet.ProtuStrankaListFormatedWithAdress>
  <DomainObject.Predmet.ProtuStrankaListFormatedWithAdressOIB>
    <izvorni_sadrzaj>
      <item>ZOKI BRADA JEDAN j.d.o.o. ŠIŠAN, OIB 16358912372, Centar 67, 52100 Šišan</item>
    </izvorni_sadrzaj>
    <derivirana_varijabla naziv="DomainObject.Predmet.ProtuStrankaListFormatedWithAdressOIB_1">
      <item>ZOKI BRADA JEDAN j.d.o.o. ŠIŠAN, OIB 16358912372, Centar 67, 52100 Šišan</item>
    </derivirana_varijabla>
  </DomainObject.Predmet.ProtuStrankaListFormatedWithAdressOIB>
  <DomainObject.Predmet.ProtuStrankaListNazivFormated>
    <izvorni_sadrzaj>
      <item>ZOKI BRADA JEDAN j.d.o.o. ŠIŠAN</item>
    </izvorni_sadrzaj>
    <derivirana_varijabla naziv="DomainObject.Predmet.ProtuStrankaListNazivFormated_1">
      <item>ZOKI BRADA JEDAN j.d.o.o. ŠIŠAN</item>
    </derivirana_varijabla>
  </DomainObject.Predmet.ProtuStrankaListNazivFormated>
  <DomainObject.Predmet.ProtuStrankaListNazivFormatedOIB>
    <izvorni_sadrzaj>
      <item>ZOKI BRADA JEDAN j.d.o.o. ŠIŠAN, OIB 16358912372</item>
    </izvorni_sadrzaj>
    <derivirana_varijabla naziv="DomainObject.Predmet.ProtuStrankaListNazivFormatedOIB_1">
      <item>ZOKI BRADA JEDAN j.d.o.o. ŠIŠAN, OIB 16358912372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ZOKI BRADA JEDAN j.d.o.o. ŠIŠAN</izvorni_sadrzaj>
    <derivirana_varijabla naziv="DomainObject.Predmet.ProtustrankaIDrugi_1">ZOKI BRADA JEDAN j.d.o.o.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ZOKI BRADA JEDAN j.d.o.o. ŠIŠAN, OIB 16358912372, Centar 67, 52100 Šišan</izvorni_sadrzaj>
    <derivirana_varijabla naziv="DomainObject.Predmet.ProtustrankaIDrugiAdressOIB_1">ZOKI BRADA JEDAN j.d.o.o. ŠIŠAN, OIB 16358912372, Centar 67,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ZOKI BRADA JEDAN j.d.o.o. ŠIŠAN</item>
    </izvorni_sadrzaj>
    <derivirana_varijabla naziv="DomainObject.Predmet.SudioniciListNaziv_1">
      <item>FINANCIJSKA AGENCIJA, RC RIJEKA, PODRUŽNICA PULA, PULA</item>
      <item>ZOKI BRADA JEDAN j.d.o.o.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ZOKI BRADA JEDAN j.d.o.o. ŠIŠAN, OIB 16358912372, Centar 67,52100 Šišan</item>
    </izvorni_sadrzaj>
    <derivirana_varijabla naziv="DomainObject.Predmet.SudioniciListAdressOIB_1">
      <item>FINANCIJSKA AGENCIJA, RC RIJEKA, PODRUŽNICA PULA, PULA, OIB 85821130368, Ulica grada Vukovara 70,10000 Zagreb</item>
      <item>ZOKI BRADA JEDAN j.d.o.o. ŠIŠAN, OIB 16358912372, Centar 67,52100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16358912372</item>
    </izvorni_sadrzaj>
    <derivirana_varijabla naziv="DomainObject.Predmet.SudioniciListNazivOIB_1">
      <item>, OIB 85821130368</item>
      <item>, OIB 16358912372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1149</properties:Characters>
  <properties:Lines>44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2016-03-21T08:34:00Z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2016-03-21T08:39:00Z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