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917ca" w14:paraId="44917ca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AF581A">
        <w:t>765</w:t>
      </w:r>
      <w:r w:rsidR="00EB4DE6">
        <w:t>/15</w:t>
      </w:r>
    </w:p>
    <w:p w:rsidRDefault="001474FA" w:rsidP="007046CC" w:rsidR="001474FA"/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</w:t>
      </w:r>
      <w:r w:rsidR="001474FA" w:rsidRPr="00D15879">
        <w:t>OIB: 39670464653</w:t>
      </w:r>
      <w:r w:rsidR="001474FA">
        <w:t xml:space="preserve">, </w:t>
      </w:r>
      <w:r>
        <w:t xml:space="preserve">po stečajnom sucu Tereziji Goreta, u skraćenom </w:t>
      </w:r>
      <w:r w:rsidR="00EB4DE6">
        <w:t>stečajnom postupku nad dužnikom</w:t>
      </w:r>
      <w:r w:rsidR="00EF3B96">
        <w:t xml:space="preserve"> </w:t>
      </w:r>
      <w:r w:rsidR="00AF581A">
        <w:t>UDRUGA ZA PROMOVIRANJE HUMANOSTI I URBANE KULTURE, Ulica Gojka Šuška 5, Knin, OIB: 20520943367,</w:t>
      </w:r>
      <w:r w:rsidR="00A64BC7">
        <w:t xml:space="preserve">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8662B9">
        <w:t>1</w:t>
      </w:r>
      <w:r w:rsidR="001474FA">
        <w:t>8</w:t>
      </w:r>
      <w:r>
        <w:t xml:space="preserve">. </w:t>
      </w:r>
      <w:r w:rsidR="001474FA">
        <w:t>siječnja</w:t>
      </w:r>
      <w:r w:rsidR="00EB4DE6">
        <w:t xml:space="preserve"> 201</w:t>
      </w:r>
      <w:r w:rsidR="001474FA">
        <w:t>7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976471">
        <w:t xml:space="preserve">UDRUGA ZA PROMOVIRANJE HUMANOSTI I URBANE KULTURE, Ulica Gojka Šuška 5, Knin, OIB: 20520943367, </w:t>
      </w:r>
      <w:r w:rsidR="007046CC">
        <w:t xml:space="preserve">sa danom </w:t>
      </w:r>
      <w:r w:rsidR="008662B9">
        <w:t>1</w:t>
      </w:r>
      <w:r w:rsidR="001474FA">
        <w:t>8</w:t>
      </w:r>
      <w:r w:rsidR="007046CC">
        <w:t xml:space="preserve">. </w:t>
      </w:r>
      <w:r w:rsidR="001474FA">
        <w:t>siječnja</w:t>
      </w:r>
      <w:r>
        <w:t xml:space="preserve"> 201</w:t>
      </w:r>
      <w:r w:rsidR="001474FA">
        <w:t>7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1474FA">
        <w:t>Ivan Gjurašić iz Zagreba, Petrinjska 28, OIB 66025260916.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</w:t>
      </w:r>
      <w:r w:rsidR="00D16FDE">
        <w:t xml:space="preserve"> dužnikom</w:t>
      </w:r>
      <w:r>
        <w:t xml:space="preserve"> </w:t>
      </w:r>
      <w:r w:rsidR="00976471">
        <w:t>UDRUGA ZA PROMOVIRANJE HUMANOSTI I URBANE KULTURE, Ulica Gojka Šuška 5, Knin, OIB: 20520943367,</w:t>
      </w:r>
      <w:r w:rsidR="00A64BC7">
        <w:t xml:space="preserve"> </w:t>
      </w:r>
      <w:r w:rsidR="00D16FDE">
        <w:t xml:space="preserve"> </w:t>
      </w:r>
      <w:r>
        <w:t xml:space="preserve">sa danom </w:t>
      </w:r>
      <w:r w:rsidR="008662B9">
        <w:t>1</w:t>
      </w:r>
      <w:r w:rsidR="001474FA">
        <w:t>8</w:t>
      </w:r>
      <w:r>
        <w:t xml:space="preserve">. </w:t>
      </w:r>
      <w:r w:rsidR="001474FA">
        <w:t>siječnja</w:t>
      </w:r>
      <w:r w:rsidR="00EB4DE6">
        <w:t xml:space="preserve"> 201</w:t>
      </w:r>
      <w:r w:rsidR="001474FA">
        <w:t>7</w:t>
      </w:r>
      <w:r>
        <w:t>. godine.</w:t>
      </w:r>
    </w:p>
    <w:p w:rsidRDefault="007046CC" w:rsidP="007046CC" w:rsidR="007046CC"/>
    <w:p w:rsidRDefault="001474FA" w:rsidP="001474FA" w:rsidR="001474FA">
      <w:pPr>
        <w:jc w:val="both"/>
      </w:pPr>
      <w:r>
        <w:t>4. Ovo rješenje će se javno objaviti i dostaviti Registru udruga radi upisa činjenice otvaranja i istovremenog zaključenja skraćenog stečajnog postupka odmah po objavi na e-oglasnoj ploči i po pravomoćnosti radi brisanja stečajnog dužnika iz registra udruga.</w:t>
      </w:r>
    </w:p>
    <w:p w:rsidRDefault="001474FA" w:rsidP="001474FA" w:rsidR="001474FA">
      <w:pPr>
        <w:jc w:val="both"/>
      </w:pPr>
    </w:p>
    <w:p w:rsidRDefault="001474FA" w:rsidP="001474FA" w:rsidR="001474FA">
      <w:pPr>
        <w:jc w:val="both"/>
      </w:pPr>
      <w: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1474FA" w:rsidP="001474FA" w:rsidR="001474FA"/>
    <w:p w:rsidRDefault="007046CC" w:rsidP="001474FA" w:rsidR="007046CC">
      <w:pPr>
        <w:jc w:val="center"/>
      </w:pPr>
      <w:r>
        <w:t>Obrazloženje</w:t>
      </w:r>
    </w:p>
    <w:p w:rsidRDefault="00EB4DE6" w:rsidP="007046CC" w:rsidR="00EB4DE6"/>
    <w:p w:rsidRDefault="007046CC" w:rsidP="00EB4DE6" w:rsidR="00E83EE3">
      <w:pPr>
        <w:ind w:firstLine="708"/>
        <w:jc w:val="both"/>
      </w:pPr>
      <w:r>
        <w:lastRenderedPageBreak/>
        <w:t xml:space="preserve">Dana </w:t>
      </w:r>
      <w:r w:rsidR="00976471">
        <w:t>27</w:t>
      </w:r>
      <w:r>
        <w:t xml:space="preserve">. </w:t>
      </w:r>
      <w:r w:rsidR="00976471">
        <w:t>studenog</w:t>
      </w:r>
      <w:r w:rsidR="00EB4DE6">
        <w:t xml:space="preserve">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976471">
        <w:t>UDRUGA ZA PROMOVIRANJE HUMANOSTI I URBANE KULTURE, Ulica Gojka Šuška 5, Knin, OIB: 20520943367.</w:t>
      </w:r>
    </w:p>
    <w:p w:rsidRDefault="001474FA" w:rsidP="00EB4DE6" w:rsidR="001474FA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976471">
        <w:t>765</w:t>
      </w:r>
      <w:r>
        <w:t>/2015</w:t>
      </w:r>
      <w:r w:rsidR="007046CC">
        <w:t xml:space="preserve"> od dana </w:t>
      </w:r>
      <w:r w:rsidR="00E113E9">
        <w:t>0</w:t>
      </w:r>
      <w:r w:rsidR="008662B9">
        <w:t>8</w:t>
      </w:r>
      <w:r w:rsidR="007046CC">
        <w:t xml:space="preserve">. </w:t>
      </w:r>
      <w:r w:rsidR="008662B9">
        <w:t>siječnja</w:t>
      </w:r>
      <w:r w:rsidR="00A4361C">
        <w:t xml:space="preserve"> 201</w:t>
      </w:r>
      <w:r w:rsidR="008662B9">
        <w:t>6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C53C77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001483">
        <w:t>11</w:t>
      </w:r>
      <w:r w:rsidR="003038A0">
        <w:t xml:space="preserve">. </w:t>
      </w:r>
      <w:r w:rsidR="00001483">
        <w:t>siječnja</w:t>
      </w:r>
      <w:r w:rsidR="00A4361C">
        <w:t xml:space="preserve">  201</w:t>
      </w:r>
      <w:r w:rsidR="00001483">
        <w:t>6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8662B9">
        <w:t>1</w:t>
      </w:r>
      <w:r w:rsidR="001474FA">
        <w:t>8</w:t>
      </w:r>
      <w:r>
        <w:t xml:space="preserve">. </w:t>
      </w:r>
      <w:r w:rsidR="001474FA">
        <w:t>siječnja</w:t>
      </w:r>
      <w:r w:rsidR="00A4361C">
        <w:t xml:space="preserve"> 201</w:t>
      </w:r>
      <w:r w:rsidR="001474FA">
        <w:t>7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</w:t>
      </w:r>
      <w:r w:rsidR="008662B9">
        <w:t>dužniku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registr</w:t>
      </w:r>
      <w:r w:rsidR="001474FA">
        <w:t>u udruga prije i</w:t>
      </w:r>
      <w:r>
        <w:t xml:space="preserve"> po pravomoćnosti</w:t>
      </w:r>
    </w:p>
    <w:p w:rsidRDefault="008662B9" w:rsidP="007046CC" w:rsidR="007046CC">
      <w:r>
        <w:t>6. Porezna uprava - ispostava Šibenik</w:t>
      </w:r>
    </w:p>
    <w:p w:rsidRDefault="008662B9" w:rsidP="007046CC" w:rsidR="007046CC">
      <w:r>
        <w:t>7. ŽDO, Građansko-upravni odjel</w:t>
      </w:r>
    </w:p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1A01" w:rsidP="00EB4DE6" w:rsidR="00061A01">
      <w:r>
        <w:separator/>
      </w:r>
    </w:p>
  </w:endnote>
  <w:endnote w:id="0" w:type="continuationSeparator">
    <w:p w:rsidRDefault="00061A01" w:rsidP="00EB4DE6" w:rsidR="00061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1A01" w:rsidP="00EB4DE6" w:rsidR="00061A01">
      <w:r>
        <w:separator/>
      </w:r>
    </w:p>
  </w:footnote>
  <w:footnote w:id="0" w:type="continuationSeparator">
    <w:p w:rsidRDefault="00061A01" w:rsidP="00EB4DE6" w:rsidR="00061A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1744AD">
      <w:rPr>
        <w:noProof/>
      </w:rPr>
      <w:t>2</w:t>
    </w:r>
    <w:r>
      <w:fldChar w:fldCharType="end"/>
    </w:r>
    <w:r>
      <w:t xml:space="preserve">                            </w:t>
    </w:r>
    <w:r w:rsidR="00B73BD2">
      <w:t xml:space="preserve">                        9 St-</w:t>
    </w:r>
    <w:r w:rsidR="00976471">
      <w:t>765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01483"/>
    <w:rsid w:val="0004786B"/>
    <w:rsid w:val="000562B5"/>
    <w:rsid w:val="00061A01"/>
    <w:rsid w:val="000F68AC"/>
    <w:rsid w:val="00122CE6"/>
    <w:rsid w:val="0012595C"/>
    <w:rsid w:val="001474FA"/>
    <w:rsid w:val="0015754B"/>
    <w:rsid w:val="00167A45"/>
    <w:rsid w:val="0017049D"/>
    <w:rsid w:val="001744AD"/>
    <w:rsid w:val="001A052D"/>
    <w:rsid w:val="001A1043"/>
    <w:rsid w:val="001F5F1A"/>
    <w:rsid w:val="00221738"/>
    <w:rsid w:val="002225CF"/>
    <w:rsid w:val="00245AAE"/>
    <w:rsid w:val="00270605"/>
    <w:rsid w:val="002A3D3A"/>
    <w:rsid w:val="002A577B"/>
    <w:rsid w:val="002B4B1E"/>
    <w:rsid w:val="003038A0"/>
    <w:rsid w:val="00347B56"/>
    <w:rsid w:val="00353ACD"/>
    <w:rsid w:val="004052EA"/>
    <w:rsid w:val="004C082B"/>
    <w:rsid w:val="004D127C"/>
    <w:rsid w:val="004D1A15"/>
    <w:rsid w:val="004E0233"/>
    <w:rsid w:val="00512737"/>
    <w:rsid w:val="00527C04"/>
    <w:rsid w:val="00575BD4"/>
    <w:rsid w:val="005944A7"/>
    <w:rsid w:val="005A65D7"/>
    <w:rsid w:val="005D784B"/>
    <w:rsid w:val="005E392A"/>
    <w:rsid w:val="00640F3D"/>
    <w:rsid w:val="00641917"/>
    <w:rsid w:val="00693FAB"/>
    <w:rsid w:val="006951CE"/>
    <w:rsid w:val="006B0D58"/>
    <w:rsid w:val="006E3CDE"/>
    <w:rsid w:val="006E5648"/>
    <w:rsid w:val="007046CC"/>
    <w:rsid w:val="00744774"/>
    <w:rsid w:val="00760461"/>
    <w:rsid w:val="00765CC8"/>
    <w:rsid w:val="007766F7"/>
    <w:rsid w:val="00791DC6"/>
    <w:rsid w:val="007A70EC"/>
    <w:rsid w:val="008068F2"/>
    <w:rsid w:val="008074FB"/>
    <w:rsid w:val="0083216F"/>
    <w:rsid w:val="0085146B"/>
    <w:rsid w:val="008662B9"/>
    <w:rsid w:val="00867989"/>
    <w:rsid w:val="008B03EF"/>
    <w:rsid w:val="008B163C"/>
    <w:rsid w:val="008B205A"/>
    <w:rsid w:val="009229A6"/>
    <w:rsid w:val="00976471"/>
    <w:rsid w:val="009D1154"/>
    <w:rsid w:val="009D6110"/>
    <w:rsid w:val="009F4ED6"/>
    <w:rsid w:val="00A05719"/>
    <w:rsid w:val="00A30D2E"/>
    <w:rsid w:val="00A4361C"/>
    <w:rsid w:val="00A64BC7"/>
    <w:rsid w:val="00AC5066"/>
    <w:rsid w:val="00AE6B36"/>
    <w:rsid w:val="00AF581A"/>
    <w:rsid w:val="00B73BD2"/>
    <w:rsid w:val="00BF0B58"/>
    <w:rsid w:val="00C07A69"/>
    <w:rsid w:val="00C2699B"/>
    <w:rsid w:val="00C36B21"/>
    <w:rsid w:val="00C53C77"/>
    <w:rsid w:val="00C63B34"/>
    <w:rsid w:val="00C84E3C"/>
    <w:rsid w:val="00C86E8D"/>
    <w:rsid w:val="00CB4E78"/>
    <w:rsid w:val="00CC19DD"/>
    <w:rsid w:val="00CD2D78"/>
    <w:rsid w:val="00D140B1"/>
    <w:rsid w:val="00D16FDE"/>
    <w:rsid w:val="00D3065F"/>
    <w:rsid w:val="00DB7BC7"/>
    <w:rsid w:val="00E04CB1"/>
    <w:rsid w:val="00E113E9"/>
    <w:rsid w:val="00E1175B"/>
    <w:rsid w:val="00E83EE3"/>
    <w:rsid w:val="00EB4DE6"/>
    <w:rsid w:val="00EC15DD"/>
    <w:rsid w:val="00EF3B96"/>
    <w:rsid w:val="00F2096A"/>
    <w:rsid w:val="00F85021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balonia" w:type="paragraph">
    <w:name w:val="Balloon Text"/>
    <w:basedOn w:val="Normal"/>
    <w:link w:val="TekstbaloniaChar"/>
    <w:rsid w:val="007766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766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08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8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8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8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8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balonia" w:type="paragraph">
    <w:name w:val="Balloon Text"/>
    <w:basedOn w:val="Normal"/>
    <w:link w:val="TekstbaloniaChar"/>
    <w:rsid w:val="007766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766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08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8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8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8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8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8423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St-765/2015</izvorni_sadrzaj>
    <derivirana_varijabla naziv="DomainObject.Predmet.OznakaBroj_1">St-765/2015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PROMOVIRANJE HUMANOSTI I URBANE KULTURE</izvorni_sadrzaj>
    <derivirana_varijabla naziv="DomainObject.Predmet.ProtustrankaFormated_1">  UDRUGA ZA PROMOVIRANJE HUMANOSTI I URBANE KULTURE</derivirana_varijabla>
  </DomainObject.Predmet.ProtustrankaFormated>
  <DomainObject.Predmet.ProtustrankaFormatedOIB>
    <izvorni_sadrzaj>  UDRUGA ZA PROMOVIRANJE HUMANOSTI I URBANE KULTURE, OIB 20520943367</izvorni_sadrzaj>
    <derivirana_varijabla naziv="DomainObject.Predmet.ProtustrankaFormatedOIB_1">  UDRUGA ZA PROMOVIRANJE HUMANOSTI I URBANE KULTURE, OIB 20520943367</derivirana_varijabla>
  </DomainObject.Predmet.ProtustrankaFormatedOIB>
  <DomainObject.Predmet.ProtustrankaFormatedWithAdress>
    <izvorni_sadrzaj> UDRUGA ZA PROMOVIRANJE HUMANOSTI I URBANE KULTURE, Ulica Gojka Šuška 5, 22300 Knin</izvorni_sadrzaj>
    <derivirana_varijabla naziv="DomainObject.Predmet.ProtustrankaFormatedWithAdress_1"> UDRUGA ZA PROMOVIRANJE HUMANOSTI I URBANE KULTURE, Ulica Gojka Šuška 5, 22300 Knin</derivirana_varijabla>
  </DomainObject.Predmet.ProtustrankaFormatedWithAdress>
  <DomainObject.Predmet.ProtustrankaFormatedWithAdressOIB>
    <izvorni_sadrzaj> UDRUGA ZA PROMOVIRANJE HUMANOSTI I URBANE KULTURE, OIB 20520943367, Ulica Gojka Šuška 5, 22300 Knin</izvorni_sadrzaj>
    <derivirana_varijabla naziv="DomainObject.Predmet.ProtustrankaFormatedWithAdressOIB_1"> UDRUGA ZA PROMOVIRANJE HUMANOSTI I URBANE KULTURE, OIB 20520943367, Ulica Gojka Šuška 5, 22300 Knin</derivirana_varijabla>
  </DomainObject.Predmet.ProtustrankaFormatedWithAdressOIB>
  <DomainObject.Predmet.ProtustrankaWithAdress>
    <izvorni_sadrzaj>UDRUGA ZA PROMOVIRANJE HUMANOSTI I URBANE KULTURE Ulica Gojka Šuška 5, 22300 Knin</izvorni_sadrzaj>
    <derivirana_varijabla naziv="DomainObject.Predmet.ProtustrankaWithAdress_1">UDRUGA ZA PROMOVIRANJE HUMANOSTI I URBANE KULTURE Ulica Gojka Šuška 5, 22300 Knin</derivirana_varijabla>
  </DomainObject.Predmet.ProtustrankaWithAdress>
  <DomainObject.Predmet.ProtustrankaWithAdressOIB>
    <izvorni_sadrzaj>UDRUGA ZA PROMOVIRANJE HUMANOSTI I URBANE KULTURE, OIB 20520943367, Ulica Gojka Šuška 5, 22300 Knin</izvorni_sadrzaj>
    <derivirana_varijabla naziv="DomainObject.Predmet.ProtustrankaWithAdressOIB_1">UDRUGA ZA PROMOVIRANJE HUMANOSTI I URBANE KULTURE, OIB 20520943367, Ulica Gojka Šuška 5, 22300 Knin</derivirana_varijabla>
  </DomainObject.Predmet.ProtustrankaWithAdressOIB>
  <DomainObject.Predmet.ProtustrankaNazivFormated>
    <izvorni_sadrzaj>UDRUGA ZA PROMOVIRANJE HUMANOSTI I URBANE KULTURE</izvorni_sadrzaj>
    <derivirana_varijabla naziv="DomainObject.Predmet.ProtustrankaNazivFormated_1">UDRUGA ZA PROMOVIRANJE HUMANOSTI I URBANE KULTURE</derivirana_varijabla>
  </DomainObject.Predmet.ProtustrankaNazivFormated>
  <DomainObject.Predmet.ProtustrankaNazivFormatedOIB>
    <izvorni_sadrzaj>UDRUGA ZA PROMOVIRANJE HUMANOSTI I URBANE KULTURE, OIB 20520943367</izvorni_sadrzaj>
    <derivirana_varijabla naziv="DomainObject.Predmet.ProtustrankaNazivFormatedOIB_1">UDRUGA ZA PROMOVIRANJE HUMANOSTI I URBANE KULTURE, OIB 20520943367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ZA PROMOVIRANJE HUMANOSTI I URBANE KULTURE</item>
    </izvorni_sadrzaj>
    <derivirana_varijabla naziv="DomainObject.Predmet.ProtuStrankaListFormated_1">
      <item>UDRUGA ZA PROMOVIRANJE HUMANOSTI I URBANE KULTURE</item>
    </derivirana_varijabla>
  </DomainObject.Predmet.ProtuStrankaListFormated>
  <DomainObject.Predmet.ProtuStrankaListFormatedOIB>
    <izvorni_sadrzaj>
      <item>UDRUGA ZA PROMOVIRANJE HUMANOSTI I URBANE KULTURE, OIB 20520943367</item>
    </izvorni_sadrzaj>
    <derivirana_varijabla naziv="DomainObject.Predmet.ProtuStrankaListFormatedOIB_1">
      <item>UDRUGA ZA PROMOVIRANJE HUMANOSTI I URBANE KULTURE, OIB 20520943367</item>
    </derivirana_varijabla>
  </DomainObject.Predmet.ProtuStrankaListFormatedOIB>
  <DomainObject.Predmet.ProtuStrankaListFormatedWithAdress>
    <izvorni_sadrzaj>
      <item>UDRUGA ZA PROMOVIRANJE HUMANOSTI I URBANE KULTURE, Ulica Gojka Šuška 5, 22300 Knin</item>
    </izvorni_sadrzaj>
    <derivirana_varijabla naziv="DomainObject.Predmet.ProtuStrankaListFormatedWithAdress_1">
      <item>UDRUGA ZA PROMOVIRANJE HUMANOSTI I URBANE KULTURE, Ulica Gojka Šuška 5, 22300 Knin</item>
    </derivirana_varijabla>
  </DomainObject.Predmet.ProtuStrankaListFormatedWithAdress>
  <DomainObject.Predmet.ProtuStrankaListFormatedWithAdressOIB>
    <izvorni_sadrzaj>
      <item>UDRUGA ZA PROMOVIRANJE HUMANOSTI I URBANE KULTURE, OIB 20520943367, Ulica Gojka Šuška 5, 22300 Knin</item>
    </izvorni_sadrzaj>
    <derivirana_varijabla naziv="DomainObject.Predmet.ProtuStrankaListFormatedWithAdressOIB_1">
      <item>UDRUGA ZA PROMOVIRANJE HUMANOSTI I URBANE KULTURE, OIB 20520943367, Ulica Gojka Šuška 5, 22300 Knin</item>
    </derivirana_varijabla>
  </DomainObject.Predmet.ProtuStrankaListFormatedWithAdressOIB>
  <DomainObject.Predmet.ProtuStrankaListNazivFormated>
    <izvorni_sadrzaj>
      <item>UDRUGA ZA PROMOVIRANJE HUMANOSTI I URBANE KULTURE</item>
    </izvorni_sadrzaj>
    <derivirana_varijabla naziv="DomainObject.Predmet.ProtuStrankaListNazivFormated_1">
      <item>UDRUGA ZA PROMOVIRANJE HUMANOSTI I URBANE KULTURE</item>
    </derivirana_varijabla>
  </DomainObject.Predmet.ProtuStrankaListNazivFormated>
  <DomainObject.Predmet.ProtuStrankaListNazivFormatedOIB>
    <izvorni_sadrzaj>
      <item>UDRUGA ZA PROMOVIRANJE HUMANOSTI I URBANE KULTURE, OIB 20520943367</item>
    </izvorni_sadrzaj>
    <derivirana_varijabla naziv="DomainObject.Predmet.ProtuStrankaListNazivFormatedOIB_1">
      <item>UDRUGA ZA PROMOVIRANJE HUMANOSTI I URBANE KULTURE, OIB 20520943367</item>
    </derivirana_varijabla>
  </DomainObject.Predmet.ProtuStrankaListNazivFormatedOIB>
  <DomainObject.Predmet.OstaliListFormated>
    <izvorni_sadrzaj>
      <item>Mihailo Kragulj</item>
    </izvorni_sadrzaj>
    <derivirana_varijabla naziv="DomainObject.Predmet.OstaliListFormated_1">
      <item>Mihailo Kragulj</item>
    </derivirana_varijabla>
  </DomainObject.Predmet.OstaliListFormated>
  <DomainObject.Predmet.OstaliListFormatedOIB>
    <izvorni_sadrzaj>
      <item>Mihailo Kragulj, OIB 97070309742</item>
    </izvorni_sadrzaj>
    <derivirana_varijabla naziv="DomainObject.Predmet.OstaliListFormatedOIB_1">
      <item>Mihailo Kragulj, OIB 97070309742</item>
    </derivirana_varijabla>
  </DomainObject.Predmet.OstaliListFormatedOIB>
  <DomainObject.Predmet.OstaliListFormatedWithAdress>
    <izvorni_sadrzaj>
      <item>Mihailo Kragulj, Šuškova 5, 22300 Knin</item>
    </izvorni_sadrzaj>
    <derivirana_varijabla naziv="DomainObject.Predmet.OstaliListFormatedWithAdress_1">
      <item>Mihailo Kragulj, Šuškova 5, 22300 Knin</item>
    </derivirana_varijabla>
  </DomainObject.Predmet.OstaliListFormatedWithAdress>
  <DomainObject.Predmet.OstaliListFormatedWithAdressOIB>
    <izvorni_sadrzaj>
      <item>Mihailo Kragulj, OIB 97070309742, Šuškova 5, 22300 Knin</item>
    </izvorni_sadrzaj>
    <derivirana_varijabla naziv="DomainObject.Predmet.OstaliListFormatedWithAdressOIB_1">
      <item>Mihailo Kragulj, OIB 97070309742, Šuškova 5, 22300 Knin</item>
    </derivirana_varijabla>
  </DomainObject.Predmet.OstaliListFormatedWithAdressOIB>
  <DomainObject.Predmet.OstaliListNazivFormated>
    <izvorni_sadrzaj>
      <item>Mihailo Kragulj</item>
    </izvorni_sadrzaj>
    <derivirana_varijabla naziv="DomainObject.Predmet.OstaliListNazivFormated_1">
      <item>Mihailo Kragulj</item>
    </derivirana_varijabla>
  </DomainObject.Predmet.OstaliListNazivFormated>
  <DomainObject.Predmet.OstaliListNazivFormatedOIB>
    <izvorni_sadrzaj>
      <item>Mihailo Kragulj, OIB 97070309742</item>
    </izvorni_sadrzaj>
    <derivirana_varijabla naziv="DomainObject.Predmet.OstaliListNazivFormatedOIB_1">
      <item>Mihailo Kragulj, OIB 97070309742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ZA PROMOVIRANJE HUMANOSTI I URBANE KULTURE</izvorni_sadrzaj>
    <derivirana_varijabla naziv="DomainObject.Predmet.ProtustrankaIDrugi_1">UDRUGA ZA PROMOVIRANJE HUMANOSTI I URBANE KULTURE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ZA PROMOVIRANJE HUMANOSTI I URBANE KULTURE, OIB 20520943367, Ulica Gojka Šuška 5, 22300 Knin</izvorni_sadrzaj>
    <derivirana_varijabla naziv="DomainObject.Predmet.ProtustrankaIDrugiAdressOIB_1">UDRUGA ZA PROMOVIRANJE HUMANOSTI I URBANE KULTURE, OIB 20520943367, Ulica Gojka Šuška 5,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UDRUGA ZA PROMOVIRANJE HUMANOSTI I URBANE KULTURE</item>
      <item>Mihailo Kragulj</item>
    </izvorni_sadrzaj>
    <derivirana_varijabla naziv="DomainObject.Predmet.SudioniciListNaziv_1">
      <item>FINA - Podružnica Šibenik</item>
      <item>UDRUGA ZA PROMOVIRANJE HUMANOSTI I URBANE KULTURE</item>
      <item>Mihailo Kragulj</item>
    </derivirana_varijabla>
  </DomainObject.Predmet.SudioniciListNaziv>
  <DomainObject.Predmet.SudioniciListAdressOIB>
    <izvorni_sadrzaj>
      <item>FINA - Podružnica Šibenik, OIB 85821130368, Perivoj L. Marune 1,22000 Šibenik</item>
      <item>UDRUGA ZA PROMOVIRANJE HUMANOSTI I URBANE KULTURE, OIB 20520943367, Ulica Gojka Šuška 5,22300 Knin</item>
      <item>Mihailo Kragulj, OIB 97070309742, Šuškova 5,22300 Knin</item>
    </izvorni_sadrzaj>
    <derivirana_varijabla naziv="DomainObject.Predmet.SudioniciListAdressOIB_1">
      <item>FINA - Podružnica Šibenik, OIB 85821130368, Perivoj L. Marune 1,22000 Šibenik</item>
      <item>UDRUGA ZA PROMOVIRANJE HUMANOSTI I URBANE KULTURE, OIB 20520943367, Ulica Gojka Šuška 5,22300 Knin</item>
      <item>Mihailo Kragulj, OIB 97070309742, Šuškova 5,22300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20520943367</item>
      <item>, OIB 97070309742</item>
    </izvorni_sadrzaj>
    <derivirana_varijabla naziv="DomainObject.Predmet.SudioniciListNazivOIB_1">
      <item>, OIB 85821130368</item>
      <item>, OIB 20520943367</item>
      <item>, OIB 97070309742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543</properties:Words>
  <properties:Characters>2993</properties:Characters>
  <properties:Lines>99</properties:Lines>
  <properties:Paragraphs>31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2016-04-07T08:17:00Z</dcterms:created>
  <dc:creator>mgulin1</dc:creator>
  <cp:lastModifiedBy>Terezija Goreta</cp:lastModifiedBy>
  <cp:lastPrinted>2017-01-18T11:35:00Z</cp:lastPrinted>
  <dcterms:modified xmlns:xsi="http://www.w3.org/2001/XMLSchema-instance" xsi:type="dcterms:W3CDTF">2017-01-18T11:38:00Z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