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d2df" w14:paraId="89ad2df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8C6E37">
        <w:rPr>
          <w:lang w:val="hr-HR"/>
        </w:rPr>
        <w:t>St-228/15-4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8C6E37">
        <w:t>FRATIS zadruga za proizvodnju, trgovinu i usluge, OIB: 12757498194, sa sjedištem u Koprivnici, Dr. Željka Selingera 4</w:t>
      </w:r>
      <w:r w:rsidR="0082762B">
        <w:t xml:space="preserve">, </w:t>
      </w:r>
      <w:r w:rsidR="002C5CA3">
        <w:t xml:space="preserve"> dana </w:t>
      </w:r>
      <w:r w:rsidR="00025B63">
        <w:t>21.</w:t>
      </w:r>
      <w:r w:rsidR="00920620">
        <w:t xml:space="preserve"> listopada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8C6E37">
        <w:t>FRATIS zadruga za proizvodnju, trgovinu i usluge, OIB: 12757498194, sa sjedištem u Koprivnici, Dr. Željka Selingera 4</w:t>
      </w:r>
      <w:r w:rsidR="0082762B">
        <w:t>,</w:t>
      </w:r>
      <w:r w:rsidR="008C35DC">
        <w:rPr>
          <w:lang w:val="hr-HR"/>
        </w:rPr>
        <w:t xml:space="preserve"> na dan </w:t>
      </w:r>
      <w:r w:rsidR="008C6E37">
        <w:rPr>
          <w:lang w:val="hr-HR"/>
        </w:rPr>
        <w:t>16.09.2015.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8C6E37">
        <w:rPr>
          <w:lang w:val="hr-HR"/>
        </w:rPr>
        <w:t>102.820,46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8C6E37">
        <w:t>FRATIS zadruga za proizvodnju, trgovinu i usluge, OIB: 12757498194, sa sjedištem u Koprivnici, Dr. Željka Selingera 4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90775E">
        <w:t xml:space="preserve"> troškova postupka u iznosu od 6.000,00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C6E37">
        <w:rPr>
          <w:lang w:val="hr-HR"/>
        </w:rPr>
        <w:t xml:space="preserve"> ovome sudu dana 21.09.2015.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8C6E37">
        <w:t>FRATIS zadruga za proizvodnju, trgovinu i usluge, OIB: 12757498194, sa sjedištem u Koprivnici, Dr. Željka Selingera 4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8C6E37">
        <w:rPr>
          <w:lang w:val="hr-HR"/>
        </w:rPr>
        <w:t>16.09.2015.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8C6E37">
        <w:rPr>
          <w:lang w:val="hr-HR"/>
        </w:rPr>
        <w:t>102.820,46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</w:t>
      </w:r>
      <w:r w:rsidR="008C6E37">
        <w:t xml:space="preserve">da </w:t>
      </w:r>
      <w:r w:rsidR="00B41B30">
        <w:t>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25B63">
        <w:rPr>
          <w:lang w:val="hr-HR"/>
        </w:rPr>
        <w:t>21</w:t>
      </w:r>
      <w:r w:rsidR="002E00D7">
        <w:rPr>
          <w:lang w:val="hr-HR"/>
        </w:rPr>
        <w:t>.</w:t>
      </w:r>
      <w:r>
        <w:rPr>
          <w:lang w:val="hr-HR"/>
        </w:rPr>
        <w:t xml:space="preserve"> listopada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B15" w:rsidP="007F64E0" w:rsidR="00F73B15">
      <w:r>
        <w:separator/>
      </w:r>
    </w:p>
  </w:endnote>
  <w:endnote w:id="0" w:type="continuationSeparator">
    <w:p w:rsidRDefault="00F73B15" w:rsidP="007F64E0" w:rsidR="00F73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B15" w:rsidP="007F64E0" w:rsidR="00F73B15">
      <w:r>
        <w:separator/>
      </w:r>
    </w:p>
  </w:footnote>
  <w:footnote w:id="0" w:type="continuationSeparator">
    <w:p w:rsidRDefault="00F73B15" w:rsidP="007F64E0" w:rsidR="00F73B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8C6E37">
      <w:rPr>
        <w:lang w:val="hr-HR"/>
      </w:rPr>
      <w:t>St-228/15-4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95E04" w:rsidRPr="00F95E04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37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26F7E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3B15"/>
    <w:rsid w:val="00F75537"/>
    <w:rsid w:val="00F76208"/>
    <w:rsid w:val="00F84BFC"/>
    <w:rsid w:val="00F92392"/>
    <w:rsid w:val="00F928AB"/>
    <w:rsid w:val="00F93CB7"/>
    <w:rsid w:val="00F95E04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95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E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E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E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95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E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E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E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St-228/2015</izvorni_sadrzaj>
    <derivirana_varijabla naziv="DomainObject.Predmet.OznakaBroj_1">St-228/2015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FRATIS zadruga za proizvodnju, trgovinu i usluge</izvorni_sadrzaj>
    <derivirana_varijabla naziv="DomainObject.Predmet.ProtustrankaFormated_1">  FRATIS zadruga za proizvodnju, trgovinu i usluge</derivirana_varijabla>
  </DomainObject.Predmet.ProtustrankaFormated>
  <DomainObject.Predmet.ProtustrankaFormatedOIB>
    <izvorni_sadrzaj>  FRATIS zadruga za proizvodnju, trgovinu i usluge, OIB 12757498194</izvorni_sadrzaj>
    <derivirana_varijabla naziv="DomainObject.Predmet.ProtustrankaFormatedOIB_1">  FRATIS zadruga za proizvodnju, trgovinu i usluge, OIB 12757498194</derivirana_varijabla>
  </DomainObject.Predmet.ProtustrankaFormatedOIB>
  <DomainObject.Predmet.ProtustrankaFormatedWithAdress>
    <izvorni_sadrzaj> FRATIS zadruga za proizvodnju, trgovinu i usluge, Dr.Željka Selingera 4, 48000 Koprivnica</izvorni_sadrzaj>
    <derivirana_varijabla naziv="DomainObject.Predmet.ProtustrankaFormatedWithAdress_1"> FRATIS zadruga za proizvodnju, trgovinu i usluge, Dr.Željka Selingera 4, 48000 Koprivnica</derivirana_varijabla>
  </DomainObject.Predmet.ProtustrankaFormatedWithAdress>
  <DomainObject.Predmet.ProtustrankaFormatedWithAdressOIB>
    <izvorni_sadrzaj> FRATIS zadruga za proizvodnju, trgovinu i usluge, OIB 12757498194, Dr.Željka Selingera 4, 48000 Koprivnica</izvorni_sadrzaj>
    <derivirana_varijabla naziv="DomainObject.Predmet.ProtustrankaFormatedWithAdressOIB_1"> FRATIS zadruga za proizvodnju, trgovinu i usluge, OIB 12757498194, Dr.Željka Selingera 4, 48000 Koprivnica</derivirana_varijabla>
  </DomainObject.Predmet.ProtustrankaFormatedWithAdressOIB>
  <DomainObject.Predmet.ProtustrankaWithAdress>
    <izvorni_sadrzaj>FRATIS zadruga za proizvodnju, trgovinu i usluge Dr.Željka Selingera 4, 48000 Koprivnica</izvorni_sadrzaj>
    <derivirana_varijabla naziv="DomainObject.Predmet.ProtustrankaWithAdress_1">FRATIS zadruga za proizvodnju, trgovinu i usluge Dr.Željka Selingera 4, 48000 Koprivnica</derivirana_varijabla>
  </DomainObject.Predmet.ProtustrankaWithAdress>
  <DomainObject.Predmet.ProtustrankaWithAdressOIB>
    <izvorni_sadrzaj>FRATIS zadruga za proizvodnju, trgovinu i usluge, OIB 12757498194, Dr.Željka Selingera 4, 48000 Koprivnica</izvorni_sadrzaj>
    <derivirana_varijabla naziv="DomainObject.Predmet.ProtustrankaWithAdressOIB_1">FRATIS zadruga za proizvodnju, trgovinu i usluge, OIB 12757498194, Dr.Željka Selingera 4, 48000 Koprivnica</derivirana_varijabla>
  </DomainObject.Predmet.ProtustrankaWithAdressOIB>
  <DomainObject.Predmet.ProtustrankaNazivFormated>
    <izvorni_sadrzaj>FRATIS zadruga za proizvodnju, trgovinu i usluge</izvorni_sadrzaj>
    <derivirana_varijabla naziv="DomainObject.Predmet.ProtustrankaNazivFormated_1">FRATIS zadruga za proizvodnju, trgovinu i usluge</derivirana_varijabla>
  </DomainObject.Predmet.ProtustrankaNazivFormated>
  <DomainObject.Predmet.ProtustrankaNazivFormatedOIB>
    <izvorni_sadrzaj>FRATIS zadruga za proizvodnju, trgovinu i usluge, OIB 12757498194</izvorni_sadrzaj>
    <derivirana_varijabla naziv="DomainObject.Predmet.ProtustrankaNazivFormatedOIB_1">FRATIS zadruga za proizvodnju, trgovinu i usluge, OIB 12757498194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102820.46</izvorni_sadrzaj>
    <derivirana_varijabla naziv="DomainObject.Predmet.TrenutnaVrijednost_1">102820.46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FRATIS zadruga za proizvodnju, trgovinu i usluge</item>
    </izvorni_sadrzaj>
    <derivirana_varijabla naziv="DomainObject.Predmet.ProtuStrankaListFormated_1">
      <item>FRATIS zadruga za proizvodnju, trgovinu i usluge</item>
    </derivirana_varijabla>
  </DomainObject.Predmet.ProtuStrankaListFormated>
  <DomainObject.Predmet.ProtuStrankaListFormatedOIB>
    <izvorni_sadrzaj>
      <item>FRATIS zadruga za proizvodnju, trgovinu i usluge, OIB 12757498194</item>
    </izvorni_sadrzaj>
    <derivirana_varijabla naziv="DomainObject.Predmet.ProtuStrankaListFormatedOIB_1">
      <item>FRATIS zadruga za proizvodnju, trgovinu i usluge, OIB 12757498194</item>
    </derivirana_varijabla>
  </DomainObject.Predmet.ProtuStrankaListFormatedOIB>
  <DomainObject.Predmet.ProtuStrankaListFormatedWithAdress>
    <izvorni_sadrzaj>
      <item>FRATIS zadruga za proizvodnju, trgovinu i usluge, Dr.Željka Selingera 4, 48000 Koprivnica</item>
    </izvorni_sadrzaj>
    <derivirana_varijabla naziv="DomainObject.Predmet.ProtuStrankaListFormatedWithAdress_1">
      <item>FRATIS zadruga za proizvodnju, trgovinu i usluge, Dr.Željka Selingera 4, 48000 Koprivnica</item>
    </derivirana_varijabla>
  </DomainObject.Predmet.ProtuStrankaListFormatedWithAdress>
  <DomainObject.Predmet.ProtuStrankaListFormatedWithAdressOIB>
    <izvorni_sadrzaj>
      <item>FRATIS zadruga za proizvodnju, trgovinu i usluge, OIB 12757498194, Dr.Željka Selingera 4, 48000 Koprivnica</item>
    </izvorni_sadrzaj>
    <derivirana_varijabla naziv="DomainObject.Predmet.ProtuStrankaListFormatedWithAdressOIB_1">
      <item>FRATIS zadruga za proizvodnju, trgovinu i usluge, OIB 12757498194, Dr.Željka Selingera 4, 48000 Koprivnica</item>
    </derivirana_varijabla>
  </DomainObject.Predmet.ProtuStrankaListFormatedWithAdressOIB>
  <DomainObject.Predmet.ProtuStrankaListNazivFormated>
    <izvorni_sadrzaj>
      <item>FRATIS zadruga za proizvodnju, trgovinu i usluge</item>
    </izvorni_sadrzaj>
    <derivirana_varijabla naziv="DomainObject.Predmet.ProtuStrankaListNazivFormated_1">
      <item>FRATIS zadruga za proizvodnju, trgovinu i usluge</item>
    </derivirana_varijabla>
  </DomainObject.Predmet.ProtuStrankaListNazivFormated>
  <DomainObject.Predmet.ProtuStrankaListNazivFormatedOIB>
    <izvorni_sadrzaj>
      <item>FRATIS zadruga za proizvodnju, trgovinu i usluge, OIB 12757498194</item>
    </izvorni_sadrzaj>
    <derivirana_varijabla naziv="DomainObject.Predmet.ProtuStrankaListNazivFormatedOIB_1">
      <item>FRATIS zadruga za proizvodnju, trgovinu i usluge, OIB 12757498194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FRATIS zadruga za proizvodnju, trgovinu i usluge</izvorni_sadrzaj>
    <derivirana_varijabla naziv="DomainObject.Predmet.ProtustrankaIDrugi_1">FRATIS zadruga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FRATIS zadruga za proizvodnju, trgovinu i usluge, OIB 12757498194, Dr.Željka Selingera 4, 48000 Koprivnica</izvorni_sadrzaj>
    <derivirana_varijabla naziv="DomainObject.Predmet.ProtustrankaIDrugiAdressOIB_1">FRATIS zadruga za proizvodnju, trgovinu i usluge, OIB 12757498194, Dr.Željka Selingera 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FRATIS zadruga za proizvodnju, trgovinu i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FRATIS zadruga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FRATIS zadruga za proizvodnju, trgovinu i usluge, OIB 12757498194, Dr.Željka Selingera 4,48000 Koprivnica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FRATIS zadruga za proizvodnju, trgovinu i usluge, OIB 12757498194, Dr.Željka Selingera 4,48000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12757498194</item>
      <item>, OIB null</item>
      <item>, OIB null</item>
    </izvorni_sadrzaj>
    <derivirana_varijabla naziv="DomainObject.Predmet.SudioniciListNazivOIB_1">
      <item>, OIB null</item>
      <item>, OIB 12757498194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436</properties:Words>
  <properties:Characters>2424</properties:Characters>
  <properties:Lines>66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2015-10-21T11:57:00Z</dcterms:created>
  <dc:creator>user</dc:creator>
  <cp:lastModifiedBy>Marko Makaj</cp:lastModifiedBy>
  <cp:lastPrinted>2015-10-21T11:57:00Z</cp:lastPrinted>
  <dcterms:modified xmlns:xsi="http://www.w3.org/2001/XMLSchema-instance" xsi:type="dcterms:W3CDTF">2015-10-21T12:08:00Z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