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093d" w14:paraId="9e9093d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8E07AE" w:rsidP="008E07AE" w:rsidR="008E07AE">
      <w:pPr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PAŽ PROMET d.o.o., Koprivnički Ivanec, Koprivnička 7, OIB: </w:t>
      </w:r>
      <w:r w:rsidRPr="008E07AE">
        <w:t>38762693499</w:t>
      </w:r>
      <w:r>
        <w:t>, dana 16. ožujka 2017.</w:t>
      </w:r>
    </w:p>
    <w:p w:rsidRDefault="00924D93" w:rsidP="00924D93" w:rsidR="00924D93">
      <w:pPr>
        <w:ind w:firstLine="708"/>
        <w:jc w:val="both"/>
      </w:pPr>
    </w:p>
    <w:p w:rsidRDefault="00776B25" w:rsidP="00C831F4" w:rsidR="00776B25" w:rsidRPr="00350CF1">
      <w:pPr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2 </w:t>
      </w:r>
      <w:r w:rsidR="0021073E">
        <w:t>St-</w:t>
      </w:r>
      <w:r w:rsidR="008E07AE">
        <w:t xml:space="preserve">470/16-9 </w:t>
      </w:r>
      <w:r w:rsidR="00E74EBB">
        <w:t xml:space="preserve">od </w:t>
      </w:r>
      <w:r w:rsidR="008E07AE">
        <w:t>13</w:t>
      </w:r>
      <w:r w:rsidR="006F7E0C">
        <w:t xml:space="preserve">. </w:t>
      </w:r>
      <w:r w:rsidR="008E07AE">
        <w:t>ožujka</w:t>
      </w:r>
      <w:r w:rsidR="00924D93">
        <w:t xml:space="preserve"> 2017</w:t>
      </w:r>
      <w:r w:rsidR="00FF34E7">
        <w:t>.</w:t>
      </w:r>
      <w:r w:rsidR="00FF744F">
        <w:t xml:space="preserve"> u </w:t>
      </w:r>
      <w:r w:rsidR="00924D93">
        <w:t xml:space="preserve"> pogledu OIB-a </w:t>
      </w:r>
      <w:r w:rsidR="008E07AE">
        <w:t xml:space="preserve">stečajnog dužnika </w:t>
      </w:r>
      <w:r w:rsidR="008E07AE" w:rsidRPr="008E07AE">
        <w:t>PAŽ PROMET d.o.o., Koprivnički Ivanec, Koprivnička 7</w:t>
      </w:r>
      <w:r w:rsidR="008E07AE">
        <w:t>,</w:t>
      </w:r>
      <w:r w:rsidR="00924D93">
        <w:t xml:space="preserve"> </w:t>
      </w:r>
      <w:r w:rsidR="00FF744F">
        <w:t>tak</w:t>
      </w:r>
      <w:r w:rsidR="00924D93">
        <w:t>o da umjesto OIB</w:t>
      </w:r>
      <w:r w:rsidR="008E07AE">
        <w:t>-a</w:t>
      </w:r>
      <w:r w:rsidR="00924D93">
        <w:t>: "</w:t>
      </w:r>
      <w:r w:rsidR="008E07AE" w:rsidRPr="008E07AE">
        <w:t xml:space="preserve"> </w:t>
      </w:r>
      <w:r w:rsidR="008E07AE">
        <w:t>38762934499</w:t>
      </w:r>
      <w:r w:rsidR="00924D93">
        <w:t xml:space="preserve">" </w:t>
      </w:r>
      <w:r w:rsidR="00862B32">
        <w:t>ispravno treba stajati</w:t>
      </w:r>
      <w:r w:rsidR="00924D93">
        <w:t xml:space="preserve"> OIB:</w:t>
      </w:r>
      <w:r w:rsidR="00862B32">
        <w:t xml:space="preserve"> "</w:t>
      </w:r>
      <w:r w:rsidR="008E07AE" w:rsidRPr="008E07AE">
        <w:t>38762693499</w:t>
      </w:r>
      <w:r w:rsidR="00862B32">
        <w:t xml:space="preserve">"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</w:t>
      </w:r>
      <w:r w:rsidR="00924D93">
        <w:t xml:space="preserve"> OIB-a</w:t>
      </w:r>
      <w:r>
        <w:t xml:space="preserve"> pobliže označenog u izreci, pa je po službenoj dužnosti valjalo odlučiti kao u izreci (čl. 342. st. 1. i 2. ZPP-a).</w:t>
      </w:r>
    </w:p>
    <w:p w:rsidRDefault="00D97299" w:rsidP="00E74EBB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8E07AE">
        <w:t>16</w:t>
      </w:r>
      <w:r w:rsidR="00AB0BF8">
        <w:t xml:space="preserve">. </w:t>
      </w:r>
      <w:r w:rsidR="008E07AE">
        <w:t>ožujka</w:t>
      </w:r>
      <w:r w:rsidR="00F95EF3">
        <w:t xml:space="preserve"> </w:t>
      </w:r>
      <w:r w:rsidR="00924D93">
        <w:t>2017</w:t>
      </w:r>
      <w:r w:rsidR="00AB0BF8">
        <w:t xml:space="preserve">. </w:t>
      </w:r>
    </w:p>
    <w:p w:rsidRDefault="00C87A6E" w:rsidP="00C87A6E" w:rsidR="00D97299" w:rsidRPr="00350CF1">
      <w:pPr>
        <w:jc w:val="center"/>
      </w:pPr>
      <w:r>
        <w:t xml:space="preserve">                </w:t>
      </w: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8E07AE" w:rsidR="00924D93">
      <w:pPr>
        <w:ind w:left="4956"/>
        <w:jc w:val="center"/>
      </w:pPr>
      <w:r>
        <w:t>Melita Poljanec Bubaš</w:t>
      </w:r>
      <w:r w:rsidR="00CA455A">
        <w:t>,v.r.</w:t>
      </w:r>
    </w:p>
    <w:p w:rsidRDefault="008E07AE" w:rsidP="008E07AE" w:rsidR="008E07AE">
      <w:pPr>
        <w:ind w:left="4956"/>
        <w:jc w:val="center"/>
      </w:pPr>
    </w:p>
    <w:p w:rsidRDefault="008E07AE" w:rsidP="008E07AE" w:rsidR="008E07AE">
      <w:pPr>
        <w:ind w:left="4956"/>
        <w:jc w:val="center"/>
      </w:pPr>
    </w:p>
    <w:p w:rsidRDefault="00E74EBB" w:rsidP="00FF744F" w:rsidR="00E74EBB">
      <w:pPr>
        <w:ind w:left="4956"/>
        <w:jc w:val="center"/>
      </w:pPr>
    </w:p>
    <w:p w:rsidRDefault="00924D93" w:rsidP="00FF744F" w:rsidR="00924D93">
      <w:pPr>
        <w:ind w:left="4956"/>
        <w:jc w:val="center"/>
      </w:pPr>
    </w:p>
    <w:p w:rsidRDefault="00E74EBB" w:rsidP="00C87A6E" w:rsidR="00D94D43" w:rsidRPr="00C87A6E">
      <w:pPr>
        <w:ind w:firstLine="708"/>
        <w:jc w:val="both"/>
      </w:pPr>
      <w:r>
        <w:t>U</w:t>
      </w:r>
      <w:r w:rsidR="00C87A6E" w:rsidRPr="00C87A6E">
        <w:t xml:space="preserve">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924D93" w:rsidP="00924D93" w:rsidR="00924D93">
      <w:pPr>
        <w:pStyle w:val="Odlomakpopisa"/>
        <w:numPr>
          <w:ilvl w:val="0"/>
          <w:numId w:val="5"/>
        </w:numPr>
        <w:spacing w:after="0"/>
      </w:pPr>
      <w:r>
        <w:t>e-Oglasna ploča suda</w:t>
      </w:r>
    </w:p>
    <w:sectPr w:rsidSect="00776B25" w:rsidR="00924D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76A" w:rsidR="000B576A">
      <w:r>
        <w:separator/>
      </w:r>
    </w:p>
  </w:endnote>
  <w:endnote w:id="0" w:type="continuationSeparator">
    <w:p w:rsidRDefault="000B576A" w:rsidR="000B5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76A" w:rsidR="000B576A">
      <w:r>
        <w:separator/>
      </w:r>
    </w:p>
  </w:footnote>
  <w:footnote w:id="0" w:type="continuationSeparator">
    <w:p w:rsidRDefault="000B576A" w:rsidR="000B5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744F" w:rsidP="00FF744F" w:rsidR="00FF744F">
    <w:pPr>
      <w:pStyle w:val="Zaglavlje"/>
      <w:jc w:val="right"/>
    </w:pPr>
    <w:r>
      <w:t>Poslovni broj: 2 St-689/16-13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</w:t>
    </w:r>
    <w:r w:rsidR="005A2FDE">
      <w:t>oslovni broj: 2 St-</w:t>
    </w:r>
    <w:r w:rsidR="008E07AE">
      <w:t>470/16-10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B576A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52C09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A2FDE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E07AE"/>
    <w:rsid w:val="008E135D"/>
    <w:rsid w:val="00924D93"/>
    <w:rsid w:val="00927DAA"/>
    <w:rsid w:val="00934350"/>
    <w:rsid w:val="00941173"/>
    <w:rsid w:val="00973E98"/>
    <w:rsid w:val="00975311"/>
    <w:rsid w:val="00A2065E"/>
    <w:rsid w:val="00A8565B"/>
    <w:rsid w:val="00AA12C3"/>
    <w:rsid w:val="00AB0BF8"/>
    <w:rsid w:val="00AC4E07"/>
    <w:rsid w:val="00AE3340"/>
    <w:rsid w:val="00AE3430"/>
    <w:rsid w:val="00AF187B"/>
    <w:rsid w:val="00B603D4"/>
    <w:rsid w:val="00B66E9B"/>
    <w:rsid w:val="00BA18A4"/>
    <w:rsid w:val="00BB10E6"/>
    <w:rsid w:val="00BD5A1A"/>
    <w:rsid w:val="00BE2A3A"/>
    <w:rsid w:val="00BE67EE"/>
    <w:rsid w:val="00C20864"/>
    <w:rsid w:val="00C33A43"/>
    <w:rsid w:val="00C831F4"/>
    <w:rsid w:val="00C87A6E"/>
    <w:rsid w:val="00C96F3B"/>
    <w:rsid w:val="00CA455A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74EBB"/>
    <w:rsid w:val="00E832E4"/>
    <w:rsid w:val="00EF43EB"/>
    <w:rsid w:val="00F04C11"/>
    <w:rsid w:val="00F16A92"/>
    <w:rsid w:val="00F33EC8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60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24D93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24D93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60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92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9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PAŽ PROMET društvo s ograničenom odgovornošću za trgovinu i usluge zastupanog po punomoćniku Mladen Hrženjak</izvorni_sadrzaj>
    <derivirana_varijabla naziv="DomainObject.Predmet.ProtustrankaFormated_1">  PAŽ PROMET društvo s ograničenom odgovornošću za trgovinu i usluge zastupanog po punomoćniku Mladen Hrženjak</derivirana_varijabla>
  </DomainObject.Predmet.ProtustrankaFormated>
  <DomainObject.Predmet.ProtustrankaFormatedOIB>
    <izvorni_sadrzaj>  PAŽ PROMET društvo s ograničenom odgovornošću za trgovinu i usluge, OIB 38762693499 zastupanog po punomoćniku Mladen Hrženjak</izvorni_sadrzaj>
    <derivirana_varijabla naziv="DomainObject.Predmet.ProtustrankaFormatedOIB_1">  PAŽ PROMET društvo s ograničenom odgovornošću za trgovinu i usluge, OIB 38762693499 zastupanog po punomoćniku Mladen Hrženjak</derivirana_varijabla>
  </DomainObject.Predmet.ProtustrankaFormatedOIB>
  <DomainObject.Predmet.ProtustrankaFormatedWithAdress>
    <izvorni_sadrzaj> PAŽ PROMET društvo s ograničenom odgovornošću za trgovinu i usluge, Koprivnička 7, 48000 Koprivnički Ivanec zastupanog po punomoćniku Mladen Hrženjak</izvorni_sadrzaj>
    <derivirana_varijabla naziv="DomainObject.Predmet.ProtustrankaFormatedWithAdress_1"> PAŽ PROMET društvo s ograničenom odgovornošću za trgovinu i usluge, Koprivnička 7, 48000 Koprivnički Ivanec zastupanog po punomoćniku Mladen Hrženjak</derivirana_varijabla>
  </DomainObject.Predmet.ProtustrankaFormatedWithAdress>
  <DomainObject.Predmet.ProtustrankaFormatedWithAdressOIB>
    <izvorni_sadrzaj> PAŽ PROMET društvo s ograničenom odgovornošću za trgovinu i usluge, OIB 38762693499, Koprivnička 7, 48000 Koprivnički Ivanec zastupanog po punomoćniku Mladen Hrženjak</izvorni_sadrzaj>
    <derivirana_varijabla naziv="DomainObject.Predmet.ProtustrankaFormatedWithAdressOIB_1"> PAŽ PROMET društvo s ograničenom odgovornošću za trgovinu i usluge, OIB 38762693499, Koprivnička 7, 48000 Koprivnički Ivanec zastupanog po punomoćniku Mladen Hrženjak</derivirana_varijabla>
  </DomainObject.Predmet.ProtustrankaFormatedWithAdressOIB>
  <DomainObject.Predmet.ProtustrankaWithAdress>
    <izvorni_sadrzaj>PAŽ PROMET društvo s ograničenom odgovornošću za trgovinu i usluge Koprivnička 7, 48000 Koprivnički Ivanec</izvorni_sadrzaj>
    <derivirana_varijabla naziv="DomainObject.Predmet.ProtustrankaWithAdress_1">PAŽ PROMET društvo s ograničenom odgovornošću za trgovinu i usluge Koprivnička 7, 48000 Koprivnički Ivanec</derivirana_varijabla>
  </DomainObject.Predmet.ProtustrankaWithAdress>
  <DomainObject.Predmet.ProtustrankaWithAdressOIB>
    <izvorni_sadrzaj>PAŽ PROMET društvo s ograničenom odgovornošću za trgovinu i usluge, OIB 38762693499, Koprivnička 7, 48000 Koprivnički Ivanec</izvorni_sadrzaj>
    <derivirana_varijabla naziv="DomainObject.Predmet.ProtustrankaWithAdressOIB_1">PAŽ PROMET društvo s ograničenom odgovornošću za trgovinu i usluge, OIB 38762693499, Koprivnička 7, 48000 Koprivnički Ivanec</derivirana_varijabla>
  </DomainObject.Predmet.ProtustrankaWithAdressOIB>
  <DomainObject.Predmet.ProtustrankaNazivFormated>
    <izvorni_sadrzaj>PAŽ PROMET društvo s ograničenom odgovornošću za trgovinu i usluge</izvorni_sadrzaj>
    <derivirana_varijabla naziv="DomainObject.Predmet.ProtustrankaNazivFormated_1">PAŽ PROMET društvo s ograničenom odgovornošću za trgovinu i usluge</derivirana_varijabla>
  </DomainObject.Predmet.ProtustrankaNazivFormated>
  <DomainObject.Predmet.ProtustrankaNazivFormatedOIB>
    <izvorni_sadrzaj>PAŽ PROMET društvo s ograničenom odgovornošću za trgovinu i usluge, OIB 38762693499</izvorni_sadrzaj>
    <derivirana_varijabla naziv="DomainObject.Predmet.ProtustrankaNazivFormatedOIB_1">PAŽ PROMET društvo s ograničenom odgovornošću za trgovinu i usluge, OIB 38762693499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139796.05</izvorni_sadrzaj>
    <derivirana_varijabla naziv="DomainObject.Predmet.TrenutnaVrijednost_1">139796.05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PAŽ PROMET društvo s ograničenom odgovornošću za trgovinu i usluge zastupanog po punomoćniku Mladen Hrženjak</item>
    </izvorni_sadrzaj>
    <derivirana_varijabla naziv="DomainObject.Predmet.ProtuStrankaListFormated_1">
      <item>PAŽ PROMET društvo s ograničenom odgovornošću za trgovinu i usluge zastupanog po punomoćniku Mladen Hrženjak</item>
    </derivirana_varijabla>
  </DomainObject.Predmet.ProtuStrankaListFormated>
  <DomainObject.Predmet.ProtuStrankaListFormatedOIB>
    <izvorni_sadrzaj>
      <item>PAŽ PROMET društvo s ograničenom odgovornošću za trgovinu i usluge, OIB 38762693499 zastupanog po punomoćniku Mladen Hrženjak</item>
    </izvorni_sadrzaj>
    <derivirana_varijabla naziv="DomainObject.Predmet.ProtuStrankaListFormatedOIB_1">
      <item>PAŽ PROMET društvo s ograničenom odgovornošću za trgovinu i usluge, OIB 38762693499 zastupanog po punomoćniku Mladen Hrženjak</item>
    </derivirana_varijabla>
  </DomainObject.Predmet.ProtuStrankaListFormatedOIB>
  <DomainObject.Predmet.ProtuStrankaListFormatedWithAdress>
    <izvorni_sadrzaj>
      <item>PAŽ PROMET društvo s ograničenom odgovornošću za trgovinu i usluge, Koprivnička 7, 48000 Koprivnički Ivanec zastupanog po punomoćniku Mladen Hrženjak</item>
    </izvorni_sadrzaj>
    <derivirana_varijabla naziv="DomainObject.Predmet.ProtuStrankaListFormatedWithAdress_1">
      <item>PAŽ PROMET društvo s ograničenom odgovornošću za trgovinu i usluge, Koprivnička 7, 48000 Koprivnički Ivanec zastupanog po punomoćniku Mladen Hrženjak</item>
    </derivirana_varijabla>
  </DomainObject.Predmet.ProtuStrankaListFormatedWithAdress>
  <DomainObject.Predmet.ProtuStrankaListFormatedWithAdressOIB>
    <izvorni_sadrzaj>
      <item>PAŽ PROMET društvo s ograničenom odgovornošću za trgovinu i usluge, OIB 38762693499, Koprivnička 7, 48000 Koprivnički Ivanec zastupanog po punomoćniku Mladen Hrženjak</item>
    </izvorni_sadrzaj>
    <derivirana_varijabla naziv="DomainObject.Predmet.ProtuStrankaListFormatedWithAdressOIB_1">
      <item>PAŽ PROMET društvo s ograničenom odgovornošću za trgovinu i usluge, OIB 38762693499, Koprivnička 7, 48000 Koprivnički Ivanec zastupanog po punomoćniku Mladen Hrženjak</item>
    </derivirana_varijabla>
  </DomainObject.Predmet.ProtuStrankaListFormatedWithAdressOIB>
  <DomainObject.Predmet.ProtuStrankaListNazivFormated>
    <izvorni_sadrzaj>
      <item>PAŽ PROMET društvo s ograničenom odgovornošću za trgovinu i usluge</item>
    </izvorni_sadrzaj>
    <derivirana_varijabla naziv="DomainObject.Predmet.ProtuStrankaListNazivFormated_1">
      <item>PAŽ PROMET društvo s ograničenom odgovornošću za trgovinu i usluge</item>
    </derivirana_varijabla>
  </DomainObject.Predmet.ProtuStrankaListNazivFormated>
  <DomainObject.Predmet.ProtuStrankaListNazivFormatedOIB>
    <izvorni_sadrzaj>
      <item>PAŽ PROMET društvo s ograničenom odgovornošću za trgovinu i usluge, OIB 38762693499</item>
    </izvorni_sadrzaj>
    <derivirana_varijabla naziv="DomainObject.Predmet.ProtuStrankaListNazivFormatedOIB_1">
      <item>PAŽ PROMET društvo s ograničenom odgovornošću za trgovinu i usluge, OIB 38762693499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OstaliListNazivFormated_1">
      <item>E-oglasna ploča</item>
      <item>Sudski registar</item>
      <item>Županijsko državno odvjetništvo u Varaždinu</item>
      <item>Đurđica Patafta</item>
      <item>Mladen Hrženjak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Đurđica Patafta, OIB 11485354445</item>
      <item>Mladen Hrženjak</item>
    </izvorni_sadrzaj>
    <derivirana_varijabla naziv="DomainObject.Predmet.OstaliListNazivFormatedOIB_1">
      <item>E-oglasna ploča</item>
      <item>Sudski registar</item>
      <item>Županijsko državno odvjetništvo u Varaždinu</item>
      <item>Đurđica Patafta, OIB 11485354445</item>
      <item>Mladen Hrženjak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PAŽ PROMET društvo s ograničenom odgovornošću za trgovinu i usluge</izvorni_sadrzaj>
    <derivirana_varijabla naziv="DomainObject.Predmet.ProtustrankaIDrugi_1">PAŽ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PAŽ PROMET društvo s ograničenom odgovornošću za trgovinu i usluge, OIB 38762693499, Koprivnička 7, 48000 Koprivnički Ivanec</izvorni_sadrzaj>
    <derivirana_varijabla naziv="DomainObject.Predmet.ProtustrankaIDrugiAdressOIB_1">PAŽ PROMET društvo s ograničenom odgovornošću za trgovinu i usluge, OIB 38762693499, Koprivnička 7,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SudioniciListNaziv_1"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derivirana_varijabla>
  </DomainObject.Predmet.SudioniciListNaziv>
  <DomainObject.Predmet.SudioniciListAdressOIB>
    <izvorni_sadrzaj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izvorni_sadrzaj>
    <derivirana_varijabla naziv="DomainObject.Predmet.SudioniciListAdressOIB_1"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38762693499</item>
      <item>, OIB null</item>
      <item>, OIB null</item>
      <item>, OIB null</item>
      <item>, OIB 11485354445</item>
      <item>, OIB null</item>
    </izvorni_sadrzaj>
    <derivirana_varijabla naziv="DomainObject.Predmet.SudioniciListNazivOIB_1">
      <item>, OIB 85821130368</item>
      <item>, OIB 38762693499</item>
      <item>, OIB null</item>
      <item>, OIB null</item>
      <item>, OIB null</item>
      <item>, OIB 11485354445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58A97-FA35-4098-A64E-98F02261C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1138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2017-03-16T11:36:00Z</dcterms:created>
  <dc:creator>zvukelic</dc:creator>
  <cp:lastModifiedBy>Marko Makaj</cp:lastModifiedBy>
  <cp:lastPrinted>2017-03-16T11:13:00Z</cp:lastPrinted>
  <dcterms:modified xmlns:xsi="http://www.w3.org/2001/XMLSchema-instance" xsi:type="dcterms:W3CDTF">2017-03-16T11:37:00Z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