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2b8f" w14:paraId="2652b8f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5F7108">
        <w:t>4717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5F7108">
        <w:t>4717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B641C3">
        <w:t>30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5F7108">
        <w:t>ZENO, d.o.o.</w:t>
      </w:r>
      <w:r w:rsidR="00B641C3">
        <w:t xml:space="preserve"> </w:t>
      </w:r>
      <w:r w:rsidR="00697F38" w:rsidRPr="000C1432">
        <w:t xml:space="preserve"> </w:t>
      </w:r>
      <w:r w:rsidR="004345FA">
        <w:t>Zagreb</w:t>
      </w:r>
      <w:r w:rsidRPr="000C1432">
        <w:t xml:space="preserve">, </w:t>
      </w:r>
      <w:proofErr w:type="spellStart"/>
      <w:r w:rsidR="005F7108">
        <w:t>Petrovaradinska</w:t>
      </w:r>
      <w:proofErr w:type="spellEnd"/>
      <w:r w:rsidR="005F7108">
        <w:t xml:space="preserve"> 9 a</w:t>
      </w:r>
      <w:r w:rsidR="00C57341" w:rsidRPr="000C1432">
        <w:t xml:space="preserve">, </w:t>
      </w:r>
      <w:r w:rsidR="002D11D5" w:rsidRPr="000C1432">
        <w:t xml:space="preserve">OIB </w:t>
      </w:r>
      <w:r w:rsidR="005F7108">
        <w:t>54882637930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5F7108">
        <w:t>41.690,44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B641C3">
        <w:t>30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FB31A1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EDD" w:rsidR="006D3EDD">
      <w:r>
        <w:separator/>
      </w:r>
    </w:p>
  </w:endnote>
  <w:endnote w:id="0" w:type="continuationSeparator">
    <w:p w:rsidRDefault="006D3EDD" w:rsidR="006D3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EDD" w:rsidR="006D3EDD">
      <w:r>
        <w:separator/>
      </w:r>
    </w:p>
  </w:footnote>
  <w:footnote w:id="0" w:type="continuationSeparator">
    <w:p w:rsidRDefault="006D3EDD" w:rsidR="006D3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6E05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800EC"/>
    <w:rsid w:val="002002E3"/>
    <w:rsid w:val="002D11D5"/>
    <w:rsid w:val="002D38FE"/>
    <w:rsid w:val="00306EF4"/>
    <w:rsid w:val="003351FA"/>
    <w:rsid w:val="00361C6E"/>
    <w:rsid w:val="00393064"/>
    <w:rsid w:val="003C2859"/>
    <w:rsid w:val="00422622"/>
    <w:rsid w:val="004345FA"/>
    <w:rsid w:val="004743A1"/>
    <w:rsid w:val="00487D65"/>
    <w:rsid w:val="005266F8"/>
    <w:rsid w:val="005747CD"/>
    <w:rsid w:val="005F7108"/>
    <w:rsid w:val="00654FC8"/>
    <w:rsid w:val="006642C3"/>
    <w:rsid w:val="00697F38"/>
    <w:rsid w:val="006D3EDD"/>
    <w:rsid w:val="007576F3"/>
    <w:rsid w:val="007B3C1E"/>
    <w:rsid w:val="008A02E6"/>
    <w:rsid w:val="008A6A07"/>
    <w:rsid w:val="00906E05"/>
    <w:rsid w:val="009116CD"/>
    <w:rsid w:val="00930CB0"/>
    <w:rsid w:val="00950574"/>
    <w:rsid w:val="009D1023"/>
    <w:rsid w:val="00A80ADD"/>
    <w:rsid w:val="00AF2BE7"/>
    <w:rsid w:val="00AF72A1"/>
    <w:rsid w:val="00B02E89"/>
    <w:rsid w:val="00B168B0"/>
    <w:rsid w:val="00B641C3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D02C02"/>
    <w:rsid w:val="00E313E8"/>
    <w:rsid w:val="00E54CC0"/>
    <w:rsid w:val="00E80798"/>
    <w:rsid w:val="00EE2727"/>
    <w:rsid w:val="00F005B5"/>
    <w:rsid w:val="00F02DC0"/>
    <w:rsid w:val="00F2093A"/>
    <w:rsid w:val="00F30ED2"/>
    <w:rsid w:val="00F4416A"/>
    <w:rsid w:val="00F469C1"/>
    <w:rsid w:val="00F55E44"/>
    <w:rsid w:val="00F62C14"/>
    <w:rsid w:val="00F72E2A"/>
    <w:rsid w:val="00FB31A1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4717</izvorni_sadrzaj>
    <derivirana_varijabla naziv="DomainObject.Predmet.Broj_1">4717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St-4717/2015</izvorni_sadrzaj>
    <derivirana_varijabla naziv="DomainObject.Predmet.OznakaBroj_1">St-4717/2015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ZENO, d.o.o.</izvorni_sadrzaj>
    <derivirana_varijabla naziv="DomainObject.Predmet.ProtustrankaFormated_1">  ZENO, d.o.o.</derivirana_varijabla>
  </DomainObject.Predmet.ProtustrankaFormated>
  <DomainObject.Predmet.ProtustrankaFormatedOIB>
    <izvorni_sadrzaj>  ZENO, d.o.o., OIB 54882637930</izvorni_sadrzaj>
    <derivirana_varijabla naziv="DomainObject.Predmet.ProtustrankaFormatedOIB_1">  ZENO, d.o.o., OIB 54882637930</derivirana_varijabla>
  </DomainObject.Predmet.ProtustrankaFormatedOIB>
  <DomainObject.Predmet.ProtustrankaFormatedWithAdress>
    <izvorni_sadrzaj> ZENO, d.o.o., Petrovaradinska 9 a, 10000 Zagreb</izvorni_sadrzaj>
    <derivirana_varijabla naziv="DomainObject.Predmet.ProtustrankaFormatedWithAdress_1"> ZENO, d.o.o., Petrovaradinska 9 a, 10000 Zagreb</derivirana_varijabla>
  </DomainObject.Predmet.ProtustrankaFormatedWithAdress>
  <DomainObject.Predmet.ProtustrankaFormatedWithAdressOIB>
    <izvorni_sadrzaj> ZENO, d.o.o., OIB 54882637930, Petrovaradinska 9 a, 10000 Zagreb</izvorni_sadrzaj>
    <derivirana_varijabla naziv="DomainObject.Predmet.ProtustrankaFormatedWithAdressOIB_1"> ZENO, d.o.o., OIB 54882637930, Petrovaradinska 9 a, 10000 Zagreb</derivirana_varijabla>
  </DomainObject.Predmet.ProtustrankaFormatedWithAdressOIB>
  <DomainObject.Predmet.ProtustrankaWithAdress>
    <izvorni_sadrzaj>ZENO, d.o.o. Petrovaradinska 9 a, 10000 Zagreb</izvorni_sadrzaj>
    <derivirana_varijabla naziv="DomainObject.Predmet.ProtustrankaWithAdress_1">ZENO, d.o.o. Petrovaradinska 9 a, 10000 Zagreb</derivirana_varijabla>
  </DomainObject.Predmet.ProtustrankaWithAdress>
  <DomainObject.Predmet.ProtustrankaWithAdressOIB>
    <izvorni_sadrzaj>ZENO, d.o.o., OIB 54882637930, Petrovaradinska 9 a, 10000 Zagreb</izvorni_sadrzaj>
    <derivirana_varijabla naziv="DomainObject.Predmet.ProtustrankaWithAdressOIB_1">ZENO, d.o.o., OIB 54882637930, Petrovaradinska 9 a, 10000 Zagreb</derivirana_varijabla>
  </DomainObject.Predmet.ProtustrankaWithAdressOIB>
  <DomainObject.Predmet.ProtustrankaNazivFormated>
    <izvorni_sadrzaj>ZENO, d.o.o.</izvorni_sadrzaj>
    <derivirana_varijabla naziv="DomainObject.Predmet.ProtustrankaNazivFormated_1">ZENO, d.o.o.</derivirana_varijabla>
  </DomainObject.Predmet.ProtustrankaNazivFormated>
  <DomainObject.Predmet.ProtustrankaNazivFormatedOIB>
    <izvorni_sadrzaj>ZENO, d.o.o., OIB 54882637930</izvorni_sadrzaj>
    <derivirana_varijabla naziv="DomainObject.Predmet.ProtustrankaNazivFormatedOIB_1">ZENO, d.o.o., OIB 54882637930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ZENO, d.o.o.</item>
    </izvorni_sadrzaj>
    <derivirana_varijabla naziv="DomainObject.Predmet.ProtuStrankaListFormated_1">
      <item>ZENO, d.o.o.</item>
    </derivirana_varijabla>
  </DomainObject.Predmet.ProtuStrankaListFormated>
  <DomainObject.Predmet.ProtuStrankaListFormatedOIB>
    <izvorni_sadrzaj>
      <item>ZENO, d.o.o., OIB 54882637930</item>
    </izvorni_sadrzaj>
    <derivirana_varijabla naziv="DomainObject.Predmet.ProtuStrankaListFormatedOIB_1">
      <item>ZENO, d.o.o., OIB 54882637930</item>
    </derivirana_varijabla>
  </DomainObject.Predmet.ProtuStrankaListFormatedOIB>
  <DomainObject.Predmet.ProtuStrankaListFormatedWithAdress>
    <izvorni_sadrzaj>
      <item>ZENO, d.o.o., Petrovaradinska 9 a, 10000 Zagreb</item>
    </izvorni_sadrzaj>
    <derivirana_varijabla naziv="DomainObject.Predmet.ProtuStrankaListFormatedWithAdress_1">
      <item>ZENO, d.o.o., Petrovaradinska 9 a, 10000 Zagreb</item>
    </derivirana_varijabla>
  </DomainObject.Predmet.ProtuStrankaListFormatedWithAdress>
  <DomainObject.Predmet.ProtuStrankaListFormatedWithAdressOIB>
    <izvorni_sadrzaj>
      <item>ZENO, d.o.o., OIB 54882637930, Petrovaradinska 9 a, 10000 Zagreb</item>
    </izvorni_sadrzaj>
    <derivirana_varijabla naziv="DomainObject.Predmet.ProtuStrankaListFormatedWithAdressOIB_1">
      <item>ZENO, d.o.o., OIB 54882637930, Petrovaradinska 9 a, 10000 Zagreb</item>
    </derivirana_varijabla>
  </DomainObject.Predmet.ProtuStrankaListFormatedWithAdressOIB>
  <DomainObject.Predmet.ProtuStrankaListNazivFormated>
    <izvorni_sadrzaj>
      <item>ZENO, d.o.o.</item>
    </izvorni_sadrzaj>
    <derivirana_varijabla naziv="DomainObject.Predmet.ProtuStrankaListNazivFormated_1">
      <item>ZENO, d.o.o.</item>
    </derivirana_varijabla>
  </DomainObject.Predmet.ProtuStrankaListNazivFormated>
  <DomainObject.Predmet.ProtuStrankaListNazivFormatedOIB>
    <izvorni_sadrzaj>
      <item>ZENO, d.o.o., OIB 54882637930</item>
    </izvorni_sadrzaj>
    <derivirana_varijabla naziv="DomainObject.Predmet.ProtuStrankaListNazivFormatedOIB_1">
      <item>ZENO, d.o.o., OIB 54882637930</item>
    </derivirana_varijabla>
  </DomainObject.Predmet.ProtuStrankaListNazivFormatedOIB>
  <DomainObject.Predmet.OstaliListFormated>
    <izvorni_sadrzaj>
      <item>Tomislav Zebić</item>
    </izvorni_sadrzaj>
    <derivirana_varijabla naziv="DomainObject.Predmet.OstaliListFormated_1">
      <item>Tomislav Zebić</item>
    </derivirana_varijabla>
  </DomainObject.Predmet.OstaliListFormated>
  <DomainObject.Predmet.OstaliListFormatedOIB>
    <izvorni_sadrzaj>
      <item>Tomislav Zebić, OIB 06786451131</item>
    </izvorni_sadrzaj>
    <derivirana_varijabla naziv="DomainObject.Predmet.OstaliListFormatedOIB_1">
      <item>Tomislav Zebić, OIB 06786451131</item>
    </derivirana_varijabla>
  </DomainObject.Predmet.OstaliListFormatedOIB>
  <DomainObject.Predmet.OstaliListFormatedWithAdress>
    <izvorni_sadrzaj>
      <item>Tomislav Zebić, Petrovaradinska 9a, 10000 Zagreb</item>
    </izvorni_sadrzaj>
    <derivirana_varijabla naziv="DomainObject.Predmet.OstaliListFormatedWithAdress_1">
      <item>Tomislav Zebić, Petrovaradinska 9a, 10000 Zagreb</item>
    </derivirana_varijabla>
  </DomainObject.Predmet.OstaliListFormatedWithAdress>
  <DomainObject.Predmet.OstaliListFormatedWithAdressOIB>
    <izvorni_sadrzaj>
      <item>Tomislav Zebić, OIB 06786451131, Petrovaradinska 9a, 10000 Zagreb</item>
    </izvorni_sadrzaj>
    <derivirana_varijabla naziv="DomainObject.Predmet.OstaliListFormatedWithAdressOIB_1">
      <item>Tomislav Zebić, OIB 06786451131, Petrovaradinska 9a, 10000 Zagreb</item>
    </derivirana_varijabla>
  </DomainObject.Predmet.OstaliListFormatedWithAdressOIB>
  <DomainObject.Predmet.OstaliListNazivFormated>
    <izvorni_sadrzaj>
      <item>Tomislav Zebić</item>
    </izvorni_sadrzaj>
    <derivirana_varijabla naziv="DomainObject.Predmet.OstaliListNazivFormated_1">
      <item>Tomislav Zebić</item>
    </derivirana_varijabla>
  </DomainObject.Predmet.OstaliListNazivFormated>
  <DomainObject.Predmet.OstaliListNazivFormatedOIB>
    <izvorni_sadrzaj>
      <item>Tomislav Zebić, OIB 06786451131</item>
    </izvorni_sadrzaj>
    <derivirana_varijabla naziv="DomainObject.Predmet.OstaliListNazivFormatedOIB_1">
      <item>Tomislav Zebić, OIB 06786451131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ZENO, d.o.o.</izvorni_sadrzaj>
    <derivirana_varijabla naziv="DomainObject.Predmet.ProtustrankaIDrugi_1">ZENO,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ZENO, d.o.o., OIB 54882637930, Petrovaradinska 9 a, 10000 Zagreb</izvorni_sadrzaj>
    <derivirana_varijabla naziv="DomainObject.Predmet.ProtustrankaIDrugiAdressOIB_1">ZENO, d.o.o., OIB 54882637930, Petrovaradinska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ZENO, d.o.o.</item>
      <item>Tomislav Zebić</item>
    </izvorni_sadrzaj>
    <derivirana_varijabla naziv="DomainObject.Predmet.SudioniciListNaziv_1">
      <item>FINA Regionalni centar Zagreb</item>
      <item>ZENO, d.o.o.</item>
      <item>Tomislav Zebić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ZENO, d.o.o., OIB 54882637930, Petrovaradinska 9 a,10000 Zagreb</item>
      <item>Tomislav Zebić, OIB 06786451131, Petrovaradinska 9a,10000 Zagreb</item>
    </izvorni_sadrzaj>
    <derivirana_varijabla naziv="DomainObject.Predmet.SudioniciListAdressOIB_1">
      <item>FINA Regionalni centar Zagreb, OIB 85821130368, Trg svibanjskih žrtava 1995. 1,10000 Zagreb</item>
      <item>ZENO, d.o.o., OIB 54882637930, Petrovaradinska 9 a,10000 Zagreb</item>
      <item>Tomislav Zebić, OIB 06786451131, Petrovaradinska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54882637930</item>
      <item>, OIB 06786451131</item>
    </izvorni_sadrzaj>
    <derivirana_varijabla naziv="DomainObject.Predmet.SudioniciListNazivOIB_1">
      <item>, OIB 85821130368</item>
      <item>, OIB 54882637930</item>
      <item>, OIB 06786451131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1374</properties:Characters>
  <properties:Lines>43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2015-12-30T08:22:00Z</dcterms:created>
  <dc:creator>Žana Livaja</dc:creator>
  <cp:lastModifiedBy>Žana Livaja</cp:lastModifiedBy>
  <cp:lastPrinted>2015-12-30T08:24:00Z</cp:lastPrinted>
  <dcterms:modified xmlns:xsi="http://www.w3.org/2001/XMLSchema-instance" xsi:type="dcterms:W3CDTF">2015-12-30T10:52:00Z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