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b1af" w14:paraId="483b1af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  <w:t>Trgovački sud u Pazinu, po stečajnoj sutkinji Tijani Licul, po prijedlogu predlagatelja Financijske agencije, OIB: 85821130368, Regionalni centar Rijeka, Podružnica Pula, Giardini 5, radi otvaranja stečajnog postupka nad dužnikom OVNAK j.d.o.o. Umag, Ernesta Miloša 17, OIB: 52115620608,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C1297C">
        <w:rPr>
          <w:lang w:val="sv-SE"/>
        </w:rPr>
        <w:t>Stipi Kafadaru iz Umaga, Ernesta Miloša 17</w:t>
      </w:r>
      <w:r w:rsidR="00124885">
        <w:rPr>
          <w:lang w:val="sv-SE"/>
        </w:rPr>
        <w:t xml:space="preserve">, </w:t>
      </w:r>
      <w:r w:rsidR="00124885">
        <w:rPr>
          <w:lang w:val="sv-SE"/>
        </w:rPr>
        <w:tab/>
        <w:t xml:space="preserve">OIB: </w:t>
      </w:r>
      <w:r w:rsidR="00C1297C" w:rsidRPr="00C1297C">
        <w:rPr>
          <w:lang w:val="sv-SE"/>
        </w:rPr>
        <w:t>63910042848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C1297C">
        <w:t>OVNAK j.d.o.o. Umag, Ernesta Miloša 17, OIB: 52115620608</w:t>
      </w:r>
      <w:r w:rsidR="009E78E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C1297C">
        <w:rPr>
          <w:szCs w:val="24"/>
          <w:lang w:val="hr-HR"/>
        </w:rPr>
        <w:t>178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C1297C">
        <w:rPr>
          <w:szCs w:val="24"/>
          <w:lang w:val="hr-HR"/>
        </w:rPr>
        <w:t>178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30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246D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871DC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CDA" w:rsidP="00E95B75" w:rsidR="00E15CDA">
      <w:r>
        <w:separator/>
      </w:r>
    </w:p>
  </w:endnote>
  <w:endnote w:id="0" w:type="continuationSeparator">
    <w:p w:rsidRDefault="00E15CDA" w:rsidP="00E95B75" w:rsidR="00E15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CDA" w:rsidP="00E95B75" w:rsidR="00E15CDA">
      <w:r>
        <w:separator/>
      </w:r>
    </w:p>
  </w:footnote>
  <w:footnote w:id="0" w:type="continuationSeparator">
    <w:p w:rsidRDefault="00E15CDA" w:rsidP="00E95B75" w:rsidR="00E15C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E15CDA" w:rsidP="00E15CDA" w:rsidR="00E15CDA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0D54" w:rsidRPr="00BD0D54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178/2018-5</w:t>
        </w:r>
      </w:p>
      <w:p w:rsidRDefault="00E15CDA" w:rsidP="00515E98" w:rsidR="00E15CDA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E15CDA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E15CDA" w:rsidR="00E15CD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E15CD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E15CDA" w:rsidR="00E15CD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E15CDA" w:rsidP="00452E08" w:rsidR="00E15CDA">
        <w:pPr>
          <w:rPr>
            <w:rFonts w:eastAsia="MS Mincho" w:hAnsi="Cambria" w:ascii="Cambria"/>
            <w:lang w:eastAsia="en-US"/>
          </w:rPr>
        </w:pPr>
      </w:p>
      <w:p w:rsidRDefault="00E15CDA" w:rsidP="00515E98" w:rsidR="00E15CDA">
        <w:pPr>
          <w:pStyle w:val="Zaglavlje"/>
          <w:jc w:val="right"/>
        </w:pPr>
      </w:p>
      <w:p w:rsidRDefault="00BD0D54" w:rsidP="00E30495" w:rsidR="00E15CDA">
        <w:pPr>
          <w:pStyle w:val="Zaglavlje"/>
          <w:jc w:val="right"/>
        </w:pPr>
      </w:p>
    </w:sdtContent>
  </w:sdt>
  <w:p w:rsidRDefault="00E15CDA" w:rsidR="00E15C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CDA" w:rsidP="0000569A" w:rsidR="00E15CD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178/2018-5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0129"/>
    <w:rsid w:val="004C3950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246D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53FE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9E78E7"/>
    <w:rsid w:val="00A014E4"/>
    <w:rsid w:val="00A135D0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0D54"/>
    <w:rsid w:val="00BD3C9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0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D5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D5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D5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D5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0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D5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D5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D5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D5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OVNAK j.d.o.o. UMAG zastupanog po punomoćniku Stipo Kafadar</izvorni_sadrzaj>
    <derivirana_varijabla naziv="DomainObject.Predmet.ProtustrankaFormated_1">  OVNAK j.d.o.o. UMAG zastupanog po punomoćniku Stipo Kafadar</derivirana_varijabla>
  </DomainObject.Predmet.ProtustrankaFormated>
  <DomainObject.Predmet.ProtustrankaFormatedOIB>
    <izvorni_sadrzaj>  OVNAK j.d.o.o. UMAG, OIB 52115620608 zastupanog po punomoćniku Stipo Kafadar</izvorni_sadrzaj>
    <derivirana_varijabla naziv="DomainObject.Predmet.ProtustrankaFormatedOIB_1">  OVNAK j.d.o.o. UMAG, OIB 52115620608 zastupanog po punomoćniku Stipo Kafadar</derivirana_varijabla>
  </DomainObject.Predmet.ProtustrankaFormatedOIB>
  <DomainObject.Predmet.ProtustrankaFormatedWithAdress>
    <izvorni_sadrzaj> OVNAK j.d.o.o. UMAG, Ernesta Miloša 17, 52470 Umag zastupanog po punomoćniku Stipo Kafadar</izvorni_sadrzaj>
    <derivirana_varijabla naziv="DomainObject.Predmet.ProtustrankaFormatedWithAdress_1"> OVNAK j.d.o.o. UMAG, Ernesta Miloša 17, 52470 Umag zastupanog po punomoćniku Stipo Kafadar</derivirana_varijabla>
  </DomainObject.Predmet.ProtustrankaFormatedWithAdress>
  <DomainObject.Predmet.ProtustrankaFormatedWithAdressOIB>
    <izvorni_sadrzaj> OVNAK j.d.o.o. UMAG, OIB 52115620608, Ernesta Miloša 17, 52470 Umag zastupanog po punomoćniku Stipo Kafadar</izvorni_sadrzaj>
    <derivirana_varijabla naziv="DomainObject.Predmet.ProtustrankaFormatedWithAdressOIB_1"> OVNAK j.d.o.o. UMAG, OIB 52115620608, Ernesta Miloša 17, 52470 Umag zastupanog po punomoćniku Stipo Kafadar</derivirana_varijabla>
  </DomainObject.Predmet.ProtustrankaFormatedWithAdressOIB>
  <DomainObject.Predmet.ProtustrankaWithAdress>
    <izvorni_sadrzaj>OVNAK j.d.o.o. UMAG Ernesta Miloša 17, 52470 Umag</izvorni_sadrzaj>
    <derivirana_varijabla naziv="DomainObject.Predmet.ProtustrankaWithAdress_1">OVNAK j.d.o.o. UMAG Ernesta Miloša 17, 52470 Umag</derivirana_varijabla>
  </DomainObject.Predmet.ProtustrankaWithAdress>
  <DomainObject.Predmet.ProtustrankaWithAdressOIB>
    <izvorni_sadrzaj>OVNAK j.d.o.o. UMAG, OIB 52115620608, Ernesta Miloša 17, 52470 Umag</izvorni_sadrzaj>
    <derivirana_varijabla naziv="DomainObject.Predmet.ProtustrankaWithAdressOIB_1">OVNAK j.d.o.o. UMAG, OIB 52115620608, Ernesta Miloša 17, 52470 Umag</derivirana_varijabla>
  </DomainObject.Predmet.ProtustrankaWithAdressOIB>
  <DomainObject.Predmet.ProtustrankaNazivFormated>
    <izvorni_sadrzaj>OVNAK j.d.o.o. UMAG</izvorni_sadrzaj>
    <derivirana_varijabla naziv="DomainObject.Predmet.ProtustrankaNazivFormated_1">OVNAK j.d.o.o. UMAG</derivirana_varijabla>
  </DomainObject.Predmet.ProtustrankaNazivFormated>
  <DomainObject.Predmet.ProtustrankaNazivFormatedOIB>
    <izvorni_sadrzaj>OVNAK j.d.o.o. UMAG, OIB 52115620608</izvorni_sadrzaj>
    <derivirana_varijabla naziv="DomainObject.Predmet.ProtustrankaNazivFormatedOIB_1">OVNAK j.d.o.o. UMAG, OIB 52115620608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24168.58</izvorni_sadrzaj>
    <derivirana_varijabla naziv="DomainObject.Predmet.TrenutnaVrijednost_1">24168.58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OVNAK j.d.o.o. UMAG zastupanog po punomoćniku Stipo Kafadar</item>
    </izvorni_sadrzaj>
    <derivirana_varijabla naziv="DomainObject.Predmet.ProtuStrankaListFormated_1">
      <item>OVNAK j.d.o.o. UMAG zastupanog po punomoćniku Stipo Kafadar</item>
    </derivirana_varijabla>
  </DomainObject.Predmet.ProtuStrankaListFormated>
  <DomainObject.Predmet.ProtuStrankaListFormatedOIB>
    <izvorni_sadrzaj>
      <item>OVNAK j.d.o.o. UMAG, OIB 52115620608 zastupanog po punomoćniku Stipo Kafadar</item>
    </izvorni_sadrzaj>
    <derivirana_varijabla naziv="DomainObject.Predmet.ProtuStrankaListFormatedOIB_1">
      <item>OVNAK j.d.o.o. UMAG, OIB 52115620608 zastupanog po punomoćniku Stipo Kafadar</item>
    </derivirana_varijabla>
  </DomainObject.Predmet.ProtuStrankaListFormatedOIB>
  <DomainObject.Predmet.ProtuStrankaListFormatedWithAdress>
    <izvorni_sadrzaj>
      <item>OVNAK j.d.o.o. UMAG, Ernesta Miloša 17, 52470 Umag zastupanog po punomoćniku Stipo Kafadar</item>
    </izvorni_sadrzaj>
    <derivirana_varijabla naziv="DomainObject.Predmet.ProtuStrankaListFormatedWithAdress_1">
      <item>OVNAK j.d.o.o. UMAG, Ernesta Miloša 17, 52470 Umag zastupanog po punomoćniku Stipo Kafadar</item>
    </derivirana_varijabla>
  </DomainObject.Predmet.ProtuStrankaListFormatedWithAdress>
  <DomainObject.Predmet.ProtuStrankaListFormatedWithAdressOIB>
    <izvorni_sadrzaj>
      <item>OVNAK j.d.o.o. UMAG, OIB 52115620608, Ernesta Miloša 17, 52470 Umag zastupanog po punomoćniku Stipo Kafadar</item>
    </izvorni_sadrzaj>
    <derivirana_varijabla naziv="DomainObject.Predmet.ProtuStrankaListFormatedWithAdressOIB_1">
      <item>OVNAK j.d.o.o. UMAG, OIB 52115620608, Ernesta Miloša 17, 52470 Umag zastupanog po punomoćniku Stipo Kafadar</item>
    </derivirana_varijabla>
  </DomainObject.Predmet.ProtuStrankaListFormatedWithAdressOIB>
  <DomainObject.Predmet.ProtuStrankaListNazivFormated>
    <izvorni_sadrzaj>
      <item>OVNAK j.d.o.o. UMAG</item>
    </izvorni_sadrzaj>
    <derivirana_varijabla naziv="DomainObject.Predmet.ProtuStrankaListNazivFormated_1">
      <item>OVNAK j.d.o.o. UMAG</item>
    </derivirana_varijabla>
  </DomainObject.Predmet.ProtuStrankaListNazivFormated>
  <DomainObject.Predmet.ProtuStrankaListNazivFormatedOIB>
    <izvorni_sadrzaj>
      <item>OVNAK j.d.o.o. UMAG, OIB 52115620608</item>
    </izvorni_sadrzaj>
    <derivirana_varijabla naziv="DomainObject.Predmet.ProtuStrankaListNazivFormatedOIB_1">
      <item>OVNAK j.d.o.o. UMAG, OIB 52115620608</item>
    </derivirana_varijabla>
  </DomainObject.Predmet.ProtuStrankaListNazivFormatedOIB>
  <DomainObject.Predmet.OstaliListFormated>
    <izvorni_sadrzaj>
      <item>Stipo Kafadar punomoćnik sudionika u postupku OVNAK j.d.o.o. UMAG</item>
    </izvorni_sadrzaj>
    <derivirana_varijabla naziv="DomainObject.Predmet.OstaliListFormated_1">
      <item>Stipo Kafadar punomoćnik sudionika u postupku OVNAK j.d.o.o. UMAG</item>
    </derivirana_varijabla>
  </DomainObject.Predmet.OstaliListFormated>
  <DomainObject.Predmet.OstaliListFormatedOIB>
    <izvorni_sadrzaj>
      <item>Stipo Kafadar, OIB 63910042848 punomoćnik sudionika u postupku OVNAK j.d.o.o. UMAG</item>
    </izvorni_sadrzaj>
    <derivirana_varijabla naziv="DomainObject.Predmet.OstaliListFormatedOIB_1">
      <item>Stipo Kafadar, OIB 63910042848 punomoćnik sudionika u postupku OVNAK j.d.o.o. UMAG</item>
    </derivirana_varijabla>
  </DomainObject.Predmet.OstaliListFormatedOIB>
  <DomainObject.Predmet.OstaliListFormatedWithAdress>
    <izvorni_sadrzaj>
      <item>Stipo Kafadar, Ernesta Miloša 17, 52470 Umag punomoćnik sudionika u postupku OVNAK j.d.o.o. UMAG</item>
    </izvorni_sadrzaj>
    <derivirana_varijabla naziv="DomainObject.Predmet.OstaliListFormatedWithAdress_1">
      <item>Stipo Kafadar, Ernesta Miloša 17, 52470 Umag punomoćnik sudionika u postupku OVNAK j.d.o.o. UMAG</item>
    </derivirana_varijabla>
  </DomainObject.Predmet.OstaliListFormatedWithAdress>
  <DomainObject.Predmet.OstaliListFormatedWithAdressOIB>
    <izvorni_sadrzaj>
      <item>Stipo Kafadar, OIB 63910042848, Ernesta Miloša 17, 52470 Umag punomoćnik sudionika u postupku OVNAK j.d.o.o. UMAG</item>
    </izvorni_sadrzaj>
    <derivirana_varijabla naziv="DomainObject.Predmet.OstaliListFormatedWithAdressOIB_1">
      <item>Stipo Kafadar, OIB 63910042848, Ernesta Miloša 17, 52470 Umag punomoćnik sudionika u postupku OVNAK j.d.o.o. UMAG</item>
    </derivirana_varijabla>
  </DomainObject.Predmet.OstaliListFormatedWithAdressOIB>
  <DomainObject.Predmet.OstaliListNazivFormated>
    <izvorni_sadrzaj>
      <item>Stipo Kafadar</item>
    </izvorni_sadrzaj>
    <derivirana_varijabla naziv="DomainObject.Predmet.OstaliListNazivFormated_1">
      <item>Stipo Kafadar</item>
    </derivirana_varijabla>
  </DomainObject.Predmet.OstaliListNazivFormated>
  <DomainObject.Predmet.OstaliListNazivFormatedOIB>
    <izvorni_sadrzaj>
      <item>Stipo Kafadar, OIB 63910042848</item>
    </izvorni_sadrzaj>
    <derivirana_varijabla naziv="DomainObject.Predmet.OstaliListNazivFormatedOIB_1">
      <item>Stipo Kafadar, OIB 63910042848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OVNAK j.d.o.o. UMAG</izvorni_sadrzaj>
    <derivirana_varijabla naziv="DomainObject.Predmet.ProtustrankaIDrugi_1">OVNAK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OVNAK j.d.o.o. UMAG, OIB 52115620608, Ernesta Miloša 17, 52470 Umag</izvorni_sadrzaj>
    <derivirana_varijabla naziv="DomainObject.Predmet.ProtustrankaIDrugiAdressOIB_1">OVNAK j.d.o.o. UMAG, OIB 52115620608, Ernesta Miloša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OVNAK j.d.o.o. UMAG</item>
      <item>Stipo Kafadar</item>
    </izvorni_sadrzaj>
    <derivirana_varijabla naziv="DomainObject.Predmet.SudioniciListNaziv_1">
      <item>FINANCIJSKA AGENCIJA, RC RIJEKA, PODRUŽNICA PULA, PULA</item>
      <item>OVNAK j.d.o.o. UMAG</item>
      <item>Stipo Kafadar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OVNAK j.d.o.o. UMAG, OIB 52115620608, Ernesta Miloša 17,52470 Umag</item>
      <item>Stipo Kafadar, OIB 63910042848, Ernesta Miloša 17,52470 Umag</item>
    </izvorni_sadrzaj>
    <derivirana_varijabla naziv="DomainObject.Predmet.SudioniciListAdressOIB_1">
      <item>FINANCIJSKA AGENCIJA, RC RIJEKA, PODRUŽNICA PULA, PULA, OIB 85821130368, F. Kurelca 8,51000 Rijeka</item>
      <item>OVNAK j.d.o.o. UMAG, OIB 52115620608, Ernesta Miloša 17,52470 Umag</item>
      <item>Stipo Kafadar, OIB 63910042848, Ernesta Miloša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52115620608</item>
      <item>, OIB 63910042848</item>
    </izvorni_sadrzaj>
    <derivirana_varijabla naziv="DomainObject.Predmet.SudioniciListNazivOIB_1">
      <item>, OIB 85821130368</item>
      <item>, OIB 52115620608</item>
      <item>, OIB 63910042848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61D93-5E2A-4B26-AD17-ABECDA358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5148</properties:Characters>
  <properties:Lines>116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2018-08-30T12:13:00Z</dcterms:created>
  <dc:creator>Jasmina Matika</dc:creator>
  <cp:lastModifiedBy>Sanja Prodan</cp:lastModifiedBy>
  <cp:lastPrinted>2018-08-30T12:18:00Z</cp:lastPrinted>
  <dcterms:modified xmlns:xsi="http://www.w3.org/2001/XMLSchema-instance" xsi:type="dcterms:W3CDTF">2018-08-30T12:18:00Z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(St-178-2018-5-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