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88582" w14:paraId="1488582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0528AA">
        <w:t>Anamarije</w:t>
      </w:r>
      <w:r w:rsidR="004635D5">
        <w:t xml:space="preserve"> </w:t>
      </w:r>
      <w:r w:rsidR="000528AA">
        <w:t>Kovačić Milković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0528AA">
        <w:t>Energija - ETIS</w:t>
      </w:r>
      <w:r w:rsidR="00990573">
        <w:t xml:space="preserve"> </w:t>
      </w:r>
      <w:r w:rsidR="000528AA">
        <w:t>j.</w:t>
      </w:r>
      <w:r w:rsidR="00990573">
        <w:t>d.o.o.,</w:t>
      </w:r>
      <w:r w:rsidR="00B51EA5" w:rsidRPr="00703844">
        <w:t xml:space="preserve"> </w:t>
      </w:r>
      <w:r w:rsidR="0099314A">
        <w:t xml:space="preserve">Zadar, </w:t>
      </w:r>
      <w:r w:rsidR="000528AA">
        <w:t>Stjepana Radića 34</w:t>
      </w:r>
      <w:r w:rsidR="00990573">
        <w:t xml:space="preserve">, </w:t>
      </w:r>
      <w:r w:rsidR="00B51EA5" w:rsidRPr="00703844">
        <w:t>OIB:</w:t>
      </w:r>
      <w:r w:rsidR="000528AA">
        <w:t xml:space="preserve"> 71174643511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0528AA">
        <w:t>19</w:t>
      </w:r>
      <w:r>
        <w:t>.</w:t>
      </w:r>
      <w:r w:rsidR="00B51EA5">
        <w:t xml:space="preserve"> </w:t>
      </w:r>
      <w:r w:rsidR="000528AA">
        <w:t>svibnja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0528AA">
        <w:t>29</w:t>
      </w:r>
      <w:r>
        <w:t xml:space="preserve">. </w:t>
      </w:r>
      <w:r w:rsidR="000528AA">
        <w:t>svibnja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0528AA">
        <w:t>Energija - ETIS j.d.o.o.,</w:t>
      </w:r>
      <w:r w:rsidR="000528AA" w:rsidRPr="00703844">
        <w:t xml:space="preserve"> </w:t>
      </w:r>
      <w:r w:rsidR="000528AA">
        <w:t xml:space="preserve">Zadar, Stjepana Radića 34, </w:t>
      </w:r>
      <w:r w:rsidR="000528AA" w:rsidRPr="00703844">
        <w:t>OIB:</w:t>
      </w:r>
      <w:r w:rsidR="000528AA">
        <w:t xml:space="preserve"> 71174643511</w:t>
      </w:r>
      <w:r w:rsidR="00990573">
        <w:t xml:space="preserve">, </w:t>
      </w:r>
      <w:r>
        <w:t xml:space="preserve">na temelju neizvršenih osnova za plaćanje iznosi </w:t>
      </w:r>
      <w:r w:rsidR="000528AA">
        <w:t>157</w:t>
      </w:r>
      <w:r w:rsidR="00990573">
        <w:t>.</w:t>
      </w:r>
      <w:r w:rsidR="000528AA">
        <w:t>134</w:t>
      </w:r>
      <w:r w:rsidR="00990573">
        <w:t>,</w:t>
      </w:r>
      <w:r w:rsidR="000528AA">
        <w:t>46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0528AA">
        <w:t>Željko Škara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0528AA">
        <w:t>29</w:t>
      </w:r>
      <w:r w:rsidR="00814E35">
        <w:t xml:space="preserve">. </w:t>
      </w:r>
      <w:r w:rsidR="000528AA">
        <w:t>svibnja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0528AA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0528AA" w:rsidP="000528AA" w:rsidR="009E2467" w:rsidRPr="00F41C5D">
      <w:pPr>
        <w:ind w:firstLine="708" w:left="4956"/>
      </w:pPr>
      <w:r>
        <w:t xml:space="preserve">         Anamarija Kovačić Milković</w:t>
      </w:r>
      <w:r w:rsidR="00F508E3">
        <w:t xml:space="preserve"> </w:t>
      </w:r>
      <w:r w:rsidR="00F508E3"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F962D4" w:rsidR="0076513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C2794D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0528AA">
      <w:t>Poslovni broj: 6</w:t>
    </w:r>
    <w:r w:rsidR="000528AA" w:rsidRPr="00FC1537">
      <w:t xml:space="preserve"> St</w:t>
    </w:r>
    <w:r w:rsidR="000528AA">
      <w:t>-236/17-6</w:t>
    </w: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4635D5" w:rsidR="0076513B" w:rsidRPr="00FC1537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>
      <w:t>236</w:t>
    </w:r>
    <w:r w:rsidR="0076513B">
      <w:t>/1</w:t>
    </w:r>
    <w:r w:rsidR="00FF274E">
      <w:t>7</w:t>
    </w:r>
    <w:r w:rsidR="0076513B">
      <w:t>-</w:t>
    </w:r>
    <w:r w:rsidR="004C10E5">
      <w:t>6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528AA"/>
    <w:rsid w:val="00087712"/>
    <w:rsid w:val="002F1F17"/>
    <w:rsid w:val="002F6CBF"/>
    <w:rsid w:val="00447958"/>
    <w:rsid w:val="004635D5"/>
    <w:rsid w:val="004B64F0"/>
    <w:rsid w:val="004C10E5"/>
    <w:rsid w:val="004F3050"/>
    <w:rsid w:val="00572756"/>
    <w:rsid w:val="005F67DA"/>
    <w:rsid w:val="00611283"/>
    <w:rsid w:val="0063348D"/>
    <w:rsid w:val="006A66B9"/>
    <w:rsid w:val="006E6B12"/>
    <w:rsid w:val="0071080F"/>
    <w:rsid w:val="0076513B"/>
    <w:rsid w:val="00792826"/>
    <w:rsid w:val="00804643"/>
    <w:rsid w:val="00814E35"/>
    <w:rsid w:val="0082637D"/>
    <w:rsid w:val="008337B7"/>
    <w:rsid w:val="00926A1D"/>
    <w:rsid w:val="00983B50"/>
    <w:rsid w:val="00990573"/>
    <w:rsid w:val="00990A98"/>
    <w:rsid w:val="0099314A"/>
    <w:rsid w:val="00997BBA"/>
    <w:rsid w:val="009E2467"/>
    <w:rsid w:val="00A32F79"/>
    <w:rsid w:val="00A424B2"/>
    <w:rsid w:val="00A64D31"/>
    <w:rsid w:val="00AA204A"/>
    <w:rsid w:val="00B51EA5"/>
    <w:rsid w:val="00BA4D2C"/>
    <w:rsid w:val="00C2794D"/>
    <w:rsid w:val="00C6433B"/>
    <w:rsid w:val="00CB1099"/>
    <w:rsid w:val="00D34817"/>
    <w:rsid w:val="00DC740A"/>
    <w:rsid w:val="00E6461B"/>
    <w:rsid w:val="00F508E3"/>
    <w:rsid w:val="00F6628B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79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79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79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79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79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79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79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79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79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79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</izvorni_sadrzaj>
    <derivirana_varijabla naziv="DomainObject.Predmet.Broj_1">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2017.</izvorni_sadrzaj>
    <derivirana_varijabla naziv="DomainObject.Predmet.DatumOsnivanja_1">19.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St-236/2017</izvorni_sadrzaj>
    <derivirana_varijabla naziv="DomainObject.Predmet.OznakaBroj_1">St-236/2017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Energija - ETIS  jednostavno društvo s ograničenom odgovornošću za proizvodnju i trgovinu</izvorni_sadrzaj>
    <derivirana_varijabla naziv="DomainObject.Predmet.ProtustrankaFormated_1">  Energija - ETIS  jednostavno društvo s ograničenom odgovornošću za proizvodnju i trgovinu</derivirana_varijabla>
  </DomainObject.Predmet.ProtustrankaFormated>
  <DomainObject.Predmet.ProtustrankaFormatedOIB>
    <izvorni_sadrzaj>  Energija - ETIS  jednostavno društvo s ograničenom odgovornošću za proizvodnju i trgovinu, OIB 71174643511</izvorni_sadrzaj>
    <derivirana_varijabla naziv="DomainObject.Predmet.ProtustrankaFormatedOIB_1">  Energija - ETIS  jednostavno društvo s ograničenom odgovornošću za proizvodnju i trgovinu, OIB 71174643511</derivirana_varijabla>
  </DomainObject.Predmet.ProtustrankaFormatedOIB>
  <DomainObject.Predmet.ProtustrankaFormatedWithAdress>
    <izvorni_sadrzaj> Energija - ETIS  jednostavno društvo s ograničenom odgovornošću za proizvodnju i trgovinu, Stjepana Radića 34, 23000 Zadar</izvorni_sadrzaj>
    <derivirana_varijabla naziv="DomainObject.Predmet.ProtustrankaFormatedWithAdress_1"> Energija - ETIS  jednostavno društvo s ograničenom odgovornošću za proizvodnju i trgovinu, Stjepana Radića 34, 23000 Zadar</derivirana_varijabla>
  </DomainObject.Predmet.ProtustrankaFormatedWithAdress>
  <DomainObject.Predmet.ProtustrankaFormatedWithAdressOIB>
    <izvorni_sadrzaj> Energija - ETIS  jednostavno društvo s ograničenom odgovornošću za proizvodnju i trgovinu, OIB 71174643511, Stjepana Radića 34, 23000 Zadar</izvorni_sadrzaj>
    <derivirana_varijabla naziv="DomainObject.Predmet.ProtustrankaFormatedWithAdressOIB_1"> Energija - ETIS  jednostavno društvo s ograničenom odgovornošću za proizvodnju i trgovinu, OIB 71174643511, Stjepana Radića 34, 23000 Zadar</derivirana_varijabla>
  </DomainObject.Predmet.ProtustrankaFormatedWithAdressOIB>
  <DomainObject.Predmet.ProtustrankaWithAdress>
    <izvorni_sadrzaj>Energija - ETIS  jednostavno društvo s ograničenom odgovornošću za proizvodnju i trgovinu Stjepana Radića 34, 23000 Zadar</izvorni_sadrzaj>
    <derivirana_varijabla naziv="DomainObject.Predmet.ProtustrankaWithAdress_1">Energija - ETIS  jednostavno društvo s ograničenom odgovornošću za proizvodnju i trgovinu Stjepana Radića 34, 23000 Zadar</derivirana_varijabla>
  </DomainObject.Predmet.ProtustrankaWithAdress>
  <DomainObject.Predmet.ProtustrankaWithAdressOIB>
    <izvorni_sadrzaj>Energija - ETIS  jednostavno društvo s ograničenom odgovornošću za proizvodnju i trgovinu, OIB 71174643511, Stjepana Radića 34, 23000 Zadar</izvorni_sadrzaj>
    <derivirana_varijabla naziv="DomainObject.Predmet.ProtustrankaWithAdressOIB_1">Energija - ETIS  jednostavno društvo s ograničenom odgovornošću za proizvodnju i trgovinu, OIB 71174643511, Stjepana Radića 34, 23000 Zadar</derivirana_varijabla>
  </DomainObject.Predmet.ProtustrankaWithAdressOIB>
  <DomainObject.Predmet.ProtustrankaNazivFormated>
    <izvorni_sadrzaj>Energija - ETIS  jednostavno društvo s ograničenom odgovornošću za proizvodnju i trgovinu</izvorni_sadrzaj>
    <derivirana_varijabla naziv="DomainObject.Predmet.ProtustrankaNazivFormated_1">Energija - ETIS  jednostavno društvo s ograničenom odgovornošću za proizvodnju i trgovinu</derivirana_varijabla>
  </DomainObject.Predmet.ProtustrankaNazivFormated>
  <DomainObject.Predmet.ProtustrankaNazivFormatedOIB>
    <izvorni_sadrzaj>Energija - ETIS  jednostavno društvo s ograničenom odgovornošću za proizvodnju i trgovinu, OIB 71174643511</izvorni_sadrzaj>
    <derivirana_varijabla naziv="DomainObject.Predmet.ProtustrankaNazivFormatedOIB_1">Energija - ETIS  jednostavno društvo s ograničenom odgovornošću za proizvodnju i trgovinu, OIB 71174643511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Energija - ETIS  jednostavno društvo s ograničenom odgovornošću za proizvodnju i trgovinu</item>
    </izvorni_sadrzaj>
    <derivirana_varijabla naziv="DomainObject.Predmet.ProtuStrankaListFormated_1">
      <item>Energija - ETIS  jednostavno društvo s ograničenom odgovornošću za proizvodnju i trgovinu</item>
    </derivirana_varijabla>
  </DomainObject.Predmet.ProtuStrankaListFormated>
  <DomainObject.Predmet.ProtuStrankaListFormatedOIB>
    <izvorni_sadrzaj>
      <item>Energija - ETIS  jednostavno društvo s ograničenom odgovornošću za proizvodnju i trgovinu, OIB 71174643511</item>
    </izvorni_sadrzaj>
    <derivirana_varijabla naziv="DomainObject.Predmet.ProtuStrankaListFormatedOIB_1">
      <item>Energija - ETIS  jednostavno društvo s ograničenom odgovornošću za proizvodnju i trgovinu, OIB 71174643511</item>
    </derivirana_varijabla>
  </DomainObject.Predmet.ProtuStrankaListFormatedOIB>
  <DomainObject.Predmet.ProtuStrankaListFormatedWithAdress>
    <izvorni_sadrzaj>
      <item>Energija - ETIS  jednostavno društvo s ograničenom odgovornošću za proizvodnju i trgovinu, Stjepana Radića 34, 23000 Zadar</item>
    </izvorni_sadrzaj>
    <derivirana_varijabla naziv="DomainObject.Predmet.ProtuStrankaListFormatedWithAdress_1">
      <item>Energija - ETIS  jednostavno društvo s ograničenom odgovornošću za proizvodnju i trgovinu, Stjepana Radića 34, 23000 Zadar</item>
    </derivirana_varijabla>
  </DomainObject.Predmet.ProtuStrankaListFormatedWithAdress>
  <DomainObject.Predmet.ProtuStrankaListFormatedWithAdressOIB>
    <izvorni_sadrzaj>
      <item>Energija - ETIS  jednostavno društvo s ograničenom odgovornošću za proizvodnju i trgovinu, OIB 71174643511, Stjepana Radića 34, 23000 Zadar</item>
    </izvorni_sadrzaj>
    <derivirana_varijabla naziv="DomainObject.Predmet.ProtuStrankaListFormatedWithAdressOIB_1">
      <item>Energija - ETIS  jednostavno društvo s ograničenom odgovornošću za proizvodnju i trgovinu, OIB 71174643511, Stjepana Radića 34, 23000 Zadar</item>
    </derivirana_varijabla>
  </DomainObject.Predmet.ProtuStrankaListFormatedWithAdressOIB>
  <DomainObject.Predmet.ProtuStrankaListNazivFormated>
    <izvorni_sadrzaj>
      <item>Energija - ETIS  jednostavno društvo s ograničenom odgovornošću za proizvodnju i trgovinu</item>
    </izvorni_sadrzaj>
    <derivirana_varijabla naziv="DomainObject.Predmet.ProtuStrankaListNazivFormated_1">
      <item>Energija - ETIS  jednostavno društvo s ograničenom odgovornošću za proizvodnju i trgovinu</item>
    </derivirana_varijabla>
  </DomainObject.Predmet.ProtuStrankaListNazivFormated>
  <DomainObject.Predmet.ProtuStrankaListNazivFormatedOIB>
    <izvorni_sadrzaj>
      <item>Energija - ETIS  jednostavno društvo s ograničenom odgovornošću za proizvodnju i trgovinu, OIB 71174643511</item>
    </izvorni_sadrzaj>
    <derivirana_varijabla naziv="DomainObject.Predmet.ProtuStrankaListNazivFormatedOIB_1">
      <item>Energija - ETIS  jednostavno društvo s ograničenom odgovornošću za proizvodnju i trgovinu, OIB 71174643511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Energija - ETIS  jednostavno društvo s ograničenom odgovornošću za proizvodnju i trgovinu</izvorni_sadrzaj>
    <derivirana_varijabla naziv="DomainObject.Predmet.ProtustrankaIDrugi_1">Energija - ETIS  jednostavno društvo s ograničenom odgovornošću za proizvodnju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Energija - ETIS  jednostavno društvo s ograničenom odgovornošću za proizvodnju i trgovinu, OIB 71174643511, Stjepana Radića 34, 23000 Zadar</izvorni_sadrzaj>
    <derivirana_varijabla naziv="DomainObject.Predmet.ProtustrankaIDrugiAdressOIB_1">Energija - ETIS  jednostavno društvo s ograničenom odgovornošću za proizvodnju i trgovinu, OIB 71174643511, Stjepana Radića 34,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Energija - ETIS  jednostavno društvo s ograničenom odgovornošću za proizvodnju i trgovinu</item>
    </izvorni_sadrzaj>
    <derivirana_varijabla naziv="DomainObject.Predmet.SudioniciListNaziv_1">
      <item>FINA</item>
      <item>Energija - ETIS  jednostavno društvo s ograničenom odgovornošću za proizvodnju i trgovinu</item>
    </derivirana_varijabla>
  </DomainObject.Predmet.SudioniciListNaziv>
  <DomainObject.Predmet.SudioniciListAdressOIB>
    <izvorni_sadrzaj>
      <item>FINA, OIB 85821130368</item>
      <item>Energija - ETIS  jednostavno društvo s ograničenom odgovornošću za proizvodnju i trgovinu, OIB 71174643511, Stjepana Radića 34,23000 Zadar</item>
    </izvorni_sadrzaj>
    <derivirana_varijabla naziv="DomainObject.Predmet.SudioniciListAdressOIB_1">
      <item>FINA, OIB 85821130368</item>
      <item>Energija - ETIS  jednostavno društvo s ograničenom odgovornošću za proizvodnju i trgovinu, OIB 71174643511, Stjepana Radića 34,23000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71174643511</item>
    </izvorni_sadrzaj>
    <derivirana_varijabla naziv="DomainObject.Predmet.SudioniciListNazivOIB_1">
      <item>, OIB 85821130368</item>
      <item>, OIB 71174643511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388</properties:Words>
  <properties:Characters>1984</properties:Characters>
  <properties:Lines>63</properties:Lines>
  <properties:Paragraphs>17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2017-02-23T12:29:00Z</dcterms:created>
  <dc:creator>Tina Grgas</dc:creator>
  <cp:lastModifiedBy>wsadmin</cp:lastModifiedBy>
  <cp:lastPrinted>2017-02-23T12:28:00Z</cp:lastPrinted>
  <dcterms:modified xmlns:xsi="http://www.w3.org/2001/XMLSchema-instance" xsi:type="dcterms:W3CDTF">2017-05-30T06:26:00Z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