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a191d3c" w14:paraId="a191d3c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9D0D17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9D0D17">
              <w:rPr>
                <w:rFonts w:cs="Times New Roman" w:eastAsia="Times New Roman"/>
                <w:lang w:eastAsia="hr-HR"/>
              </w:rPr>
              <w:t>618/17-8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</w:t>
      </w:r>
      <w:r w:rsidR="009D0D17">
        <w:rPr>
          <w:rFonts w:cs="Times New Roman"/>
        </w:rPr>
        <w:t xml:space="preserve"> UNO-MARKETING – d.o.o., Ludbreg, Bana Jelačića 12, OIB: 55429609033</w:t>
      </w:r>
      <w:r w:rsidR="00F171BE">
        <w:rPr>
          <w:rFonts w:cs="Times New Roman"/>
        </w:rPr>
        <w:t>, dana</w:t>
      </w:r>
      <w:r w:rsidR="009D0D17">
        <w:rPr>
          <w:rFonts w:cs="Times New Roman"/>
        </w:rPr>
        <w:t xml:space="preserve"> 11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9D0D17">
        <w:t>10,20</w:t>
      </w:r>
      <w:r w:rsidR="00654E30">
        <w:t xml:space="preserve"> </w:t>
      </w:r>
      <w:r w:rsidR="00F171BE">
        <w:t>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 xml:space="preserve">direktor </w:t>
      </w:r>
      <w:r w:rsidR="000A7AEF" w:rsidRPr="00B2631E">
        <w:t xml:space="preserve">dužnika, </w:t>
      </w:r>
      <w:r w:rsidR="009D0D17">
        <w:t>Mladen Henec, Križovljan, Križovljan 23,</w:t>
      </w:r>
    </w:p>
    <w:p w:rsidRDefault="000A7AEF" w:rsidP="000A7AEF" w:rsidR="009D0D17" w:rsidRPr="009D0D17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9D0D17" w:rsidRPr="009D0D17">
        <w:rPr>
          <w:rFonts w:cs="Times New Roman"/>
        </w:rPr>
        <w:t xml:space="preserve">UNO-MARKETING – d.o.o., Ludbreg, Bana Jelačića 12,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9D0D17" w:rsidP="00EF7BA6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>
        <w:t>Mladenu Henec, Križovljan, Križovljan 23, OIB: 91986647249</w:t>
      </w:r>
      <w:r w:rsidR="00EF7BA6">
        <w:t xml:space="preserve">, </w:t>
      </w:r>
      <w:r w:rsidR="008B3EE5" w:rsidRPr="00412CB1">
        <w:t xml:space="preserve">da na zakazano ročište kod ovoga suda, </w:t>
      </w:r>
      <w:r w:rsidR="00EF7BA6">
        <w:t>20</w:t>
      </w:r>
      <w:r w:rsidR="00A410D7">
        <w:t>. veljače 2018</w:t>
      </w:r>
      <w:r w:rsidR="001A67FA">
        <w:t xml:space="preserve">. u </w:t>
      </w:r>
      <w:r>
        <w:t xml:space="preserve">10,20 </w:t>
      </w:r>
      <w:r w:rsidR="008B3EE5" w:rsidRPr="00412CB1">
        <w:t xml:space="preserve">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/>
        </w:rPr>
        <w:t>UNO-MARKETING – d.o.o., Ludbreg, Bana Jelačića 12, OIB: 55429609033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</w:t>
      </w:r>
      <w:r w:rsidR="008B3EE5" w:rsidRPr="00412CB1">
        <w:lastRenderedPageBreak/>
        <w:t>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D0D17">
        <w:rPr>
          <w:rFonts w:cs="Times New Roman"/>
        </w:rPr>
        <w:t>11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9D0D17" w:rsidP="00EF7BA6" w:rsidR="00EF7BA6" w:rsidRPr="009A68B5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</w:t>
      </w:r>
      <w:r w:rsidR="00654E30">
        <w:t xml:space="preserve"> </w:t>
      </w:r>
      <w:r w:rsidR="00B2631E" w:rsidRPr="00CB284F">
        <w:t xml:space="preserve">dužnika, </w:t>
      </w:r>
      <w:r>
        <w:t>Mladen Henec, Križovljan, Križovljan 23,</w:t>
      </w:r>
    </w:p>
    <w:p w:rsidRDefault="009A68B5" w:rsidP="009A68B5" w:rsidR="009A68B5" w:rsidRPr="00EF7BA6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654E30" w:rsidR="00654E30" w:rsidRPr="00654E30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9D0D17">
        <w:rPr>
          <w:rFonts w:cs="Times New Roman"/>
        </w:rPr>
        <w:t xml:space="preserve">UNO-MARKETING – d.o.o., Ludbreg, Bana Jelačića 12, 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D97" w:rsidP="00F171BE" w:rsidR="00191D97">
      <w:pPr>
        <w:spacing w:after="0"/>
      </w:pPr>
      <w:r>
        <w:separator/>
      </w:r>
    </w:p>
  </w:endnote>
  <w:endnote w:id="0" w:type="continuationSeparator">
    <w:p w:rsidRDefault="00191D97" w:rsidP="00F171BE" w:rsidR="00191D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D97" w:rsidP="00F171BE" w:rsidR="00191D97">
      <w:pPr>
        <w:spacing w:after="0"/>
      </w:pPr>
      <w:r>
        <w:separator/>
      </w:r>
    </w:p>
  </w:footnote>
  <w:footnote w:id="0" w:type="continuationSeparator">
    <w:p w:rsidRDefault="00191D97" w:rsidP="00F171BE" w:rsidR="00191D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640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9D0D17">
      <w:t>618/17-8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91D97"/>
    <w:rsid w:val="001A67FA"/>
    <w:rsid w:val="002B3101"/>
    <w:rsid w:val="00352C21"/>
    <w:rsid w:val="004225CC"/>
    <w:rsid w:val="00654E30"/>
    <w:rsid w:val="007F6D58"/>
    <w:rsid w:val="00826138"/>
    <w:rsid w:val="0089298A"/>
    <w:rsid w:val="008B3EE5"/>
    <w:rsid w:val="008D6F03"/>
    <w:rsid w:val="00954519"/>
    <w:rsid w:val="00973E4B"/>
    <w:rsid w:val="009A68B5"/>
    <w:rsid w:val="009D0D17"/>
    <w:rsid w:val="00A410D7"/>
    <w:rsid w:val="00A6646C"/>
    <w:rsid w:val="00B2631E"/>
    <w:rsid w:val="00D24D5E"/>
    <w:rsid w:val="00EB4526"/>
    <w:rsid w:val="00EF7BA6"/>
    <w:rsid w:val="00F0157A"/>
    <w:rsid w:val="00F171BE"/>
    <w:rsid w:val="00F23640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3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64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364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364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364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3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64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364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364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364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St-618/2017-8</izvorni_sadrzaj>
    <derivirana_varijabla naziv="DomainObject.Oznaka_1">St-618/2017-8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29.9.2017</izvorni_sadrzaj>
    <derivirana_varijabla naziv="DomainObject.Predmet.Opis_1">Prijedlog vjerovnika za otvaranje st. postupka 29.9.2017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UNO-MARKETING - društvo s ograničenom odgovornošću za proizvodnju, trgovinu i usluge</izvorni_sadrzaj>
    <derivirana_varijabla naziv="DomainObject.Predmet.ProtustrankaFormated_1">  UNO-MARKETING - društvo s ograničenom odgovornošću za proizvodnju, trgovinu i usluge</derivirana_varijabla>
  </DomainObject.Predmet.ProtustrankaFormated>
  <DomainObject.Predmet.ProtustrankaFormatedOIB>
    <izvorni_sadrzaj>  UNO-MARKETING - društvo s ograničenom odgovornošću za proizvodnju, trgovinu i usluge, OIB 55429609033</izvorni_sadrzaj>
    <derivirana_varijabla naziv="DomainObject.Predmet.ProtustrankaFormatedOIB_1">  UNO-MARKETING - društvo s ograničenom odgovornošću za proizvodnju, trgovinu i usluge, OIB 55429609033</derivirana_varijabla>
  </DomainObject.Predmet.ProtustrankaFormatedOIB>
  <DomainObject.Predmet.ProtustrankaFormatedWithAdress>
    <izvorni_sadrzaj> UNO-MARKETING - društvo s ograničenom odgovornošću za proizvodnju, trgovinu i usluge, Bana Jelačića 12, 42230 Ludbreg</izvorni_sadrzaj>
    <derivirana_varijabla naziv="DomainObject.Predmet.ProtustrankaFormatedWithAdress_1"> UNO-MARKETING - društvo s ograničenom odgovornošću za proizvodnju, trgovinu i usluge, Bana Jelačića 12, 42230 Ludbreg</derivirana_varijabla>
  </DomainObject.Predmet.ProtustrankaFormatedWithAdress>
  <DomainObject.Predmet.ProtustrankaFormatedWithAdressOIB>
    <izvorni_sadrzaj> UNO-MARKETING - društvo s ograničenom odgovornošću za proizvodnju, trgovinu i usluge, OIB 55429609033, Bana Jelačića 12, 42230 Ludbreg</izvorni_sadrzaj>
    <derivirana_varijabla naziv="DomainObject.Predmet.ProtustrankaFormatedWithAdressOIB_1"> UNO-MARKETING - društvo s ograničenom odgovornošću za proizvodnju, trgovinu i usluge, OIB 55429609033, Bana Jelačića 12, 42230 Ludbreg</derivirana_varijabla>
  </DomainObject.Predmet.ProtustrankaFormatedWithAdressOIB>
  <DomainObject.Predmet.ProtustrankaWithAdress>
    <izvorni_sadrzaj>UNO-MARKETING - društvo s ograničenom odgovornošću za proizvodnju, trgovinu i usluge Bana Jelačića 12, 42230 Ludbreg</izvorni_sadrzaj>
    <derivirana_varijabla naziv="DomainObject.Predmet.ProtustrankaWithAdress_1">UNO-MARKETING - društvo s ograničenom odgovornošću za proizvodnju, trgovinu i usluge Bana Jelačića 12, 42230 Ludbreg</derivirana_varijabla>
  </DomainObject.Predmet.ProtustrankaWithAdress>
  <DomainObject.Predmet.ProtustrankaWithAdressOIB>
    <izvorni_sadrzaj>UNO-MARKETING - društvo s ograničenom odgovornošću za proizvodnju, trgovinu i usluge, OIB 55429609033, Bana Jelačića 12, 42230 Ludbreg</izvorni_sadrzaj>
    <derivirana_varijabla naziv="DomainObject.Predmet.ProtustrankaWithAdressOIB_1">UNO-MARKETING - društvo s ograničenom odgovornošću za proizvodnju, trgovinu i usluge, OIB 55429609033, Bana Jelačića 12, 42230 Ludbreg</derivirana_varijabla>
  </DomainObject.Predmet.ProtustrankaWithAdressOIB>
  <DomainObject.Predmet.ProtustrankaNazivFormated>
    <izvorni_sadrzaj>UNO-MARKETING - društvo s ograničenom odgovornošću za proizvodnju, trgovinu i usluge</izvorni_sadrzaj>
    <derivirana_varijabla naziv="DomainObject.Predmet.ProtustrankaNazivFormated_1">UNO-MARKETING - društvo s ograničenom odgovornošću za proizvodnju, trgovinu i usluge</derivirana_varijabla>
  </DomainObject.Predmet.ProtustrankaNazivFormated>
  <DomainObject.Predmet.ProtustrankaNazivFormatedOIB>
    <izvorni_sadrzaj>UNO-MARKETING - društvo s ograničenom odgovornošću za proizvodnju, trgovinu i usluge, OIB 55429609033</izvorni_sadrzaj>
    <derivirana_varijabla naziv="DomainObject.Predmet.ProtustrankaNazivFormatedOIB_1">UNO-MARKETING - društvo s ograničenom odgovornošću za proizvodnju, trgovinu i usluge, OIB 55429609033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451655.11</izvorni_sadrzaj>
    <derivirana_varijabla naziv="DomainObject.Predmet.TrenutnaVrijednost_1">451655.11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UNO-MARKETING - društvo s ograničenom odgovornošću za proizvodnju, trgovinu i usluge</item>
    </izvorni_sadrzaj>
    <derivirana_varijabla naziv="DomainObject.Predmet.ProtuStrankaListFormated_1">
      <item>UNO-MARKETING - društvo s ograničenom odgovornošću za proizvodnju, trgovinu i usluge</item>
    </derivirana_varijabla>
  </DomainObject.Predmet.ProtuStrankaListFormated>
  <DomainObject.Predmet.ProtuStrankaListFormatedOIB>
    <izvorni_sadrzaj>
      <item>UNO-MARKETING - društvo s ograničenom odgovornošću za proizvodnju, trgovinu i usluge, OIB 55429609033</item>
    </izvorni_sadrzaj>
    <derivirana_varijabla naziv="DomainObject.Predmet.ProtuStrankaListFormatedOIB_1">
      <item>UNO-MARKETING - društvo s ograničenom odgovornošću za proizvodnju, trgovinu i usluge, OIB 55429609033</item>
    </derivirana_varijabla>
  </DomainObject.Predmet.ProtuStrankaListFormatedOIB>
  <DomainObject.Predmet.ProtuStrankaListFormatedWithAdress>
    <izvorni_sadrzaj>
      <item>UNO-MARKETING - društvo s ograničenom odgovornošću za proizvodnju, trgovinu i usluge, Bana Jelačića 12, 42230 Ludbreg</item>
    </izvorni_sadrzaj>
    <derivirana_varijabla naziv="DomainObject.Predmet.ProtuStrankaListFormatedWithAdress_1">
      <item>UNO-MARKETING - društvo s ograničenom odgovornošću za proizvodnju, trgovinu i usluge, Bana Jelačića 12, 42230 Ludbreg</item>
    </derivirana_varijabla>
  </DomainObject.Predmet.ProtuStrankaListFormatedWithAdress>
  <DomainObject.Predmet.ProtuStrankaListFormatedWithAdressOIB>
    <izvorni_sadrzaj>
      <item>UNO-MARKETING - društvo s ograničenom odgovornošću za proizvodnju, trgovinu i usluge, OIB 55429609033, Bana Jelačića 12, 42230 Ludbreg</item>
    </izvorni_sadrzaj>
    <derivirana_varijabla naziv="DomainObject.Predmet.ProtuStrankaListFormatedWithAdressOIB_1">
      <item>UNO-MARKETING - društvo s ograničenom odgovornošću za proizvodnju, trgovinu i usluge, OIB 55429609033, Bana Jelačića 12, 42230 Ludbreg</item>
    </derivirana_varijabla>
  </DomainObject.Predmet.ProtuStrankaListFormatedWithAdressOIB>
  <DomainObject.Predmet.ProtuStrankaListNazivFormated>
    <izvorni_sadrzaj>
      <item>UNO-MARKETING - društvo s ograničenom odgovornošću za proizvodnju, trgovinu i usluge</item>
    </izvorni_sadrzaj>
    <derivirana_varijabla naziv="DomainObject.Predmet.ProtuStrankaListNazivFormated_1">
      <item>UNO-MARKETING - društvo s ograničenom odgovornošću za proizvodnju, trgovinu i usluge</item>
    </derivirana_varijabla>
  </DomainObject.Predmet.ProtuStrankaListNazivFormated>
  <DomainObject.Predmet.ProtuStrankaListNazivFormatedOIB>
    <izvorni_sadrzaj>
      <item>UNO-MARKETING - društvo s ograničenom odgovornošću za proizvodnju, trgovinu i usluge, OIB 55429609033</item>
    </izvorni_sadrzaj>
    <derivirana_varijabla naziv="DomainObject.Predmet.ProtuStrankaListNazivFormatedOIB_1">
      <item>UNO-MARKETING - društvo s ograničenom odgovornošću za proizvodnju, trgovinu i usluge, OIB 55429609033</item>
    </derivirana_varijabla>
  </DomainObject.Predmet.ProtuStrankaListNazivFormatedOIB>
  <DomainObject.Predmet.OstaliListFormated>
    <izvorni_sadrzaj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izvorni_sadrzaj>
    <derivirana_varijabla naziv="DomainObject.Predmet.OstaliListFormated_1"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izvorni_sadrzaj>
    <derivirana_varijabla naziv="DomainObject.Predmet.OstaliListFormatedOIB_1"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izvorni_sadrzaj>
    <derivirana_varijabla naziv="DomainObject.Predmet.OstaliListFormatedWithAdress_1"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derivirana_varijabla>
  </DomainObject.Predmet.OstaliListFormatedWithAdress>
  <DomainObject.Predmet.OstaliListFormatedWithAdressOIB>
    <izvorni_sadrzaj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izvorni_sadrzaj>
    <derivirana_varijabla naziv="DomainObject.Predmet.OstaliListFormatedWithAdressOIB_1"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derivirana_varijabla>
  </DomainObject.Predmet.OstaliListFormatedWithAdressOIB>
  <DomainObject.Predmet.OstaliListNazivFormated>
    <izvorni_sadrzaj>
      <item>Mladen Henec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OstaliListNazivFormated_1">
      <item>Mladen Henec</item>
      <item>Županijsko državno odvjetništvo u Varaždinu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Mladen Henec, OIB 91986647249</item>
      <item>Županijsko državno odvjetništvo u Varaždinu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Mladen Henec, OIB 91986647249</item>
      <item>Županijsko državno odvjetništvo u Varaždinu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St-618/2017-8</izvorni_sadrzaj>
    <derivirana_varijabla naziv="DomainObject.PoslovniBrojDokumenta_1">St-618/2017-8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UNO-MARKETING - društvo s ograničenom odgovornošću za proizvodnju, trgovinu i usluge</izvorni_sadrzaj>
    <derivirana_varijabla naziv="DomainObject.Predmet.ProtustrankaIDrugi_1">UNO-MARKETING -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UNO-MARKETING - društvo s ograničenom odgovornošću za proizvodnju, trgovinu i usluge, OIB 55429609033, Bana Jelačića 12, 42230 Ludbreg</izvorni_sadrzaj>
    <derivirana_varijabla naziv="DomainObject.Predmet.ProtustrankaIDrugiAdressOIB_1">UNO-MARKETING - društvo s ograničenom odgovornošću za proizvodnju, trgovinu i usluge, OIB 55429609033, Bana Jelačića 12,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SudioniciListNaziv_1"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izvorni_sadrzaj>
    <derivirana_varijabla naziv="DomainObject.Predmet.SudioniciListAdressOIB_1"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91986647249</item>
      <item>, OIB 55429609033</item>
      <item>, OIB 18683136487</item>
      <item>, OIB null</item>
      <item>, OIB 85821130368</item>
      <item>, OIB null</item>
      <item>, OIB null</item>
    </izvorni_sadrzaj>
    <derivirana_varijabla naziv="DomainObject.Predmet.SudioniciListNazivOIB_1">
      <item>, OIB 91986647249</item>
      <item>, OIB 55429609033</item>
      <item>, OIB 18683136487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2130</properties:Characters>
  <properties:Lines>76</properties:Lines>
  <properties:Paragraphs>28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2018-01-11T12:20:00Z</cp:lastPrinted>
  <dcterms:modified xmlns:xsi="http://www.w3.org/2001/XMLSchema-instance" xsi:type="dcterms:W3CDTF">2018-01-11T12:21:00Z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St-618/2017-8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