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8DB3260" w:rsidRDefault="000E1F39" w:rsidP="00E1493D" w:rsidR="000E1F39" w:rsidRPr="00083A3B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083A3B">
        <w:rPr>
          <w:rFonts w:hAnsi="Times New Roman" w:ascii="Times New Roman"/>
          <w:b/>
          <w:sz w:val="28"/>
        </w:rPr>
        <w:t>Obrazac 20.</w:t>
      </w:r>
    </w:p>
    <w:p w14:textId="77777777" w14:paraId="6C287C71" w:rsidRDefault="000E1F39" w:rsidP="00E1493D" w:rsidR="000E1F39" w:rsidRPr="00083A3B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083A3B">
        <w:rPr>
          <w:rFonts w:hAnsi="Times New Roman" w:ascii="Times New Roman"/>
          <w:b/>
          <w:sz w:val="24"/>
        </w:rPr>
        <w:t xml:space="preserve">IZVJEŠĆE </w:t>
      </w:r>
      <w:r w:rsidRPr="00083A3B">
        <w:rPr>
          <w:rFonts w:hAnsi="Times New Roman" w:ascii="Times New Roman"/>
          <w:b/>
          <w:sz w:val="24"/>
          <w:szCs w:val="24"/>
        </w:rPr>
        <w:t>STEČAJNOGA</w:t>
      </w:r>
      <w:r w:rsidRPr="00083A3B">
        <w:rPr>
          <w:rFonts w:hAnsi="Times New Roman" w:ascii="Times New Roman"/>
          <w:b/>
          <w:sz w:val="24"/>
        </w:rPr>
        <w:t xml:space="preserve"> UPRAVITELJA O TIJEKU </w:t>
      </w:r>
      <w:r w:rsidRPr="00083A3B">
        <w:rPr>
          <w:rFonts w:hAnsi="Times New Roman" w:ascii="Times New Roman"/>
          <w:b/>
          <w:sz w:val="24"/>
          <w:szCs w:val="24"/>
        </w:rPr>
        <w:t>STEČAJNOGA</w:t>
      </w:r>
      <w:r w:rsidRPr="00083A3B">
        <w:rPr>
          <w:rFonts w:hAnsi="Times New Roman" w:ascii="Times New Roman"/>
          <w:b/>
          <w:sz w:val="24"/>
        </w:rPr>
        <w:t xml:space="preserve"> POSTUPKA I STANJU STEČAJNE MASE</w:t>
      </w:r>
    </w:p>
    <w:p w14:textId="77777777" w14:paraId="36AF41DA" w:rsidRDefault="000E1F39" w:rsidP="00E1493D" w:rsidR="000E1F39" w:rsidRPr="00083A3B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083A3B">
        <w:rPr>
          <w:rFonts w:hAnsi="Times New Roman" w:ascii="Times New Roman"/>
          <w:sz w:val="24"/>
          <w:szCs w:val="24"/>
        </w:rPr>
        <w:t>Nadle</w:t>
      </w:r>
      <w:r w:rsidRPr="00083A3B">
        <w:rPr>
          <w:rFonts w:hAnsi="Times New Roman" w:ascii="Times New Roman"/>
          <w:sz w:val="24"/>
        </w:rPr>
        <w:t>ž</w:t>
      </w:r>
      <w:r w:rsidRPr="00083A3B">
        <w:rPr>
          <w:rFonts w:hAnsi="Times New Roman" w:ascii="Times New Roman"/>
          <w:sz w:val="24"/>
          <w:szCs w:val="24"/>
        </w:rPr>
        <w:t>ni</w:t>
      </w:r>
      <w:r w:rsidRPr="00083A3B">
        <w:rPr>
          <w:rFonts w:hAnsi="Times New Roman" w:ascii="Times New Roman"/>
          <w:sz w:val="24"/>
        </w:rPr>
        <w:t xml:space="preserve"> </w:t>
      </w:r>
      <w:r w:rsidRPr="00083A3B">
        <w:rPr>
          <w:rFonts w:hAnsi="Times New Roman" w:ascii="Times New Roman"/>
          <w:sz w:val="24"/>
          <w:szCs w:val="24"/>
        </w:rPr>
        <w:t>trgova</w:t>
      </w:r>
      <w:r w:rsidRPr="00083A3B">
        <w:rPr>
          <w:rFonts w:hAnsi="Times New Roman" w:ascii="Times New Roman"/>
          <w:sz w:val="24"/>
        </w:rPr>
        <w:t>č</w:t>
      </w:r>
      <w:r w:rsidRPr="00083A3B">
        <w:rPr>
          <w:rFonts w:hAnsi="Times New Roman" w:ascii="Times New Roman"/>
          <w:sz w:val="24"/>
          <w:szCs w:val="24"/>
        </w:rPr>
        <w:t>ki</w:t>
      </w:r>
      <w:r w:rsidRPr="00083A3B">
        <w:rPr>
          <w:rFonts w:hAnsi="Times New Roman" w:ascii="Times New Roman"/>
          <w:sz w:val="24"/>
        </w:rPr>
        <w:t xml:space="preserve"> </w:t>
      </w:r>
      <w:r w:rsidRPr="00083A3B">
        <w:rPr>
          <w:rFonts w:hAnsi="Times New Roman" w:ascii="Times New Roman"/>
          <w:sz w:val="24"/>
          <w:szCs w:val="24"/>
        </w:rPr>
        <w:t>sud</w:t>
      </w:r>
      <w:r w:rsidRPr="00083A3B">
        <w:rPr>
          <w:rFonts w:hAnsi="Times New Roman" w:ascii="Times New Roman"/>
          <w:sz w:val="24"/>
        </w:rPr>
        <w:t xml:space="preserve"> </w:t>
      </w:r>
      <w:r w:rsidR="000C28B7" w:rsidRPr="00083A3B">
        <w:rPr>
          <w:rFonts w:hAnsi="Times New Roman" w:ascii="Times New Roman"/>
          <w:sz w:val="24"/>
        </w:rPr>
        <w:t>Zagrebu</w:t>
      </w:r>
    </w:p>
    <w:p w14:textId="1CDD297C" w14:paraId="7C7E0FF9" w:rsidRDefault="000E1F39" w:rsidP="00E1493D" w:rsidR="000E1F39" w:rsidRPr="00083A3B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Poslovni broj spisa </w:t>
      </w:r>
      <w:r w:rsidR="00F13636" w:rsidRPr="00083A3B">
        <w:rPr>
          <w:rFonts w:hAnsi="Times New Roman" w:ascii="Times New Roman"/>
          <w:sz w:val="24"/>
          <w:szCs w:val="24"/>
        </w:rPr>
        <w:t>St-434/1</w:t>
      </w:r>
      <w:r w:rsidR="000C28B7" w:rsidRPr="00083A3B">
        <w:rPr>
          <w:rFonts w:hAnsi="Times New Roman" w:ascii="Times New Roman"/>
          <w:sz w:val="24"/>
          <w:szCs w:val="24"/>
        </w:rPr>
        <w:t>3</w:t>
      </w:r>
    </w:p>
    <w:p w14:textId="06C1D63E" w14:paraId="0B37C41D" w:rsidRDefault="000E1F39" w:rsidP="00E1493D" w:rsidR="000C28B7" w:rsidRPr="00083A3B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Dužnik </w:t>
      </w:r>
      <w:r w:rsidR="00E41A14" w:rsidRPr="00083A3B">
        <w:rPr>
          <w:rFonts w:hAnsi="Times New Roman" w:ascii="Times New Roman"/>
          <w:sz w:val="24"/>
          <w:szCs w:val="24"/>
        </w:rPr>
        <w:t xml:space="preserve">SEGRAS-PLUS </w:t>
      </w:r>
      <w:r w:rsidR="000C28B7" w:rsidRPr="00083A3B">
        <w:rPr>
          <w:rFonts w:hAnsi="Times New Roman" w:ascii="Times New Roman"/>
          <w:sz w:val="24"/>
          <w:szCs w:val="24"/>
        </w:rPr>
        <w:t xml:space="preserve">d.o.o. u stečaju, </w:t>
      </w:r>
      <w:proofErr w:type="spellStart"/>
      <w:r w:rsidR="000C28B7" w:rsidRPr="00083A3B">
        <w:rPr>
          <w:rFonts w:hAnsi="Times New Roman" w:ascii="Times New Roman"/>
          <w:sz w:val="24"/>
          <w:szCs w:val="24"/>
        </w:rPr>
        <w:t>OIB</w:t>
      </w:r>
      <w:proofErr w:type="spellEnd"/>
      <w:r w:rsidR="000C28B7" w:rsidRPr="00083A3B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67286329581</w:t>
      </w:r>
      <w:proofErr w:type="spellEnd"/>
      <w:r w:rsidR="000C28B7" w:rsidRPr="00083A3B">
        <w:rPr>
          <w:rFonts w:hAnsi="Times New Roman" w:ascii="Times New Roman"/>
          <w:sz w:val="24"/>
          <w:szCs w:val="24"/>
        </w:rPr>
        <w:t>,</w:t>
      </w:r>
      <w:r w:rsidR="00E1493D" w:rsidRPr="00083A3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Svetojakobska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 2</w:t>
      </w:r>
      <w:r w:rsidR="000C28B7" w:rsidRPr="00083A3B">
        <w:rPr>
          <w:rFonts w:hAnsi="Times New Roman" w:ascii="Times New Roman"/>
          <w:sz w:val="24"/>
          <w:szCs w:val="24"/>
        </w:rPr>
        <w:t>, Zagreb</w:t>
      </w:r>
    </w:p>
    <w:p w14:textId="77777777" w14:paraId="756B3B5D" w:rsidRDefault="000E1F39" w:rsidP="00E1493D" w:rsidR="000E1F39" w:rsidRPr="00083A3B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4F0B18C0" w14:paraId="2DD14CC8" w:rsidRDefault="000E1F39" w:rsidP="00E1493D" w:rsidR="000E1F39" w:rsidRPr="00083A3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083A3B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E41A14" w:rsidRPr="00083A3B">
        <w:rPr>
          <w:rFonts w:hAnsi="Times New Roman" w:ascii="Times New Roman"/>
          <w:b/>
          <w:sz w:val="24"/>
          <w:szCs w:val="24"/>
        </w:rPr>
        <w:t xml:space="preserve"> 01 </w:t>
      </w:r>
      <w:r w:rsidR="00AF4793">
        <w:rPr>
          <w:rFonts w:hAnsi="Times New Roman" w:ascii="Times New Roman"/>
          <w:b/>
          <w:sz w:val="24"/>
          <w:szCs w:val="24"/>
        </w:rPr>
        <w:t>travnja</w:t>
      </w:r>
      <w:r w:rsidR="00AC2586">
        <w:rPr>
          <w:rFonts w:hAnsi="Times New Roman" w:ascii="Times New Roman"/>
          <w:b/>
          <w:sz w:val="24"/>
          <w:szCs w:val="24"/>
        </w:rPr>
        <w:t xml:space="preserve"> 2018</w:t>
      </w:r>
      <w:r w:rsidR="00CC3AAC" w:rsidRPr="00083A3B">
        <w:rPr>
          <w:rFonts w:hAnsi="Times New Roman" w:ascii="Times New Roman"/>
          <w:b/>
          <w:sz w:val="24"/>
          <w:szCs w:val="24"/>
        </w:rPr>
        <w:t xml:space="preserve"> do 3</w:t>
      </w:r>
      <w:r w:rsidR="00AF4793">
        <w:rPr>
          <w:rFonts w:hAnsi="Times New Roman" w:ascii="Times New Roman"/>
          <w:b/>
          <w:sz w:val="24"/>
          <w:szCs w:val="24"/>
        </w:rPr>
        <w:t>0</w:t>
      </w:r>
      <w:r w:rsidR="00510880" w:rsidRPr="00083A3B">
        <w:rPr>
          <w:rFonts w:hAnsi="Times New Roman" w:ascii="Times New Roman"/>
          <w:b/>
          <w:sz w:val="24"/>
          <w:szCs w:val="24"/>
        </w:rPr>
        <w:t xml:space="preserve">. </w:t>
      </w:r>
      <w:r w:rsidR="00AF4793">
        <w:rPr>
          <w:rFonts w:hAnsi="Times New Roman" w:ascii="Times New Roman"/>
          <w:b/>
          <w:sz w:val="24"/>
          <w:szCs w:val="24"/>
        </w:rPr>
        <w:t>lipnja</w:t>
      </w:r>
      <w:r w:rsidR="00AC2586">
        <w:rPr>
          <w:rFonts w:hAnsi="Times New Roman" w:ascii="Times New Roman"/>
          <w:b/>
          <w:sz w:val="24"/>
          <w:szCs w:val="24"/>
        </w:rPr>
        <w:t xml:space="preserve"> 2018</w:t>
      </w:r>
      <w:r w:rsidR="00E35130" w:rsidRPr="00083A3B">
        <w:rPr>
          <w:rFonts w:hAnsi="Times New Roman" w:ascii="Times New Roman"/>
          <w:b/>
          <w:sz w:val="24"/>
          <w:szCs w:val="24"/>
        </w:rPr>
        <w:t xml:space="preserve"> godine</w:t>
      </w:r>
    </w:p>
    <w:p w14:textId="53E98319" w14:paraId="67261874" w:rsidRDefault="0056680C" w:rsidP="00AF4793" w:rsidR="00083A3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izvještajnom razdoblju je dan</w:t>
      </w:r>
      <w:r w:rsidR="00AF4793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AF4793" w:rsidRPr="00AF4793">
        <w:rPr>
          <w:rFonts w:hAnsi="Times New Roman" w:ascii="Times New Roman"/>
          <w:bCs/>
          <w:sz w:val="24"/>
          <w:szCs w:val="24"/>
        </w:rPr>
        <w:t>5. lipnja 2018</w:t>
      </w:r>
      <w:r w:rsidR="00AF4793">
        <w:rPr>
          <w:rFonts w:hAnsi="Times New Roman" w:ascii="Times New Roman"/>
          <w:bCs/>
          <w:sz w:val="24"/>
          <w:szCs w:val="24"/>
        </w:rPr>
        <w:t xml:space="preserve"> </w:t>
      </w:r>
      <w:r w:rsidR="00AF4793">
        <w:rPr>
          <w:rFonts w:hAnsi="Times New Roman" w:ascii="Times New Roman"/>
          <w:sz w:val="24"/>
          <w:szCs w:val="24"/>
        </w:rPr>
        <w:t>održano ročište</w:t>
      </w:r>
      <w:r w:rsidRPr="00397320">
        <w:rPr>
          <w:rFonts w:hAnsi="Times New Roman" w:ascii="Times New Roman"/>
          <w:sz w:val="24"/>
          <w:szCs w:val="24"/>
        </w:rPr>
        <w:t xml:space="preserve"> za prodaju</w:t>
      </w:r>
      <w:r>
        <w:rPr>
          <w:rFonts w:hAnsi="Times New Roman" w:ascii="Times New Roman"/>
          <w:sz w:val="24"/>
          <w:szCs w:val="24"/>
        </w:rPr>
        <w:t xml:space="preserve"> nekretnina</w:t>
      </w:r>
      <w:r w:rsidR="00CC3AAC" w:rsidRPr="00083A3B">
        <w:rPr>
          <w:rFonts w:hAnsi="Times New Roman" w:ascii="Times New Roman"/>
          <w:sz w:val="24"/>
          <w:szCs w:val="24"/>
        </w:rPr>
        <w:t xml:space="preserve"> u vlasništvu stečajnog dužnika</w:t>
      </w:r>
      <w:r w:rsidR="00E41A14" w:rsidRPr="00083A3B">
        <w:rPr>
          <w:rFonts w:hAnsi="Times New Roman" w:ascii="Times New Roman"/>
          <w:sz w:val="24"/>
          <w:szCs w:val="24"/>
        </w:rPr>
        <w:t xml:space="preserve"> upisane u zemljišne knjige kod Općinskog građanskog suda u Zagrebu, zemljišnoknjižni odjel Dugo Selo, broj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zk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. ul.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447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kč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>. br. 1617, u naravi kuća br. 39, pomoćna dvorišna zgrada, dvorište i oranica u Dol. Gredi, površine 3853</w:t>
      </w:r>
      <w:r w:rsidR="004F7F1B" w:rsidRPr="00083A3B">
        <w:rPr>
          <w:rFonts w:hAnsi="Times New Roman" w:ascii="Times New Roman"/>
          <w:sz w:val="24"/>
          <w:szCs w:val="24"/>
        </w:rPr>
        <w:t xml:space="preserve"> </w:t>
      </w:r>
      <w:r w:rsidR="00E41A14" w:rsidRPr="00083A3B">
        <w:rPr>
          <w:rFonts w:hAnsi="Times New Roman" w:ascii="Times New Roman"/>
          <w:sz w:val="24"/>
          <w:szCs w:val="24"/>
        </w:rPr>
        <w:t>m</w:t>
      </w:r>
      <w:r w:rsidR="00E41A14" w:rsidRPr="00083A3B">
        <w:rPr>
          <w:rFonts w:hAnsi="Times New Roman" w:ascii="Times New Roman"/>
          <w:sz w:val="24"/>
          <w:szCs w:val="24"/>
          <w:vertAlign w:val="superscript"/>
        </w:rPr>
        <w:t>2</w:t>
      </w:r>
      <w:r w:rsidR="00E41A14" w:rsidRPr="00083A3B">
        <w:rPr>
          <w:rFonts w:hAnsi="Times New Roman" w:ascii="Times New Roman"/>
          <w:sz w:val="24"/>
          <w:szCs w:val="24"/>
        </w:rPr>
        <w:t xml:space="preserve">, </w:t>
      </w:r>
      <w:r w:rsidR="00CC3AAC" w:rsidRPr="00083A3B">
        <w:rPr>
          <w:rFonts w:hAnsi="Times New Roman" w:ascii="Times New Roman"/>
          <w:sz w:val="24"/>
          <w:szCs w:val="24"/>
        </w:rPr>
        <w:t>za utvrđenu</w:t>
      </w:r>
      <w:r w:rsidR="00E41A14" w:rsidRPr="00083A3B">
        <w:rPr>
          <w:rFonts w:hAnsi="Times New Roman" w:ascii="Times New Roman"/>
          <w:sz w:val="24"/>
          <w:szCs w:val="24"/>
        </w:rPr>
        <w:t xml:space="preserve"> vrij</w:t>
      </w:r>
      <w:r w:rsidR="00EA6C62" w:rsidRPr="00083A3B">
        <w:rPr>
          <w:rFonts w:hAnsi="Times New Roman" w:ascii="Times New Roman"/>
          <w:sz w:val="24"/>
          <w:szCs w:val="24"/>
        </w:rPr>
        <w:t xml:space="preserve">ednost nekretnine u iznosu od </w:t>
      </w:r>
      <w:proofErr w:type="spellStart"/>
      <w:r w:rsidR="00134B42" w:rsidRPr="00134B42">
        <w:rPr>
          <w:rFonts w:hAnsi="Times New Roman" w:ascii="Times New Roman"/>
          <w:sz w:val="24"/>
          <w:szCs w:val="24"/>
        </w:rPr>
        <w:t>28.350</w:t>
      </w:r>
      <w:proofErr w:type="spellEnd"/>
      <w:r w:rsidR="00134B42" w:rsidRPr="00134B42">
        <w:rPr>
          <w:rFonts w:hAnsi="Times New Roman" w:ascii="Times New Roman"/>
          <w:sz w:val="24"/>
          <w:szCs w:val="24"/>
        </w:rPr>
        <w:t>,</w:t>
      </w:r>
      <w:proofErr w:type="spellStart"/>
      <w:r w:rsidR="00134B42" w:rsidRPr="00134B42">
        <w:rPr>
          <w:rFonts w:hAnsi="Times New Roman" w:ascii="Times New Roman"/>
          <w:sz w:val="24"/>
          <w:szCs w:val="24"/>
        </w:rPr>
        <w:t>00</w:t>
      </w:r>
      <w:proofErr w:type="spellEnd"/>
      <w:r w:rsidR="00134B42" w:rsidRPr="00134B42">
        <w:rPr>
          <w:rFonts w:hAnsi="Times New Roman" w:ascii="Times New Roman"/>
          <w:sz w:val="24"/>
          <w:szCs w:val="24"/>
        </w:rPr>
        <w:t xml:space="preserve"> </w:t>
      </w:r>
      <w:r w:rsidR="00BC7F76" w:rsidRPr="00083A3B">
        <w:rPr>
          <w:rFonts w:hAnsi="Times New Roman" w:ascii="Times New Roman"/>
          <w:sz w:val="24"/>
          <w:szCs w:val="24"/>
        </w:rPr>
        <w:t xml:space="preserve"> </w:t>
      </w:r>
      <w:r w:rsidR="00E41A14" w:rsidRPr="00083A3B">
        <w:rPr>
          <w:rFonts w:hAnsi="Times New Roman" w:ascii="Times New Roman"/>
          <w:sz w:val="24"/>
          <w:szCs w:val="24"/>
        </w:rPr>
        <w:t>EUR</w:t>
      </w:r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56680C">
        <w:rPr>
          <w:rFonts w:hAnsi="Times New Roman" w:ascii="Times New Roman"/>
          <w:sz w:val="24"/>
          <w:szCs w:val="24"/>
        </w:rPr>
        <w:t>tj</w:t>
      </w:r>
      <w:proofErr w:type="spellEnd"/>
      <w:r w:rsidRPr="0056680C">
        <w:rPr>
          <w:rFonts w:hAnsi="Times New Roman" w:ascii="Times New Roman"/>
          <w:sz w:val="24"/>
          <w:szCs w:val="24"/>
        </w:rPr>
        <w:t xml:space="preserve"> u iznosu od 210.708,48 kn, prema srednjem tečaju na dan podnošenja prijedloga za prodaju</w:t>
      </w:r>
      <w:r w:rsidR="00E41A14" w:rsidRPr="00083A3B">
        <w:rPr>
          <w:rFonts w:hAnsi="Times New Roman" w:ascii="Times New Roman"/>
          <w:sz w:val="24"/>
          <w:szCs w:val="24"/>
        </w:rPr>
        <w:t xml:space="preserve">. </w:t>
      </w:r>
      <w:r w:rsidR="00AF4793">
        <w:rPr>
          <w:rFonts w:hAnsi="Times New Roman" w:ascii="Times New Roman"/>
          <w:sz w:val="24"/>
          <w:szCs w:val="24"/>
        </w:rPr>
        <w:t xml:space="preserve">Na ročištu nije bilo zainteresiranih </w:t>
      </w:r>
      <w:r w:rsidR="00AF4793" w:rsidRPr="00AF4793">
        <w:rPr>
          <w:rFonts w:hAnsi="Times New Roman" w:ascii="Times New Roman"/>
          <w:sz w:val="24"/>
          <w:szCs w:val="24"/>
        </w:rPr>
        <w:t xml:space="preserve">kupaca, te je iduće ročište zakazano za dan </w:t>
      </w:r>
      <w:r w:rsidR="00AF4793" w:rsidRPr="00AF4793">
        <w:rPr>
          <w:rFonts w:hAnsi="Times New Roman" w:ascii="Times New Roman"/>
          <w:bCs/>
          <w:sz w:val="24"/>
          <w:szCs w:val="24"/>
        </w:rPr>
        <w:t>17. srpnja 2018. u 09,30 sati</w:t>
      </w:r>
      <w:r w:rsidR="00AF4793">
        <w:rPr>
          <w:rFonts w:hAnsi="Times New Roman" w:ascii="Times New Roman"/>
          <w:sz w:val="24"/>
          <w:szCs w:val="24"/>
        </w:rPr>
        <w:t xml:space="preserve">. Početna cijena na idućem ročištu </w:t>
      </w:r>
      <w:r w:rsidR="00AF4793" w:rsidRPr="00AF4793">
        <w:rPr>
          <w:rFonts w:hAnsi="Times New Roman" w:ascii="Times New Roman"/>
          <w:bCs/>
          <w:sz w:val="24"/>
          <w:szCs w:val="24"/>
        </w:rPr>
        <w:t>iznosi 168.566,78 kn</w:t>
      </w:r>
      <w:r w:rsidR="00AF4793">
        <w:rPr>
          <w:rFonts w:hAnsi="Times New Roman" w:ascii="Times New Roman"/>
          <w:bCs/>
          <w:sz w:val="24"/>
          <w:szCs w:val="24"/>
        </w:rPr>
        <w:t>.</w:t>
      </w:r>
    </w:p>
    <w:p w14:textId="77777777" w14:paraId="3817A5BB" w:rsidRDefault="00AF4793" w:rsidP="00AF4793" w:rsidR="00AF4793" w:rsidRPr="00083A3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77777777" w14:paraId="10EE3796" w:rsidRDefault="000E1F39" w:rsidP="00E1493D" w:rsidR="000E1F39" w:rsidRPr="00083A3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083A3B">
        <w:rPr>
          <w:rFonts w:hAnsi="Times New Roman" w:ascii="Times New Roman"/>
          <w:b/>
          <w:sz w:val="24"/>
          <w:szCs w:val="24"/>
        </w:rPr>
        <w:t>II. STANJE STEČAJNE MASE</w:t>
      </w:r>
    </w:p>
    <w:p w14:textId="158B6367" w14:paraId="2A2280A5" w:rsidRDefault="000C28B7" w:rsidP="00E1493D" w:rsidR="00E35130" w:rsidRPr="00083A3B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Imovinu stečajnog dužnika predstavljaju nekretnine </w:t>
      </w:r>
      <w:r w:rsidR="00D231A8" w:rsidRPr="00083A3B">
        <w:rPr>
          <w:rFonts w:hAnsi="Times New Roman" w:ascii="Times New Roman"/>
          <w:sz w:val="24"/>
          <w:szCs w:val="24"/>
        </w:rPr>
        <w:t xml:space="preserve">upisane </w:t>
      </w:r>
      <w:r w:rsidR="00E41A14" w:rsidRPr="00083A3B">
        <w:rPr>
          <w:rFonts w:hAnsi="Times New Roman" w:ascii="Times New Roman"/>
          <w:sz w:val="24"/>
          <w:szCs w:val="24"/>
        </w:rPr>
        <w:t xml:space="preserve">kod Općinskog građanskog suda u Zagrebu, zemljišnoknjižni odjel Dugo Selo, broj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zk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. ul.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447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kč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>. br. 1617, u naravi kuća br. 39, pomoćna dvorišna zgrada, dvorište i oranica u Dol. Gredi, površine 3853m</w:t>
      </w:r>
      <w:r w:rsidR="00E41A14" w:rsidRPr="00083A3B">
        <w:rPr>
          <w:rFonts w:hAnsi="Times New Roman" w:ascii="Times New Roman"/>
          <w:sz w:val="24"/>
          <w:szCs w:val="24"/>
          <w:vertAlign w:val="superscript"/>
        </w:rPr>
        <w:t>2</w:t>
      </w:r>
      <w:r w:rsidR="00E41A14" w:rsidRPr="00083A3B">
        <w:rPr>
          <w:rFonts w:hAnsi="Times New Roman" w:ascii="Times New Roman"/>
          <w:sz w:val="24"/>
          <w:szCs w:val="24"/>
        </w:rPr>
        <w:t>.</w:t>
      </w:r>
    </w:p>
    <w:p w14:textId="5A94E6A4" w14:paraId="3B850CDB" w:rsidRDefault="00083A3B" w:rsidP="00BB0287" w:rsidR="00083A3B" w:rsidRPr="00BB0287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>U nastavku dajem prikaz priljeva i odljeva sredstava sa žiro računa stečajnog dužnika.</w:t>
      </w:r>
    </w:p>
    <w:tbl>
      <w:tblPr>
        <w:tblW w:type="dxa" w:w="738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094"/>
        <w:gridCol w:w="992"/>
        <w:gridCol w:w="1134"/>
        <w:gridCol w:w="992"/>
        <w:gridCol w:w="1176"/>
      </w:tblGrid>
      <w:tr w14:textId="77777777" w14:paraId="22F7AC19" w:rsidTr="00632FC7" w:rsidR="00632FC7" w:rsidRPr="00632FC7">
        <w:trPr>
          <w:trHeight w:val="320"/>
          <w:jc w:val="center"/>
        </w:trPr>
        <w:tc>
          <w:tcPr>
            <w:tcW w:type="dxa" w:w="3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FF54E2" w:rsidRDefault="00632FC7" w:rsidP="00632FC7" w:rsidR="00632FC7" w:rsidRPr="00632FC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Stanje na dan 31.03.2018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0684B4D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641,41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1DA3B7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1E55AF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C9E8DF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14:textId="77777777" w14:paraId="1A7FE9F2" w:rsidTr="00632FC7" w:rsidR="00632FC7" w:rsidRPr="00632FC7">
        <w:trPr>
          <w:trHeight w:val="320"/>
          <w:jc w:val="center"/>
        </w:trPr>
        <w:tc>
          <w:tcPr>
            <w:tcW w:type="dxa" w:w="3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9202F1" w:rsidRDefault="00632FC7" w:rsidP="00632FC7" w:rsidR="00632FC7" w:rsidRPr="00632FC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Opis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6879273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30/04/18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09F06A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31/05/18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58D38D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30/06/18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B86ED0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UKUPNO</w:t>
            </w:r>
          </w:p>
        </w:tc>
      </w:tr>
      <w:tr w14:textId="77777777" w14:paraId="69366151" w:rsidTr="00632FC7" w:rsidR="00632FC7" w:rsidRPr="00632FC7">
        <w:trPr>
          <w:trHeight w:val="320"/>
          <w:jc w:val="center"/>
        </w:trPr>
        <w:tc>
          <w:tcPr>
            <w:tcW w:type="dxa" w:w="3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3EAE39" w:rsidRDefault="00632FC7" w:rsidP="00632FC7" w:rsidR="00632FC7" w:rsidRPr="00632FC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PRILIV SREDSTAVA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7AE9B38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859D5E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F2F9D1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66722A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14:textId="77777777" w14:paraId="4EBEB093" w:rsidTr="00632FC7" w:rsidR="00632FC7" w:rsidRPr="00632FC7">
        <w:trPr>
          <w:trHeight w:val="320"/>
          <w:jc w:val="center"/>
        </w:trPr>
        <w:tc>
          <w:tcPr>
            <w:tcW w:type="dxa" w:w="3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403E44" w:rsidRDefault="00632FC7" w:rsidP="00632FC7" w:rsidR="00632FC7" w:rsidRPr="00632FC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Priljev od kamata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9A1AF7D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D620C1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B37DDA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F00A0E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0,02</w:t>
            </w:r>
          </w:p>
        </w:tc>
      </w:tr>
      <w:tr w14:textId="77777777" w14:paraId="597A1C75" w:rsidTr="00632FC7" w:rsidR="00632FC7" w:rsidRPr="00632FC7">
        <w:trPr>
          <w:trHeight w:val="320"/>
          <w:jc w:val="center"/>
        </w:trPr>
        <w:tc>
          <w:tcPr>
            <w:tcW w:type="dxa" w:w="3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88CA0D" w:rsidRDefault="00632FC7" w:rsidP="00632FC7" w:rsidR="00632FC7" w:rsidRPr="00632FC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Priljev od najmova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EBC159D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95E70C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CDAE58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A650E3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250,00</w:t>
            </w:r>
          </w:p>
        </w:tc>
      </w:tr>
      <w:tr w14:textId="77777777" w14:paraId="63354FFD" w:rsidTr="00632FC7" w:rsidR="00632FC7" w:rsidRPr="00632FC7">
        <w:trPr>
          <w:trHeight w:val="320"/>
          <w:jc w:val="center"/>
        </w:trPr>
        <w:tc>
          <w:tcPr>
            <w:tcW w:type="dxa" w:w="3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A2A86B" w:rsidRDefault="00632FC7" w:rsidP="00632FC7" w:rsidR="00632FC7" w:rsidRPr="00632FC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UKUPAN PRILIV SREDSTAVA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723EAA3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250,02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ED39EB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D3C9E1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F4B0F4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250,02</w:t>
            </w:r>
          </w:p>
        </w:tc>
      </w:tr>
      <w:tr w14:textId="77777777" w14:paraId="5A35A274" w:rsidTr="00632FC7" w:rsidR="00632FC7" w:rsidRPr="00632FC7">
        <w:trPr>
          <w:trHeight w:val="320"/>
          <w:jc w:val="center"/>
        </w:trPr>
        <w:tc>
          <w:tcPr>
            <w:tcW w:type="dxa" w:w="3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706727" w:rsidRDefault="00632FC7" w:rsidP="00632FC7" w:rsidR="00632FC7" w:rsidRPr="00632FC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ODLIV SREDSTAVA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132185C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DD6F6A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08283A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FBF012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14:textId="77777777" w14:paraId="747D6825" w:rsidTr="00632FC7" w:rsidR="00632FC7" w:rsidRPr="00632FC7">
        <w:trPr>
          <w:trHeight w:val="320"/>
          <w:jc w:val="center"/>
        </w:trPr>
        <w:tc>
          <w:tcPr>
            <w:tcW w:type="dxa" w:w="3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A613A8" w:rsidRDefault="00632FC7" w:rsidP="00632FC7" w:rsidR="00632FC7" w:rsidRPr="00632FC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Bankarske provizije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C4CF3DD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344B56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3B0B38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2A2941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82,00</w:t>
            </w:r>
          </w:p>
        </w:tc>
      </w:tr>
      <w:tr w14:textId="77777777" w14:paraId="551FDD15" w:rsidTr="00632FC7" w:rsidR="00632FC7" w:rsidRPr="00632FC7">
        <w:trPr>
          <w:trHeight w:val="320"/>
          <w:jc w:val="center"/>
        </w:trPr>
        <w:tc>
          <w:tcPr>
            <w:tcW w:type="dxa" w:w="3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1142DD" w:rsidRDefault="00632FC7" w:rsidP="00632FC7" w:rsidR="00632FC7" w:rsidRPr="00632FC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Materijalni troškovi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33ECFA8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B142CA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5C024B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D0D8F4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200,00</w:t>
            </w:r>
          </w:p>
        </w:tc>
      </w:tr>
      <w:tr w14:textId="77777777" w14:paraId="74050B22" w:rsidTr="00632FC7" w:rsidR="00632FC7" w:rsidRPr="00632FC7">
        <w:trPr>
          <w:trHeight w:val="320"/>
          <w:jc w:val="center"/>
        </w:trPr>
        <w:tc>
          <w:tcPr>
            <w:tcW w:type="dxa" w:w="3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7163AB" w:rsidRDefault="00632FC7" w:rsidP="00632FC7" w:rsidR="00632FC7" w:rsidRPr="00632FC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UKUPAN ODLIV SREDSTAVA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3096653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A73167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1F1F8D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202,00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0A239C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282,00</w:t>
            </w:r>
          </w:p>
        </w:tc>
      </w:tr>
      <w:tr w14:textId="77777777" w14:paraId="6E89410A" w:rsidTr="00632FC7" w:rsidR="00632FC7" w:rsidRPr="00632FC7">
        <w:trPr>
          <w:trHeight w:val="320"/>
          <w:jc w:val="center"/>
        </w:trPr>
        <w:tc>
          <w:tcPr>
            <w:tcW w:type="dxa" w:w="3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891409" w:rsidRDefault="00632FC7" w:rsidP="00632FC7" w:rsidR="00632FC7" w:rsidRPr="00632FC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Stanje na dan 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5D25A57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891,43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E07082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811,43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48F358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609,43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AC5D70" w:rsidRDefault="00632FC7" w:rsidP="00632FC7" w:rsidR="00632FC7" w:rsidRPr="00632FC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632FC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609,43</w:t>
            </w:r>
          </w:p>
        </w:tc>
      </w:tr>
    </w:tbl>
    <w:p w14:textId="77777777" w14:paraId="4C30DB09" w:rsidRDefault="00083A3B" w:rsidP="00083A3B" w:rsidR="00083A3B" w:rsidRPr="00083A3B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70D7EB01" w:rsidRDefault="000E1F39" w:rsidP="00E1493D" w:rsidR="000E1F39" w:rsidRPr="00083A3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083A3B">
        <w:rPr>
          <w:rFonts w:hAnsi="Times New Roman" w:ascii="Times New Roman"/>
          <w:b/>
          <w:sz w:val="24"/>
          <w:szCs w:val="24"/>
        </w:rPr>
        <w:lastRenderedPageBreak/>
        <w:t>III. RADNJE KOJE ĆE SE PODUZETI U NAREDNOM RAZDOBLJU</w:t>
      </w:r>
    </w:p>
    <w:p w14:textId="23A5C573" w14:paraId="3629F09C" w:rsidRDefault="00E41A14" w:rsidP="00AE37D9" w:rsidR="00E41A14" w:rsidRPr="00083A3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Obzirom da stečajni dužnik ima u svom vlasništvu od imovine samo gore spomenutu nekretninu, tek po njenoj prodaji moći će se podmiriti troškovi stečajnog postupka i djelomično namiriti </w:t>
      </w:r>
      <w:proofErr w:type="spellStart"/>
      <w:r w:rsidRPr="00083A3B">
        <w:rPr>
          <w:rFonts w:hAnsi="Times New Roman" w:ascii="Times New Roman"/>
          <w:sz w:val="24"/>
          <w:szCs w:val="24"/>
        </w:rPr>
        <w:t>razlučni</w:t>
      </w:r>
      <w:proofErr w:type="spellEnd"/>
      <w:r w:rsidRPr="00083A3B">
        <w:rPr>
          <w:rFonts w:hAnsi="Times New Roman" w:ascii="Times New Roman"/>
          <w:sz w:val="24"/>
          <w:szCs w:val="24"/>
        </w:rPr>
        <w:t xml:space="preserve"> vjerovnici. </w:t>
      </w:r>
      <w:r w:rsidR="00AE37D9" w:rsidRPr="00083A3B">
        <w:rPr>
          <w:rFonts w:hAnsi="Times New Roman" w:ascii="Times New Roman"/>
          <w:sz w:val="24"/>
          <w:szCs w:val="24"/>
        </w:rPr>
        <w:t>Do unovčenja nekretnine</w:t>
      </w:r>
      <w:r w:rsidR="0056680C">
        <w:rPr>
          <w:rFonts w:hAnsi="Times New Roman" w:ascii="Times New Roman"/>
          <w:sz w:val="24"/>
          <w:szCs w:val="24"/>
        </w:rPr>
        <w:t>,</w:t>
      </w:r>
      <w:r w:rsidR="00AE37D9" w:rsidRPr="00083A3B">
        <w:rPr>
          <w:rFonts w:hAnsi="Times New Roman" w:ascii="Times New Roman"/>
          <w:sz w:val="24"/>
          <w:szCs w:val="24"/>
        </w:rPr>
        <w:t xml:space="preserve"> troškovi stečajne mase će se podmirivati pozajmicama stečajnog upravitelja. </w:t>
      </w:r>
    </w:p>
    <w:p w14:textId="77777777" w14:paraId="2DB4FB67" w:rsidRDefault="00CC3AAC" w:rsidP="00CC3AAC" w:rsidR="00CC3AAC" w:rsidRPr="00083A3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14:textId="2291150B" w14:paraId="4E29347F" w:rsidRDefault="00AF4793" w:rsidP="00EA6C62" w:rsidR="00EA6C62" w:rsidRPr="00083A3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 16</w:t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srp</w:t>
      </w:r>
      <w:r w:rsidR="00AC2586">
        <w:rPr>
          <w:rFonts w:eastAsia="Times New Roman" w:hAnsi="Times New Roman" w:ascii="Times New Roman"/>
          <w:sz w:val="24"/>
          <w:szCs w:val="24"/>
          <w:lang w:eastAsia="hr-HR"/>
        </w:rPr>
        <w:t>nja</w:t>
      </w:r>
      <w:r w:rsidR="00AE37D9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2CB4632D" w:rsidRDefault="00E1493D" w:rsidP="00E1493D" w:rsidR="00E1493D" w:rsidRPr="00083A3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3A3B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77777777" w14:paraId="1F4D7351" w:rsidRDefault="00E1493D" w:rsidP="00E1493D" w:rsidR="00E1493D" w:rsidRPr="00083A3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3A3B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</w:t>
      </w:r>
      <w:proofErr w:type="spellStart"/>
      <w:r w:rsidRPr="00083A3B">
        <w:rPr>
          <w:rFonts w:eastAsia="Times New Roman" w:hAnsi="Times New Roman" w:ascii="Times New Roman"/>
          <w:sz w:val="24"/>
          <w:szCs w:val="24"/>
          <w:lang w:eastAsia="hr-HR"/>
        </w:rPr>
        <w:t>Đuričin</w:t>
      </w:r>
      <w:proofErr w:type="spellEnd"/>
    </w:p>
    <w:p w14:textId="77777777" w14:paraId="2053804A" w:rsidRDefault="00C61F72" w:rsidP="00E1493D" w:rsidR="00C61F72" w:rsidRPr="00083A3B">
      <w:pPr>
        <w:spacing w:lineRule="auto" w:line="360" w:after="0"/>
        <w:jc w:val="both"/>
      </w:pPr>
    </w:p>
    <w:sectPr w:rsidR="00C61F72" w:rsidRPr="00083A3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1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83A3B"/>
    <w:rsid w:val="000A22BF"/>
    <w:rsid w:val="000C28B7"/>
    <w:rsid w:val="000E1F39"/>
    <w:rsid w:val="00134B42"/>
    <w:rsid w:val="0037765A"/>
    <w:rsid w:val="003F3A52"/>
    <w:rsid w:val="004216D4"/>
    <w:rsid w:val="004E4423"/>
    <w:rsid w:val="004F7F1B"/>
    <w:rsid w:val="00510880"/>
    <w:rsid w:val="00540A36"/>
    <w:rsid w:val="0056680C"/>
    <w:rsid w:val="00632FC7"/>
    <w:rsid w:val="008512FB"/>
    <w:rsid w:val="009F5671"/>
    <w:rsid w:val="00AA2643"/>
    <w:rsid w:val="00AC2586"/>
    <w:rsid w:val="00AE37D9"/>
    <w:rsid w:val="00AF4793"/>
    <w:rsid w:val="00B36BD1"/>
    <w:rsid w:val="00BB0287"/>
    <w:rsid w:val="00BC7F76"/>
    <w:rsid w:val="00BF51BC"/>
    <w:rsid w:val="00C61F72"/>
    <w:rsid w:val="00CC3AAC"/>
    <w:rsid w:val="00CE3A15"/>
    <w:rsid w:val="00D231A8"/>
    <w:rsid w:val="00D36E84"/>
    <w:rsid w:val="00DE58D8"/>
    <w:rsid w:val="00E1329E"/>
    <w:rsid w:val="00E1493D"/>
    <w:rsid w:val="00E20090"/>
    <w:rsid w:val="00E35130"/>
    <w:rsid w:val="00E41A14"/>
    <w:rsid w:val="00EA6C62"/>
    <w:rsid w:val="00F05672"/>
    <w:rsid w:val="00F1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A2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2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2B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2B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2B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A2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2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2B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2B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2B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840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501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794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27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038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325</properties:Words>
  <properties:Characters>1855</properties:Characters>
  <properties:Lines>89</properties:Lines>
  <properties:Paragraphs>52</properties:Paragraphs>
  <properties:TotalTime>52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Monika Grbac</cp:lastModifiedBy>
  <cp:lastPrinted>2016-10-18T14:47:00Z</cp:lastPrinted>
  <dcterms:modified xmlns:xsi="http://www.w3.org/2001/XMLSchema-instance" xsi:type="dcterms:W3CDTF">2018-07-19T07:32:00Z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St-165/2015-88 / Podnesak - Podnesak (izvješće od 17.7.18..docx)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