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8e56" w14:paraId="8e08e56" w:rsidRDefault="00AA5209" w:rsidP="00AA5209" w:rsidR="00EF61C2" w:rsidRPr="00833762">
      <w:pPr>
        <w15:collapsed w:val="false"/>
        <w:rPr>
          <w:sz w:val="22"/>
          <w:szCs w:val="22"/>
        </w:rPr>
      </w:pPr>
      <w:bookmarkStart w:name="_GoBack" w:id="0"/>
      <w:bookmarkEnd w:id="0"/>
      <w:r w:rsidRPr="00833762">
        <w:rPr>
          <w:sz w:val="22"/>
          <w:szCs w:val="22"/>
        </w:rPr>
        <w:t xml:space="preserve">            </w:t>
      </w:r>
      <w:r w:rsidR="00327075">
        <w:rPr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2EFC" w:rsidP="00982EFC" w:rsidR="00982EFC" w:rsidRPr="00833762">
      <w:pPr>
        <w:rPr>
          <w:sz w:val="22"/>
          <w:szCs w:val="22"/>
        </w:rPr>
      </w:pPr>
      <w:r w:rsidRPr="00833762">
        <w:rPr>
          <w:sz w:val="22"/>
          <w:szCs w:val="22"/>
        </w:rPr>
        <w:t>REPUBLIKA HRVATSKA</w:t>
      </w:r>
    </w:p>
    <w:p w:rsidRDefault="00982EFC" w:rsidP="00982EFC" w:rsidR="00982EFC" w:rsidRPr="00833762">
      <w:pPr>
        <w:rPr>
          <w:sz w:val="22"/>
          <w:szCs w:val="22"/>
        </w:rPr>
      </w:pPr>
      <w:r w:rsidRPr="00833762">
        <w:rPr>
          <w:sz w:val="22"/>
          <w:szCs w:val="22"/>
        </w:rPr>
        <w:t xml:space="preserve">TRGOVAČKI SUD U ZAGREBU                                             </w:t>
      </w:r>
    </w:p>
    <w:p w:rsidRDefault="00982EFC" w:rsidP="00982EFC" w:rsidR="00982EFC" w:rsidRPr="00833762">
      <w:pPr>
        <w:rPr>
          <w:sz w:val="22"/>
          <w:szCs w:val="22"/>
        </w:rPr>
      </w:pPr>
      <w:r w:rsidRPr="00833762">
        <w:rPr>
          <w:sz w:val="22"/>
          <w:szCs w:val="22"/>
        </w:rPr>
        <w:t xml:space="preserve">Zagreb, </w:t>
      </w:r>
      <w:proofErr w:type="spellStart"/>
      <w:r w:rsidRPr="00833762">
        <w:rPr>
          <w:sz w:val="22"/>
          <w:szCs w:val="22"/>
        </w:rPr>
        <w:t>Amruševa</w:t>
      </w:r>
      <w:proofErr w:type="spellEnd"/>
      <w:r w:rsidRPr="00833762">
        <w:rPr>
          <w:sz w:val="22"/>
          <w:szCs w:val="22"/>
        </w:rPr>
        <w:t xml:space="preserve"> 2/II </w:t>
      </w:r>
      <w:r w:rsidRPr="00833762">
        <w:rPr>
          <w:sz w:val="22"/>
          <w:szCs w:val="22"/>
        </w:rPr>
        <w:tab/>
      </w:r>
      <w:r w:rsidRPr="00833762">
        <w:rPr>
          <w:sz w:val="22"/>
          <w:szCs w:val="22"/>
        </w:rPr>
        <w:tab/>
      </w:r>
      <w:r w:rsidRPr="00833762">
        <w:rPr>
          <w:sz w:val="22"/>
          <w:szCs w:val="22"/>
        </w:rPr>
        <w:tab/>
      </w:r>
      <w:r w:rsidRPr="00833762">
        <w:rPr>
          <w:sz w:val="22"/>
          <w:szCs w:val="22"/>
        </w:rPr>
        <w:tab/>
        <w:t xml:space="preserve">         </w:t>
      </w:r>
      <w:r w:rsidRPr="00833762">
        <w:rPr>
          <w:sz w:val="22"/>
          <w:szCs w:val="22"/>
        </w:rPr>
        <w:tab/>
        <w:t xml:space="preserve"> </w:t>
      </w:r>
      <w:r w:rsidRPr="00833762">
        <w:rPr>
          <w:sz w:val="22"/>
          <w:szCs w:val="22"/>
        </w:rPr>
        <w:tab/>
      </w:r>
      <w:r w:rsidR="00EE7890" w:rsidRPr="00833762">
        <w:rPr>
          <w:sz w:val="22"/>
          <w:szCs w:val="22"/>
        </w:rPr>
        <w:tab/>
      </w:r>
      <w:r w:rsidRPr="00833762">
        <w:rPr>
          <w:sz w:val="22"/>
          <w:szCs w:val="22"/>
        </w:rPr>
        <w:t xml:space="preserve">  12  St-</w:t>
      </w:r>
      <w:r w:rsidR="00984F38" w:rsidRPr="00833762">
        <w:rPr>
          <w:sz w:val="22"/>
          <w:szCs w:val="22"/>
        </w:rPr>
        <w:t>1083</w:t>
      </w:r>
      <w:r w:rsidRPr="00833762">
        <w:rPr>
          <w:sz w:val="22"/>
          <w:szCs w:val="22"/>
        </w:rPr>
        <w:t>/20</w:t>
      </w:r>
      <w:r w:rsidR="00984F38" w:rsidRPr="00833762">
        <w:rPr>
          <w:sz w:val="22"/>
          <w:szCs w:val="22"/>
        </w:rPr>
        <w:t>02</w:t>
      </w:r>
    </w:p>
    <w:p w:rsidRDefault="00982EFC" w:rsidP="00982EFC" w:rsidR="00982EFC" w:rsidRPr="00833762">
      <w:pPr>
        <w:jc w:val="center"/>
        <w:rPr>
          <w:sz w:val="22"/>
          <w:szCs w:val="22"/>
        </w:rPr>
      </w:pPr>
    </w:p>
    <w:p w:rsidRDefault="00490A90" w:rsidP="00982EFC" w:rsidR="00982EFC" w:rsidRPr="00833762">
      <w:pPr>
        <w:jc w:val="center"/>
        <w:rPr>
          <w:sz w:val="22"/>
          <w:szCs w:val="22"/>
        </w:rPr>
      </w:pPr>
      <w:r w:rsidRPr="00833762">
        <w:rPr>
          <w:sz w:val="22"/>
          <w:szCs w:val="22"/>
        </w:rPr>
        <w:t xml:space="preserve">Z  A  K  LJ  U  Č  A  K </w:t>
      </w:r>
    </w:p>
    <w:p w:rsidRDefault="00982EFC" w:rsidP="00982EFC" w:rsidR="00982EFC" w:rsidRPr="00833762">
      <w:pPr>
        <w:rPr>
          <w:sz w:val="22"/>
          <w:szCs w:val="22"/>
        </w:rPr>
      </w:pPr>
    </w:p>
    <w:p w:rsidRDefault="00982EFC" w:rsidP="00AA5209" w:rsidR="00982EFC" w:rsidRPr="00833762">
      <w:pPr>
        <w:jc w:val="both"/>
        <w:rPr>
          <w:sz w:val="22"/>
          <w:szCs w:val="22"/>
        </w:rPr>
      </w:pPr>
      <w:r w:rsidRPr="00833762">
        <w:rPr>
          <w:sz w:val="22"/>
          <w:szCs w:val="22"/>
        </w:rPr>
        <w:t xml:space="preserve">Trgovački sud u Zagrebu po sucu Nini Radiću kao stečajnom sucu u stečajnom postupku nad stečajnim dužnikom, </w:t>
      </w:r>
      <w:r w:rsidR="00F476F1" w:rsidRPr="00833762">
        <w:rPr>
          <w:sz w:val="22"/>
          <w:szCs w:val="22"/>
        </w:rPr>
        <w:t xml:space="preserve">MONTMONTAŽA-PODRUŽNICA LIBIJA D.D., u stečaju  reg. ul. 1-18224, Zagreb, Braće </w:t>
      </w:r>
      <w:proofErr w:type="spellStart"/>
      <w:r w:rsidR="00F476F1" w:rsidRPr="00833762">
        <w:rPr>
          <w:sz w:val="22"/>
          <w:szCs w:val="22"/>
        </w:rPr>
        <w:t>Domany</w:t>
      </w:r>
      <w:proofErr w:type="spellEnd"/>
      <w:r w:rsidR="00F476F1" w:rsidRPr="00833762">
        <w:rPr>
          <w:sz w:val="22"/>
          <w:szCs w:val="22"/>
        </w:rPr>
        <w:t xml:space="preserve"> 8, sada stečajna masa iza MONTMONTAŽA-PODRUŽNICA LIBIJA</w:t>
      </w:r>
      <w:r w:rsidR="005B0885" w:rsidRPr="00833762">
        <w:rPr>
          <w:sz w:val="22"/>
          <w:szCs w:val="22"/>
        </w:rPr>
        <w:t xml:space="preserve"> proj</w:t>
      </w:r>
      <w:r w:rsidR="00105788" w:rsidRPr="00833762">
        <w:rPr>
          <w:sz w:val="22"/>
          <w:szCs w:val="22"/>
        </w:rPr>
        <w:t>ektiranje, proizvodnja, izgrad</w:t>
      </w:r>
      <w:r w:rsidR="005B0885" w:rsidRPr="00833762">
        <w:rPr>
          <w:sz w:val="22"/>
          <w:szCs w:val="22"/>
        </w:rPr>
        <w:t>nja i montaža objekata i postrojenja d.d. Zagreb, Ribnjak 52, MBS:081021698, OIB:33042431324</w:t>
      </w:r>
      <w:r w:rsidR="00DD117C" w:rsidRPr="00833762">
        <w:rPr>
          <w:sz w:val="22"/>
          <w:szCs w:val="22"/>
        </w:rPr>
        <w:t xml:space="preserve"> </w:t>
      </w:r>
      <w:r w:rsidR="005B0885" w:rsidRPr="00833762">
        <w:rPr>
          <w:sz w:val="22"/>
          <w:szCs w:val="22"/>
        </w:rPr>
        <w:t>,</w:t>
      </w:r>
      <w:r w:rsidR="002C5880" w:rsidRPr="00833762">
        <w:rPr>
          <w:sz w:val="22"/>
          <w:szCs w:val="22"/>
        </w:rPr>
        <w:t>04</w:t>
      </w:r>
      <w:r w:rsidRPr="00833762">
        <w:rPr>
          <w:sz w:val="22"/>
          <w:szCs w:val="22"/>
        </w:rPr>
        <w:t xml:space="preserve">. </w:t>
      </w:r>
      <w:r w:rsidR="00DD117C" w:rsidRPr="00833762">
        <w:rPr>
          <w:sz w:val="22"/>
          <w:szCs w:val="22"/>
        </w:rPr>
        <w:t>studenog</w:t>
      </w:r>
      <w:r w:rsidRPr="00833762">
        <w:rPr>
          <w:sz w:val="22"/>
          <w:szCs w:val="22"/>
        </w:rPr>
        <w:t xml:space="preserve"> 201</w:t>
      </w:r>
      <w:r w:rsidR="00F476F1" w:rsidRPr="00833762">
        <w:rPr>
          <w:sz w:val="22"/>
          <w:szCs w:val="22"/>
        </w:rPr>
        <w:t>6</w:t>
      </w:r>
      <w:r w:rsidRPr="00833762">
        <w:rPr>
          <w:sz w:val="22"/>
          <w:szCs w:val="22"/>
        </w:rPr>
        <w:t>. godine,</w:t>
      </w:r>
    </w:p>
    <w:p w:rsidRDefault="00A7380F" w:rsidP="00A6501C" w:rsidR="00A7380F" w:rsidRPr="00833762">
      <w:pPr>
        <w:jc w:val="both"/>
        <w:rPr>
          <w:sz w:val="22"/>
          <w:szCs w:val="22"/>
        </w:rPr>
      </w:pPr>
    </w:p>
    <w:p w:rsidRDefault="00490A90" w:rsidP="006F649C" w:rsidR="006F649C" w:rsidRPr="00833762">
      <w:pPr>
        <w:jc w:val="center"/>
        <w:rPr>
          <w:b/>
          <w:bCs/>
          <w:sz w:val="22"/>
          <w:szCs w:val="22"/>
        </w:rPr>
      </w:pPr>
      <w:r w:rsidRPr="00833762">
        <w:rPr>
          <w:b/>
          <w:bCs/>
          <w:sz w:val="22"/>
          <w:szCs w:val="22"/>
        </w:rPr>
        <w:t xml:space="preserve">z  a  k  </w:t>
      </w:r>
      <w:proofErr w:type="spellStart"/>
      <w:r w:rsidRPr="00833762">
        <w:rPr>
          <w:b/>
          <w:bCs/>
          <w:sz w:val="22"/>
          <w:szCs w:val="22"/>
        </w:rPr>
        <w:t>lj</w:t>
      </w:r>
      <w:proofErr w:type="spellEnd"/>
      <w:r w:rsidRPr="00833762">
        <w:rPr>
          <w:b/>
          <w:bCs/>
          <w:sz w:val="22"/>
          <w:szCs w:val="22"/>
        </w:rPr>
        <w:t xml:space="preserve">  u  č </w:t>
      </w:r>
      <w:r w:rsidR="003B7739" w:rsidRPr="00833762">
        <w:rPr>
          <w:b/>
          <w:bCs/>
          <w:sz w:val="22"/>
          <w:szCs w:val="22"/>
        </w:rPr>
        <w:t xml:space="preserve"> i  o  </w:t>
      </w:r>
      <w:r w:rsidR="006F649C" w:rsidRPr="00833762">
        <w:rPr>
          <w:b/>
          <w:bCs/>
          <w:sz w:val="22"/>
          <w:szCs w:val="22"/>
        </w:rPr>
        <w:t xml:space="preserve">   j e</w:t>
      </w:r>
    </w:p>
    <w:p w:rsidRDefault="006F649C" w:rsidP="006F649C" w:rsidR="006F649C" w:rsidRPr="00833762">
      <w:pPr>
        <w:rPr>
          <w:sz w:val="22"/>
          <w:szCs w:val="22"/>
        </w:rPr>
      </w:pPr>
    </w:p>
    <w:p w:rsidRDefault="00946550" w:rsidP="00AD0BA6" w:rsidR="0078015F" w:rsidRPr="00833762">
      <w:pPr>
        <w:jc w:val="both"/>
        <w:rPr>
          <w:b/>
          <w:sz w:val="22"/>
          <w:szCs w:val="22"/>
        </w:rPr>
      </w:pPr>
      <w:r w:rsidRPr="00833762">
        <w:rPr>
          <w:b/>
          <w:sz w:val="22"/>
          <w:szCs w:val="22"/>
        </w:rPr>
        <w:t>I</w:t>
      </w:r>
      <w:r w:rsidR="0063780B" w:rsidRPr="00833762">
        <w:rPr>
          <w:b/>
          <w:sz w:val="22"/>
          <w:szCs w:val="22"/>
        </w:rPr>
        <w:t xml:space="preserve">     Skupština vjerovnika </w:t>
      </w:r>
      <w:r w:rsidR="005B0885" w:rsidRPr="00833762">
        <w:rPr>
          <w:sz w:val="22"/>
          <w:szCs w:val="22"/>
        </w:rPr>
        <w:t xml:space="preserve">stečajna masa iza MONTMONTAŽA-PODRUŽNICA LIBIJA projektiranje , proizvodnja, </w:t>
      </w:r>
      <w:proofErr w:type="spellStart"/>
      <w:r w:rsidR="005B0885" w:rsidRPr="00833762">
        <w:rPr>
          <w:sz w:val="22"/>
          <w:szCs w:val="22"/>
        </w:rPr>
        <w:t>izgradanja</w:t>
      </w:r>
      <w:proofErr w:type="spellEnd"/>
      <w:r w:rsidR="005B0885" w:rsidRPr="00833762">
        <w:rPr>
          <w:sz w:val="22"/>
          <w:szCs w:val="22"/>
        </w:rPr>
        <w:t xml:space="preserve"> i montaža objekata i postrojenja d.d. Zagreb, Ribnjak 52, MBS:081021698, OIB:33042431324</w:t>
      </w:r>
      <w:r w:rsidR="00490A90" w:rsidRPr="00833762">
        <w:rPr>
          <w:b/>
          <w:sz w:val="22"/>
          <w:szCs w:val="22"/>
        </w:rPr>
        <w:t xml:space="preserve"> </w:t>
      </w:r>
      <w:r w:rsidR="0078015F" w:rsidRPr="00833762">
        <w:rPr>
          <w:sz w:val="22"/>
          <w:szCs w:val="22"/>
        </w:rPr>
        <w:t xml:space="preserve">određuje se  </w:t>
      </w:r>
      <w:r w:rsidR="00251872" w:rsidRPr="00833762">
        <w:rPr>
          <w:b/>
          <w:sz w:val="22"/>
          <w:szCs w:val="22"/>
        </w:rPr>
        <w:t>18</w:t>
      </w:r>
      <w:r w:rsidR="0078015F" w:rsidRPr="00833762">
        <w:rPr>
          <w:b/>
          <w:sz w:val="22"/>
          <w:szCs w:val="22"/>
        </w:rPr>
        <w:t xml:space="preserve">. </w:t>
      </w:r>
      <w:r w:rsidR="00251872" w:rsidRPr="00833762">
        <w:rPr>
          <w:b/>
          <w:sz w:val="22"/>
          <w:szCs w:val="22"/>
        </w:rPr>
        <w:t>studeni</w:t>
      </w:r>
      <w:r w:rsidR="00A6501C" w:rsidRPr="00833762">
        <w:rPr>
          <w:b/>
          <w:sz w:val="22"/>
          <w:szCs w:val="22"/>
        </w:rPr>
        <w:t xml:space="preserve"> 201</w:t>
      </w:r>
      <w:r w:rsidR="005B0885" w:rsidRPr="00833762">
        <w:rPr>
          <w:b/>
          <w:sz w:val="22"/>
          <w:szCs w:val="22"/>
        </w:rPr>
        <w:t>6</w:t>
      </w:r>
      <w:r w:rsidR="0078015F" w:rsidRPr="00833762">
        <w:rPr>
          <w:b/>
          <w:sz w:val="22"/>
          <w:szCs w:val="22"/>
        </w:rPr>
        <w:t xml:space="preserve">. godine u </w:t>
      </w:r>
      <w:r w:rsidR="00251872" w:rsidRPr="00833762">
        <w:rPr>
          <w:b/>
          <w:sz w:val="22"/>
          <w:szCs w:val="22"/>
        </w:rPr>
        <w:t>10</w:t>
      </w:r>
      <w:r w:rsidR="0078015F" w:rsidRPr="00833762">
        <w:rPr>
          <w:b/>
          <w:sz w:val="22"/>
          <w:szCs w:val="22"/>
        </w:rPr>
        <w:t>,</w:t>
      </w:r>
      <w:r w:rsidR="00251872" w:rsidRPr="00833762">
        <w:rPr>
          <w:b/>
          <w:sz w:val="22"/>
          <w:szCs w:val="22"/>
        </w:rPr>
        <w:t>0</w:t>
      </w:r>
      <w:r w:rsidR="0078015F" w:rsidRPr="00833762">
        <w:rPr>
          <w:b/>
          <w:sz w:val="22"/>
          <w:szCs w:val="22"/>
        </w:rPr>
        <w:t xml:space="preserve">0 sati u prostorijama Trgovačkog suda </w:t>
      </w:r>
      <w:r w:rsidR="00A6501C" w:rsidRPr="00833762">
        <w:rPr>
          <w:b/>
          <w:sz w:val="22"/>
          <w:szCs w:val="22"/>
        </w:rPr>
        <w:t xml:space="preserve">u Zagrebu, Petrinjska 8, soba </w:t>
      </w:r>
      <w:r w:rsidR="00251872" w:rsidRPr="00833762">
        <w:rPr>
          <w:b/>
          <w:sz w:val="22"/>
          <w:szCs w:val="22"/>
        </w:rPr>
        <w:t>100 /velika dvorana/</w:t>
      </w:r>
      <w:r w:rsidR="0078015F" w:rsidRPr="00833762">
        <w:rPr>
          <w:b/>
          <w:sz w:val="22"/>
          <w:szCs w:val="22"/>
        </w:rPr>
        <w:t xml:space="preserve"> </w:t>
      </w:r>
      <w:r w:rsidR="00251872" w:rsidRPr="00833762">
        <w:rPr>
          <w:b/>
          <w:sz w:val="22"/>
          <w:szCs w:val="22"/>
        </w:rPr>
        <w:t xml:space="preserve"> ulična </w:t>
      </w:r>
      <w:r w:rsidR="0078015F" w:rsidRPr="00833762">
        <w:rPr>
          <w:b/>
          <w:sz w:val="22"/>
          <w:szCs w:val="22"/>
        </w:rPr>
        <w:t>zgrada</w:t>
      </w:r>
      <w:r w:rsidR="00251872" w:rsidRPr="00833762">
        <w:rPr>
          <w:b/>
          <w:sz w:val="22"/>
          <w:szCs w:val="22"/>
        </w:rPr>
        <w:t xml:space="preserve"> (ulaz iz dvorišta)</w:t>
      </w:r>
      <w:r w:rsidR="0078015F" w:rsidRPr="00833762">
        <w:rPr>
          <w:b/>
          <w:sz w:val="22"/>
          <w:szCs w:val="22"/>
        </w:rPr>
        <w:t>.</w:t>
      </w:r>
    </w:p>
    <w:p w:rsidRDefault="005900C9" w:rsidP="00AD0BA6" w:rsidR="005900C9" w:rsidRPr="00833762">
      <w:pPr>
        <w:jc w:val="both"/>
        <w:rPr>
          <w:b/>
          <w:sz w:val="22"/>
          <w:szCs w:val="22"/>
        </w:rPr>
      </w:pPr>
    </w:p>
    <w:p w:rsidRDefault="008876F7" w:rsidP="00AD0BA6" w:rsidR="00946550" w:rsidRPr="00833762">
      <w:pPr>
        <w:jc w:val="both"/>
        <w:rPr>
          <w:b/>
          <w:sz w:val="22"/>
          <w:szCs w:val="22"/>
        </w:rPr>
      </w:pPr>
      <w:r w:rsidRPr="00833762">
        <w:rPr>
          <w:b/>
          <w:sz w:val="22"/>
          <w:szCs w:val="22"/>
        </w:rPr>
        <w:t>II</w:t>
      </w:r>
      <w:r w:rsidR="0078015F" w:rsidRPr="00833762">
        <w:rPr>
          <w:b/>
          <w:sz w:val="22"/>
          <w:szCs w:val="22"/>
        </w:rPr>
        <w:t xml:space="preserve">      Dnevni red skupštine je:</w:t>
      </w:r>
    </w:p>
    <w:p w:rsidRDefault="0078015F" w:rsidP="00946550" w:rsidR="00DD117C" w:rsidRPr="00833762">
      <w:pPr>
        <w:jc w:val="both"/>
        <w:rPr>
          <w:b/>
          <w:sz w:val="22"/>
          <w:szCs w:val="22"/>
        </w:rPr>
      </w:pPr>
      <w:r w:rsidRPr="00833762">
        <w:rPr>
          <w:b/>
          <w:sz w:val="22"/>
          <w:szCs w:val="22"/>
        </w:rPr>
        <w:t>-</w:t>
      </w:r>
      <w:r w:rsidR="00864607" w:rsidRPr="00833762">
        <w:rPr>
          <w:b/>
          <w:sz w:val="22"/>
          <w:szCs w:val="22"/>
        </w:rPr>
        <w:t xml:space="preserve">  </w:t>
      </w:r>
      <w:r w:rsidRPr="00833762">
        <w:rPr>
          <w:b/>
          <w:sz w:val="22"/>
          <w:szCs w:val="22"/>
        </w:rPr>
        <w:t>podnošenje iz</w:t>
      </w:r>
      <w:r w:rsidR="00946550" w:rsidRPr="00833762">
        <w:rPr>
          <w:b/>
          <w:sz w:val="22"/>
          <w:szCs w:val="22"/>
        </w:rPr>
        <w:t xml:space="preserve">vještaja stečajnog upravitelja </w:t>
      </w:r>
      <w:r w:rsidR="00DD117C" w:rsidRPr="00833762">
        <w:rPr>
          <w:b/>
          <w:sz w:val="22"/>
          <w:szCs w:val="22"/>
        </w:rPr>
        <w:t>o stanju predmeta ,</w:t>
      </w:r>
    </w:p>
    <w:p w:rsidRDefault="00DD117C" w:rsidP="00AA5209" w:rsidR="00194D01" w:rsidRPr="00833762">
      <w:pPr>
        <w:jc w:val="both"/>
        <w:rPr>
          <w:b/>
          <w:sz w:val="22"/>
          <w:szCs w:val="22"/>
        </w:rPr>
      </w:pPr>
      <w:r w:rsidRPr="00833762">
        <w:rPr>
          <w:b/>
          <w:sz w:val="22"/>
          <w:szCs w:val="22"/>
        </w:rPr>
        <w:t>-</w:t>
      </w:r>
      <w:r w:rsidR="005B0885" w:rsidRPr="00833762">
        <w:rPr>
          <w:b/>
          <w:sz w:val="22"/>
          <w:szCs w:val="22"/>
        </w:rPr>
        <w:t xml:space="preserve"> </w:t>
      </w:r>
      <w:r w:rsidRPr="00833762">
        <w:rPr>
          <w:b/>
          <w:sz w:val="22"/>
          <w:szCs w:val="22"/>
        </w:rPr>
        <w:t xml:space="preserve"> odluka o prijedlogu nagodbe sa tvrtkom MONTMONTAŽA d.d. Zagreb, </w:t>
      </w:r>
      <w:proofErr w:type="spellStart"/>
      <w:r w:rsidRPr="00833762">
        <w:rPr>
          <w:b/>
          <w:sz w:val="22"/>
          <w:szCs w:val="22"/>
        </w:rPr>
        <w:t>Rakitnica</w:t>
      </w:r>
      <w:proofErr w:type="spellEnd"/>
      <w:r w:rsidRPr="00833762">
        <w:rPr>
          <w:b/>
          <w:sz w:val="22"/>
          <w:szCs w:val="22"/>
        </w:rPr>
        <w:t xml:space="preserve"> 2, OIB: 48696032271 koji glasi:</w:t>
      </w:r>
      <w:r w:rsidR="00946550" w:rsidRPr="00833762">
        <w:rPr>
          <w:b/>
          <w:sz w:val="22"/>
          <w:szCs w:val="22"/>
        </w:rPr>
        <w:t xml:space="preserve"> </w:t>
      </w:r>
    </w:p>
    <w:p w:rsidRDefault="00E27693" w:rsidP="00380787" w:rsidR="00380787" w:rsidRPr="00833762">
      <w:pPr>
        <w:pStyle w:val="Tijeloteksta"/>
        <w:spacing w:lineRule="exact" w:line="286"/>
        <w:ind w:left="911"/>
        <w:rPr>
          <w:sz w:val="22"/>
          <w:szCs w:val="22"/>
        </w:rPr>
      </w:pPr>
      <w:r>
        <w:rPr>
          <w:noProof/>
          <w:sz w:val="22"/>
          <w:szCs w:val="22"/>
          <w:lang w:eastAsia="hr-HR" w:val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d="f" o:spid="_x0000_s1026" id="Text Box 38" style="position:absolute;left:0;text-align:left;margin-left:43.45pt;margin-top:-30pt;width:5.65pt;height:41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>
            <v:textbox inset="0,0,0,0">
              <w:txbxContent>
                <w:p w:rsidRDefault="00380787" w:rsidP="00380787" w:rsidR="00380787">
                  <w:pPr>
                    <w:spacing w:lineRule="exact" w:line="830"/>
                    <w:rPr>
                      <w:rFonts w:cs="Arial" w:eastAsia="Arial" w:hAnsi="Arial" w:ascii="Arial"/>
                      <w:sz w:val="83"/>
                      <w:szCs w:val="83"/>
                    </w:rPr>
                  </w:pPr>
                </w:p>
              </w:txbxContent>
            </v:textbox>
            <w10:wrap anchorx="page"/>
          </v:shape>
        </w:pict>
      </w:r>
      <w:r w:rsidR="00801882" w:rsidRPr="00833762">
        <w:rPr>
          <w:color w:val="2A2A2A"/>
          <w:sz w:val="22"/>
          <w:szCs w:val="22"/>
        </w:rPr>
        <w:t>STEČ</w:t>
      </w:r>
      <w:r w:rsidR="00380787" w:rsidRPr="00833762">
        <w:rPr>
          <w:color w:val="2A2A2A"/>
          <w:sz w:val="22"/>
          <w:szCs w:val="22"/>
        </w:rPr>
        <w:t>AJNA</w:t>
      </w:r>
      <w:r w:rsidR="00380787" w:rsidRPr="00833762">
        <w:rPr>
          <w:color w:val="2A2A2A"/>
          <w:spacing w:val="3"/>
          <w:sz w:val="22"/>
          <w:szCs w:val="22"/>
        </w:rPr>
        <w:t xml:space="preserve"> </w:t>
      </w:r>
      <w:r w:rsidR="00380787" w:rsidRPr="00833762">
        <w:rPr>
          <w:color w:val="2A2A2A"/>
          <w:sz w:val="22"/>
          <w:szCs w:val="22"/>
        </w:rPr>
        <w:t>MASA</w:t>
      </w:r>
      <w:r w:rsidR="00380787" w:rsidRPr="00833762">
        <w:rPr>
          <w:color w:val="2A2A2A"/>
          <w:spacing w:val="9"/>
          <w:sz w:val="22"/>
          <w:szCs w:val="22"/>
        </w:rPr>
        <w:t xml:space="preserve"> </w:t>
      </w:r>
      <w:r w:rsidR="00380787" w:rsidRPr="00833762">
        <w:rPr>
          <w:color w:val="151515"/>
          <w:spacing w:val="-5"/>
          <w:sz w:val="22"/>
          <w:szCs w:val="22"/>
        </w:rPr>
        <w:t>IZ</w:t>
      </w:r>
      <w:r w:rsidR="00380787" w:rsidRPr="00833762">
        <w:rPr>
          <w:color w:val="3F3F3F"/>
          <w:spacing w:val="-5"/>
          <w:sz w:val="22"/>
          <w:szCs w:val="22"/>
        </w:rPr>
        <w:t>A</w:t>
      </w:r>
      <w:r w:rsidR="00380787" w:rsidRPr="00833762">
        <w:rPr>
          <w:color w:val="3F3F3F"/>
          <w:spacing w:val="9"/>
          <w:sz w:val="22"/>
          <w:szCs w:val="22"/>
        </w:rPr>
        <w:t xml:space="preserve"> </w:t>
      </w:r>
      <w:r w:rsidR="00801882" w:rsidRPr="00833762">
        <w:rPr>
          <w:color w:val="2A2A2A"/>
          <w:sz w:val="22"/>
          <w:szCs w:val="22"/>
        </w:rPr>
        <w:t>MONTMONTAŽA-</w:t>
      </w:r>
      <w:proofErr w:type="spellStart"/>
      <w:r w:rsidR="00801882" w:rsidRPr="00833762">
        <w:rPr>
          <w:color w:val="2A2A2A"/>
          <w:sz w:val="22"/>
          <w:szCs w:val="22"/>
        </w:rPr>
        <w:t>PODRUž</w:t>
      </w:r>
      <w:r w:rsidR="00380787" w:rsidRPr="00833762">
        <w:rPr>
          <w:color w:val="2A2A2A"/>
          <w:sz w:val="22"/>
          <w:szCs w:val="22"/>
        </w:rPr>
        <w:t>NICA</w:t>
      </w:r>
      <w:proofErr w:type="spellEnd"/>
      <w:r w:rsidR="00380787" w:rsidRPr="00833762">
        <w:rPr>
          <w:color w:val="2A2A2A"/>
          <w:sz w:val="22"/>
          <w:szCs w:val="22"/>
        </w:rPr>
        <w:t xml:space="preserve"> </w:t>
      </w:r>
      <w:r w:rsidR="00380787" w:rsidRPr="00833762">
        <w:rPr>
          <w:color w:val="2A2A2A"/>
          <w:spacing w:val="3"/>
          <w:sz w:val="22"/>
          <w:szCs w:val="22"/>
        </w:rPr>
        <w:t xml:space="preserve"> </w:t>
      </w:r>
      <w:r w:rsidR="00380787" w:rsidRPr="00833762">
        <w:rPr>
          <w:color w:val="2A2A2A"/>
          <w:sz w:val="22"/>
          <w:szCs w:val="22"/>
        </w:rPr>
        <w:t>LIBIJA,</w:t>
      </w:r>
      <w:r w:rsidR="00380787" w:rsidRPr="00833762">
        <w:rPr>
          <w:color w:val="2A2A2A"/>
          <w:spacing w:val="7"/>
          <w:sz w:val="22"/>
          <w:szCs w:val="22"/>
        </w:rPr>
        <w:t xml:space="preserve"> </w:t>
      </w:r>
      <w:proofErr w:type="spellStart"/>
      <w:r w:rsidR="00380787" w:rsidRPr="00833762">
        <w:rPr>
          <w:color w:val="2A2A2A"/>
          <w:sz w:val="22"/>
          <w:szCs w:val="22"/>
        </w:rPr>
        <w:t>projektiranje</w:t>
      </w:r>
      <w:proofErr w:type="spellEnd"/>
      <w:r w:rsidR="00380787" w:rsidRPr="00833762">
        <w:rPr>
          <w:color w:val="2A2A2A"/>
          <w:sz w:val="22"/>
          <w:szCs w:val="22"/>
        </w:rPr>
        <w:t>,</w:t>
      </w:r>
    </w:p>
    <w:p w:rsidRDefault="00380787" w:rsidP="00380787" w:rsidR="00380787" w:rsidRPr="00833762">
      <w:pPr>
        <w:pStyle w:val="Tijeloteksta"/>
        <w:spacing w:lineRule="exact" w:line="274" w:before="12"/>
        <w:ind w:firstLine="9" w:right="277" w:left="902"/>
        <w:rPr>
          <w:sz w:val="22"/>
          <w:szCs w:val="22"/>
        </w:rPr>
      </w:pPr>
      <w:proofErr w:type="spellStart"/>
      <w:r w:rsidRPr="00833762">
        <w:rPr>
          <w:color w:val="2A2A2A"/>
          <w:w w:val="110"/>
          <w:sz w:val="22"/>
          <w:szCs w:val="22"/>
        </w:rPr>
        <w:t>proizvodnja</w:t>
      </w:r>
      <w:proofErr w:type="spellEnd"/>
      <w:r w:rsidRPr="00833762">
        <w:rPr>
          <w:color w:val="2A2A2A"/>
          <w:w w:val="110"/>
          <w:sz w:val="22"/>
          <w:szCs w:val="22"/>
        </w:rPr>
        <w:t>,</w:t>
      </w:r>
      <w:r w:rsidRPr="00833762">
        <w:rPr>
          <w:color w:val="2A2A2A"/>
          <w:spacing w:val="4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izgradnja</w:t>
      </w:r>
      <w:proofErr w:type="spellEnd"/>
      <w:r w:rsidRPr="00833762">
        <w:rPr>
          <w:color w:val="2A2A2A"/>
          <w:spacing w:val="25"/>
          <w:w w:val="110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0"/>
          <w:sz w:val="22"/>
          <w:szCs w:val="22"/>
        </w:rPr>
        <w:t>i</w:t>
      </w:r>
      <w:proofErr w:type="spellEnd"/>
      <w:r w:rsidR="00801882" w:rsidRPr="00833762">
        <w:rPr>
          <w:color w:val="2A2A2A"/>
          <w:w w:val="110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0"/>
          <w:sz w:val="22"/>
          <w:szCs w:val="22"/>
        </w:rPr>
        <w:t>montaž</w:t>
      </w:r>
      <w:r w:rsidRPr="00833762">
        <w:rPr>
          <w:color w:val="2A2A2A"/>
          <w:w w:val="110"/>
          <w:sz w:val="22"/>
          <w:szCs w:val="22"/>
        </w:rPr>
        <w:t>a</w:t>
      </w:r>
      <w:proofErr w:type="spellEnd"/>
      <w:r w:rsidRPr="00833762">
        <w:rPr>
          <w:color w:val="2A2A2A"/>
          <w:spacing w:val="3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objekata</w:t>
      </w:r>
      <w:proofErr w:type="spellEnd"/>
      <w:r w:rsidRPr="00833762">
        <w:rPr>
          <w:color w:val="2A2A2A"/>
          <w:spacing w:val="2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i</w:t>
      </w:r>
      <w:proofErr w:type="spellEnd"/>
      <w:r w:rsidRPr="00833762">
        <w:rPr>
          <w:color w:val="2A2A2A"/>
          <w:spacing w:val="1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postrojenja</w:t>
      </w:r>
      <w:proofErr w:type="spellEnd"/>
      <w:r w:rsidRPr="00833762">
        <w:rPr>
          <w:color w:val="2A2A2A"/>
          <w:spacing w:val="4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d.d</w:t>
      </w:r>
      <w:proofErr w:type="spellEnd"/>
      <w:r w:rsidRPr="00833762">
        <w:rPr>
          <w:color w:val="2A2A2A"/>
          <w:w w:val="110"/>
          <w:sz w:val="22"/>
          <w:szCs w:val="22"/>
        </w:rPr>
        <w:t>.</w:t>
      </w:r>
      <w:r w:rsidRPr="00833762">
        <w:rPr>
          <w:color w:val="2A2A2A"/>
          <w:spacing w:val="2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0"/>
          <w:sz w:val="22"/>
          <w:szCs w:val="22"/>
        </w:rPr>
        <w:t>Ribnjak</w:t>
      </w:r>
      <w:proofErr w:type="spellEnd"/>
      <w:r w:rsidRPr="00833762">
        <w:rPr>
          <w:color w:val="151515"/>
          <w:spacing w:val="41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52,</w:t>
      </w:r>
      <w:r w:rsidRPr="00833762">
        <w:rPr>
          <w:color w:val="2A2A2A"/>
          <w:w w:val="115"/>
          <w:sz w:val="22"/>
          <w:szCs w:val="22"/>
        </w:rPr>
        <w:t xml:space="preserve"> </w:t>
      </w:r>
      <w:r w:rsidRPr="00833762">
        <w:rPr>
          <w:color w:val="3F3F3F"/>
          <w:w w:val="110"/>
          <w:sz w:val="22"/>
          <w:szCs w:val="22"/>
        </w:rPr>
        <w:t>Zagreb,</w:t>
      </w:r>
      <w:r w:rsidRPr="00833762">
        <w:rPr>
          <w:color w:val="3F3F3F"/>
          <w:spacing w:val="49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OIB:</w:t>
      </w:r>
      <w:r w:rsidRPr="00833762">
        <w:rPr>
          <w:color w:val="2A2A2A"/>
          <w:spacing w:val="30"/>
          <w:w w:val="110"/>
          <w:sz w:val="22"/>
          <w:szCs w:val="22"/>
        </w:rPr>
        <w:t xml:space="preserve"> </w:t>
      </w:r>
      <w:r w:rsidRPr="00833762">
        <w:rPr>
          <w:color w:val="2A2A2A"/>
          <w:spacing w:val="-1"/>
          <w:w w:val="110"/>
          <w:sz w:val="22"/>
          <w:szCs w:val="22"/>
        </w:rPr>
        <w:t>33042431324,</w:t>
      </w:r>
      <w:r w:rsidRPr="00833762">
        <w:rPr>
          <w:color w:val="2A2A2A"/>
          <w:spacing w:val="2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kojeg</w:t>
      </w:r>
      <w:proofErr w:type="spellEnd"/>
      <w:r w:rsidRPr="00833762">
        <w:rPr>
          <w:color w:val="2A2A2A"/>
          <w:spacing w:val="2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zastupa</w:t>
      </w:r>
      <w:proofErr w:type="spellEnd"/>
      <w:r w:rsidRPr="00833762">
        <w:rPr>
          <w:color w:val="2A2A2A"/>
          <w:spacing w:val="25"/>
          <w:w w:val="110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0"/>
          <w:sz w:val="22"/>
          <w:szCs w:val="22"/>
        </w:rPr>
        <w:t>steč</w:t>
      </w:r>
      <w:r w:rsidRPr="00833762">
        <w:rPr>
          <w:color w:val="2A2A2A"/>
          <w:w w:val="110"/>
          <w:sz w:val="22"/>
          <w:szCs w:val="22"/>
        </w:rPr>
        <w:t>ajni</w:t>
      </w:r>
      <w:proofErr w:type="spellEnd"/>
      <w:r w:rsidRPr="00833762">
        <w:rPr>
          <w:color w:val="2A2A2A"/>
          <w:spacing w:val="1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upravitelj</w:t>
      </w:r>
      <w:proofErr w:type="spellEnd"/>
      <w:r w:rsidRPr="00833762">
        <w:rPr>
          <w:color w:val="2A2A2A"/>
          <w:spacing w:val="4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Mladen</w:t>
      </w:r>
      <w:proofErr w:type="spellEnd"/>
      <w:r w:rsidRPr="00833762">
        <w:rPr>
          <w:color w:val="2A2A2A"/>
          <w:spacing w:val="29"/>
          <w:w w:val="107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Janiska</w:t>
      </w:r>
      <w:proofErr w:type="spellEnd"/>
      <w:r w:rsidRPr="00833762">
        <w:rPr>
          <w:color w:val="2A2A2A"/>
          <w:w w:val="110"/>
          <w:sz w:val="22"/>
          <w:szCs w:val="22"/>
        </w:rPr>
        <w:t>,</w:t>
      </w:r>
      <w:r w:rsidRPr="00833762">
        <w:rPr>
          <w:color w:val="2A2A2A"/>
          <w:spacing w:val="40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(u</w:t>
      </w:r>
      <w:r w:rsidRPr="00833762">
        <w:rPr>
          <w:color w:val="2A2A2A"/>
          <w:spacing w:val="1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daljnjem</w:t>
      </w:r>
      <w:proofErr w:type="spellEnd"/>
      <w:r w:rsidRPr="00833762">
        <w:rPr>
          <w:color w:val="2A2A2A"/>
          <w:spacing w:val="2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tekstu</w:t>
      </w:r>
      <w:proofErr w:type="spellEnd"/>
      <w:r w:rsidRPr="00833762">
        <w:rPr>
          <w:color w:val="2A2A2A"/>
          <w:w w:val="110"/>
          <w:sz w:val="22"/>
          <w:szCs w:val="22"/>
        </w:rPr>
        <w:t>:</w:t>
      </w:r>
      <w:r w:rsidRPr="00833762">
        <w:rPr>
          <w:color w:val="2A2A2A"/>
          <w:spacing w:val="15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VJEROVNIK),</w:t>
      </w:r>
      <w:r w:rsidRPr="00833762">
        <w:rPr>
          <w:color w:val="2A2A2A"/>
          <w:spacing w:val="55"/>
          <w:w w:val="110"/>
          <w:sz w:val="22"/>
          <w:szCs w:val="22"/>
        </w:rPr>
        <w:t xml:space="preserve"> </w:t>
      </w:r>
      <w:r w:rsidRPr="00833762">
        <w:rPr>
          <w:color w:val="2A2A2A"/>
          <w:spacing w:val="20"/>
          <w:w w:val="110"/>
          <w:sz w:val="22"/>
          <w:szCs w:val="22"/>
        </w:rPr>
        <w:t>s</w:t>
      </w:r>
      <w:r w:rsidR="00801882" w:rsidRPr="00833762">
        <w:rPr>
          <w:color w:val="2A2A2A"/>
          <w:spacing w:val="2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jedne</w:t>
      </w:r>
      <w:proofErr w:type="spellEnd"/>
      <w:r w:rsidRPr="00833762">
        <w:rPr>
          <w:color w:val="2A2A2A"/>
          <w:spacing w:val="6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strane</w:t>
      </w:r>
      <w:proofErr w:type="spellEnd"/>
    </w:p>
    <w:p w:rsidRDefault="00380787" w:rsidP="00380787" w:rsidR="00380787" w:rsidRPr="00833762">
      <w:pPr>
        <w:rPr>
          <w:sz w:val="22"/>
          <w:szCs w:val="22"/>
        </w:rPr>
      </w:pPr>
    </w:p>
    <w:p w:rsidRDefault="00380787" w:rsidP="006B2671" w:rsidR="00380787" w:rsidRPr="00833762">
      <w:pPr>
        <w:ind w:left="911"/>
        <w:rPr>
          <w:sz w:val="22"/>
          <w:szCs w:val="22"/>
        </w:rPr>
      </w:pPr>
      <w:r w:rsidRPr="00833762">
        <w:rPr>
          <w:color w:val="3F3F3F"/>
          <w:w w:val="125"/>
          <w:sz w:val="22"/>
          <w:szCs w:val="22"/>
        </w:rPr>
        <w:t>1</w:t>
      </w:r>
    </w:p>
    <w:p w:rsidRDefault="00380787" w:rsidP="00380787" w:rsidR="00380787" w:rsidRPr="00833762">
      <w:pPr>
        <w:pStyle w:val="Tijeloteksta"/>
        <w:tabs>
          <w:tab w:pos="4620" w:val="left"/>
        </w:tabs>
        <w:spacing w:lineRule="exact" w:line="274" w:before="115"/>
        <w:ind w:right="162" w:left="911"/>
        <w:rPr>
          <w:sz w:val="22"/>
          <w:szCs w:val="22"/>
        </w:rPr>
      </w:pPr>
      <w:r w:rsidRPr="00833762">
        <w:rPr>
          <w:color w:val="2A2A2A"/>
          <w:w w:val="105"/>
          <w:sz w:val="22"/>
          <w:szCs w:val="22"/>
        </w:rPr>
        <w:t>M</w:t>
      </w:r>
      <w:r w:rsidRPr="00833762">
        <w:rPr>
          <w:color w:val="2A2A2A"/>
          <w:spacing w:val="25"/>
          <w:w w:val="105"/>
          <w:sz w:val="22"/>
          <w:szCs w:val="22"/>
        </w:rPr>
        <w:t>O</w:t>
      </w:r>
      <w:r w:rsidR="00801882" w:rsidRPr="00833762">
        <w:rPr>
          <w:color w:val="2A2A2A"/>
          <w:w w:val="105"/>
          <w:sz w:val="22"/>
          <w:szCs w:val="22"/>
        </w:rPr>
        <w:t>NTMONTAŽ</w:t>
      </w:r>
      <w:r w:rsidRPr="00833762">
        <w:rPr>
          <w:color w:val="2A2A2A"/>
          <w:w w:val="105"/>
          <w:sz w:val="22"/>
          <w:szCs w:val="22"/>
        </w:rPr>
        <w:t xml:space="preserve">A </w:t>
      </w:r>
      <w:r w:rsidRPr="00833762">
        <w:rPr>
          <w:color w:val="2A2A2A"/>
          <w:spacing w:val="2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05"/>
          <w:sz w:val="22"/>
          <w:szCs w:val="22"/>
        </w:rPr>
        <w:t>d.d</w:t>
      </w:r>
      <w:proofErr w:type="spellEnd"/>
      <w:r w:rsidRPr="00833762">
        <w:rPr>
          <w:color w:val="2A2A2A"/>
          <w:w w:val="105"/>
          <w:sz w:val="22"/>
          <w:szCs w:val="22"/>
        </w:rPr>
        <w:t>.</w:t>
      </w:r>
      <w:r w:rsidRPr="00833762">
        <w:rPr>
          <w:color w:val="2A2A2A"/>
          <w:spacing w:val="15"/>
          <w:w w:val="105"/>
          <w:sz w:val="22"/>
          <w:szCs w:val="22"/>
        </w:rPr>
        <w:t xml:space="preserve"> </w:t>
      </w:r>
      <w:r w:rsidRPr="00833762">
        <w:rPr>
          <w:color w:val="2A2A2A"/>
          <w:w w:val="105"/>
          <w:sz w:val="22"/>
          <w:szCs w:val="22"/>
        </w:rPr>
        <w:t>Zagreb,</w:t>
      </w:r>
      <w:r w:rsidRPr="00833762">
        <w:rPr>
          <w:color w:val="2A2A2A"/>
          <w:spacing w:val="39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05"/>
          <w:sz w:val="22"/>
          <w:szCs w:val="22"/>
        </w:rPr>
        <w:t>Rakitnica</w:t>
      </w:r>
      <w:proofErr w:type="spellEnd"/>
      <w:r w:rsidRPr="00833762">
        <w:rPr>
          <w:color w:val="2A2A2A"/>
          <w:spacing w:val="37"/>
          <w:w w:val="105"/>
          <w:sz w:val="22"/>
          <w:szCs w:val="22"/>
        </w:rPr>
        <w:t xml:space="preserve"> </w:t>
      </w:r>
      <w:r w:rsidRPr="00833762">
        <w:rPr>
          <w:color w:val="3F3F3F"/>
          <w:w w:val="105"/>
          <w:sz w:val="22"/>
          <w:szCs w:val="22"/>
        </w:rPr>
        <w:t>2</w:t>
      </w:r>
      <w:r w:rsidRPr="00833762">
        <w:rPr>
          <w:color w:val="3F3F3F"/>
          <w:spacing w:val="35"/>
          <w:w w:val="105"/>
          <w:sz w:val="22"/>
          <w:szCs w:val="22"/>
        </w:rPr>
        <w:t xml:space="preserve"> </w:t>
      </w:r>
      <w:r w:rsidRPr="00833762">
        <w:rPr>
          <w:color w:val="2A2A2A"/>
          <w:w w:val="105"/>
          <w:sz w:val="22"/>
          <w:szCs w:val="22"/>
        </w:rPr>
        <w:t>(OIB:</w:t>
      </w:r>
      <w:r w:rsidRPr="00833762">
        <w:rPr>
          <w:color w:val="2A2A2A"/>
          <w:spacing w:val="32"/>
          <w:w w:val="105"/>
          <w:sz w:val="22"/>
          <w:szCs w:val="22"/>
        </w:rPr>
        <w:t xml:space="preserve"> </w:t>
      </w:r>
      <w:r w:rsidRPr="00833762">
        <w:rPr>
          <w:color w:val="2A2A2A"/>
          <w:spacing w:val="-1"/>
          <w:w w:val="105"/>
          <w:sz w:val="22"/>
          <w:szCs w:val="22"/>
        </w:rPr>
        <w:t>48696032271</w:t>
      </w:r>
      <w:r w:rsidRPr="00833762">
        <w:rPr>
          <w:color w:val="2A2A2A"/>
          <w:spacing w:val="-2"/>
          <w:w w:val="105"/>
          <w:sz w:val="22"/>
          <w:szCs w:val="22"/>
        </w:rPr>
        <w:t>),</w:t>
      </w:r>
      <w:r w:rsidRPr="00833762">
        <w:rPr>
          <w:color w:val="2A2A2A"/>
          <w:spacing w:val="39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05"/>
          <w:sz w:val="22"/>
          <w:szCs w:val="22"/>
        </w:rPr>
        <w:t>koju</w:t>
      </w:r>
      <w:proofErr w:type="spellEnd"/>
      <w:r w:rsidRPr="00833762">
        <w:rPr>
          <w:color w:val="2A2A2A"/>
          <w:spacing w:val="41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05"/>
          <w:sz w:val="22"/>
          <w:szCs w:val="22"/>
        </w:rPr>
        <w:t>zastupa</w:t>
      </w:r>
      <w:proofErr w:type="spellEnd"/>
      <w:r w:rsidRPr="00833762">
        <w:rPr>
          <w:color w:val="2A2A2A"/>
          <w:spacing w:val="56"/>
          <w:w w:val="118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05"/>
          <w:sz w:val="22"/>
          <w:szCs w:val="22"/>
        </w:rPr>
        <w:t>direktor</w:t>
      </w:r>
      <w:proofErr w:type="spellEnd"/>
      <w:r w:rsidRPr="00833762">
        <w:rPr>
          <w:color w:val="2A2A2A"/>
          <w:spacing w:val="35"/>
          <w:w w:val="105"/>
          <w:sz w:val="22"/>
          <w:szCs w:val="22"/>
        </w:rPr>
        <w:t xml:space="preserve"> </w:t>
      </w:r>
      <w:r w:rsidRPr="00833762">
        <w:rPr>
          <w:color w:val="2A2A2A"/>
          <w:w w:val="105"/>
          <w:sz w:val="22"/>
          <w:szCs w:val="22"/>
        </w:rPr>
        <w:t>Andrija</w:t>
      </w:r>
      <w:r w:rsidRPr="00833762">
        <w:rPr>
          <w:color w:val="2A2A2A"/>
          <w:spacing w:val="48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05"/>
          <w:sz w:val="22"/>
          <w:szCs w:val="22"/>
        </w:rPr>
        <w:t>Lisicar</w:t>
      </w:r>
      <w:proofErr w:type="spellEnd"/>
      <w:r w:rsidRPr="00833762">
        <w:rPr>
          <w:color w:val="2A2A2A"/>
          <w:w w:val="105"/>
          <w:sz w:val="22"/>
          <w:szCs w:val="22"/>
        </w:rPr>
        <w:t xml:space="preserve">, </w:t>
      </w:r>
      <w:r w:rsidRPr="00833762">
        <w:rPr>
          <w:color w:val="2A2A2A"/>
          <w:spacing w:val="17"/>
          <w:w w:val="105"/>
          <w:sz w:val="22"/>
          <w:szCs w:val="22"/>
        </w:rPr>
        <w:t xml:space="preserve"> </w:t>
      </w:r>
      <w:r w:rsidRPr="00833762">
        <w:rPr>
          <w:color w:val="2A2A2A"/>
          <w:sz w:val="22"/>
          <w:szCs w:val="22"/>
        </w:rPr>
        <w:t>(</w:t>
      </w:r>
      <w:r w:rsidRPr="00833762">
        <w:rPr>
          <w:color w:val="2A2A2A"/>
          <w:spacing w:val="37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u</w:t>
      </w:r>
      <w:r w:rsidRPr="00833762">
        <w:rPr>
          <w:color w:val="2A2A2A"/>
          <w:spacing w:val="3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05"/>
          <w:sz w:val="22"/>
          <w:szCs w:val="22"/>
        </w:rPr>
        <w:t>daljnjem</w:t>
      </w:r>
      <w:proofErr w:type="spellEnd"/>
      <w:r w:rsidRPr="00833762">
        <w:rPr>
          <w:color w:val="2A2A2A"/>
          <w:spacing w:val="62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05"/>
          <w:sz w:val="22"/>
          <w:szCs w:val="22"/>
        </w:rPr>
        <w:t>tekstu</w:t>
      </w:r>
      <w:proofErr w:type="spellEnd"/>
      <w:r w:rsidRPr="00833762">
        <w:rPr>
          <w:color w:val="2A2A2A"/>
          <w:w w:val="105"/>
          <w:sz w:val="22"/>
          <w:szCs w:val="22"/>
        </w:rPr>
        <w:t>:</w:t>
      </w:r>
      <w:r w:rsidRPr="00833762">
        <w:rPr>
          <w:color w:val="2A2A2A"/>
          <w:spacing w:val="54"/>
          <w:w w:val="105"/>
          <w:sz w:val="22"/>
          <w:szCs w:val="22"/>
        </w:rPr>
        <w:t xml:space="preserve"> </w:t>
      </w:r>
      <w:r w:rsidRPr="00833762">
        <w:rPr>
          <w:color w:val="2A2A2A"/>
          <w:w w:val="105"/>
          <w:sz w:val="22"/>
          <w:szCs w:val="22"/>
        </w:rPr>
        <w:t xml:space="preserve">DUZNIK), </w:t>
      </w:r>
      <w:r w:rsidRPr="00833762">
        <w:rPr>
          <w:color w:val="2A2A2A"/>
          <w:spacing w:val="12"/>
          <w:w w:val="105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s</w:t>
      </w:r>
      <w:r w:rsidRPr="00833762">
        <w:rPr>
          <w:color w:val="2A2A2A"/>
          <w:spacing w:val="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05"/>
          <w:sz w:val="22"/>
          <w:szCs w:val="22"/>
        </w:rPr>
        <w:t>druge</w:t>
      </w:r>
      <w:proofErr w:type="spellEnd"/>
      <w:r w:rsidRPr="00833762">
        <w:rPr>
          <w:color w:val="2A2A2A"/>
          <w:spacing w:val="50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05"/>
          <w:sz w:val="22"/>
          <w:szCs w:val="22"/>
        </w:rPr>
        <w:t>strane</w:t>
      </w:r>
      <w:proofErr w:type="spellEnd"/>
      <w:r w:rsidRPr="00833762">
        <w:rPr>
          <w:color w:val="3F3F3F"/>
          <w:w w:val="105"/>
          <w:sz w:val="22"/>
          <w:szCs w:val="22"/>
        </w:rPr>
        <w:t>,</w:t>
      </w:r>
      <w:r w:rsidRPr="00833762">
        <w:rPr>
          <w:color w:val="3F3F3F"/>
          <w:w w:val="119"/>
          <w:sz w:val="22"/>
          <w:szCs w:val="22"/>
        </w:rPr>
        <w:t xml:space="preserve"> </w:t>
      </w:r>
      <w:proofErr w:type="spellStart"/>
      <w:r w:rsidR="00801882" w:rsidRPr="00833762">
        <w:rPr>
          <w:color w:val="3F3F3F"/>
          <w:w w:val="105"/>
          <w:sz w:val="22"/>
          <w:szCs w:val="22"/>
        </w:rPr>
        <w:t>zaključ</w:t>
      </w:r>
      <w:r w:rsidRPr="00833762">
        <w:rPr>
          <w:color w:val="3F3F3F"/>
          <w:w w:val="105"/>
          <w:sz w:val="22"/>
          <w:szCs w:val="22"/>
        </w:rPr>
        <w:t>ili</w:t>
      </w:r>
      <w:proofErr w:type="spellEnd"/>
      <w:r w:rsidRPr="00833762">
        <w:rPr>
          <w:color w:val="3F3F3F"/>
          <w:spacing w:val="60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su</w:t>
      </w:r>
      <w:proofErr w:type="spellEnd"/>
      <w:r w:rsidRPr="00833762">
        <w:rPr>
          <w:color w:val="2A2A2A"/>
          <w:spacing w:val="35"/>
          <w:w w:val="110"/>
          <w:sz w:val="22"/>
          <w:szCs w:val="22"/>
        </w:rPr>
        <w:t xml:space="preserve"> </w:t>
      </w:r>
      <w:r w:rsidRPr="00833762">
        <w:rPr>
          <w:color w:val="2A2A2A"/>
          <w:w w:val="105"/>
          <w:sz w:val="22"/>
          <w:szCs w:val="22"/>
        </w:rPr>
        <w:t xml:space="preserve">dana </w:t>
      </w:r>
      <w:r w:rsidRPr="00833762">
        <w:rPr>
          <w:color w:val="3F3F3F"/>
          <w:w w:val="105"/>
          <w:sz w:val="22"/>
          <w:szCs w:val="22"/>
        </w:rPr>
        <w:t>20</w:t>
      </w:r>
      <w:r w:rsidRPr="00833762">
        <w:rPr>
          <w:color w:val="3F3F3F"/>
          <w:spacing w:val="-7"/>
          <w:w w:val="105"/>
          <w:sz w:val="22"/>
          <w:szCs w:val="22"/>
        </w:rPr>
        <w:t xml:space="preserve"> </w:t>
      </w:r>
      <w:r w:rsidRPr="00833762">
        <w:rPr>
          <w:color w:val="151515"/>
          <w:spacing w:val="-41"/>
          <w:w w:val="110"/>
          <w:sz w:val="22"/>
          <w:szCs w:val="22"/>
        </w:rPr>
        <w:t>1</w:t>
      </w:r>
      <w:r w:rsidRPr="00833762">
        <w:rPr>
          <w:color w:val="151515"/>
          <w:w w:val="110"/>
          <w:sz w:val="22"/>
          <w:szCs w:val="22"/>
        </w:rPr>
        <w:t>6.</w:t>
      </w:r>
      <w:r w:rsidRPr="00833762">
        <w:rPr>
          <w:color w:val="151515"/>
          <w:spacing w:val="3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05"/>
          <w:sz w:val="22"/>
          <w:szCs w:val="22"/>
        </w:rPr>
        <w:t>godine</w:t>
      </w:r>
      <w:proofErr w:type="spellEnd"/>
      <w:r w:rsidRPr="00833762">
        <w:rPr>
          <w:color w:val="2A2A2A"/>
          <w:w w:val="105"/>
          <w:sz w:val="22"/>
          <w:szCs w:val="22"/>
        </w:rPr>
        <w:t xml:space="preserve">, </w:t>
      </w:r>
      <w:r w:rsidRPr="00833762">
        <w:rPr>
          <w:color w:val="2A2A2A"/>
          <w:spacing w:val="30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05"/>
          <w:sz w:val="22"/>
          <w:szCs w:val="22"/>
        </w:rPr>
        <w:t>slijedeću</w:t>
      </w:r>
      <w:proofErr w:type="spellEnd"/>
    </w:p>
    <w:p w:rsidRDefault="00380787" w:rsidP="00380787" w:rsidR="00380787" w:rsidRPr="00833762">
      <w:pPr>
        <w:rPr>
          <w:sz w:val="22"/>
          <w:szCs w:val="22"/>
        </w:rPr>
      </w:pPr>
    </w:p>
    <w:p w:rsidRDefault="00380787" w:rsidP="00380787" w:rsidR="00380787" w:rsidRPr="00833762">
      <w:pPr>
        <w:tabs>
          <w:tab w:pos="4249" w:val="left"/>
        </w:tabs>
        <w:ind w:left="849"/>
        <w:jc w:val="center"/>
        <w:rPr>
          <w:rFonts w:cs="Courier New" w:eastAsia="Courier New" w:hAnsi="Courier New" w:ascii="Courier New"/>
          <w:sz w:val="22"/>
          <w:szCs w:val="22"/>
        </w:rPr>
      </w:pPr>
      <w:r w:rsidRPr="00833762">
        <w:rPr>
          <w:rFonts w:ascii="Courier New"/>
          <w:b/>
          <w:i/>
          <w:color w:val="050505"/>
          <w:sz w:val="22"/>
          <w:szCs w:val="22"/>
        </w:rPr>
        <w:t>I</w:t>
      </w:r>
      <w:r w:rsidRPr="00833762">
        <w:rPr>
          <w:rFonts w:ascii="Courier New"/>
          <w:b/>
          <w:i/>
          <w:color w:val="050505"/>
          <w:spacing w:val="-135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w w:val="105"/>
          <w:sz w:val="22"/>
          <w:szCs w:val="22"/>
        </w:rPr>
        <w:t>Z</w:t>
      </w:r>
      <w:r w:rsidRPr="00833762">
        <w:rPr>
          <w:rFonts w:ascii="Courier New"/>
          <w:b/>
          <w:i/>
          <w:color w:val="050505"/>
          <w:spacing w:val="-103"/>
          <w:w w:val="105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sz w:val="22"/>
          <w:szCs w:val="22"/>
        </w:rPr>
        <w:t>V</w:t>
      </w:r>
      <w:r w:rsidRPr="00833762">
        <w:rPr>
          <w:rFonts w:ascii="Courier New"/>
          <w:b/>
          <w:i/>
          <w:color w:val="050505"/>
          <w:spacing w:val="-110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w w:val="105"/>
          <w:sz w:val="22"/>
          <w:szCs w:val="22"/>
        </w:rPr>
        <w:t>A</w:t>
      </w:r>
      <w:r w:rsidRPr="00833762">
        <w:rPr>
          <w:rFonts w:ascii="Courier New"/>
          <w:b/>
          <w:i/>
          <w:color w:val="050505"/>
          <w:spacing w:val="-71"/>
          <w:w w:val="105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w w:val="105"/>
          <w:sz w:val="22"/>
          <w:szCs w:val="22"/>
        </w:rPr>
        <w:t>N</w:t>
      </w:r>
      <w:r w:rsidRPr="00833762">
        <w:rPr>
          <w:rFonts w:ascii="Courier New"/>
          <w:b/>
          <w:i/>
          <w:color w:val="050505"/>
          <w:spacing w:val="-104"/>
          <w:w w:val="105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w w:val="105"/>
          <w:sz w:val="22"/>
          <w:szCs w:val="22"/>
        </w:rPr>
        <w:t>S</w:t>
      </w:r>
      <w:r w:rsidRPr="00833762">
        <w:rPr>
          <w:rFonts w:ascii="Courier New"/>
          <w:b/>
          <w:i/>
          <w:color w:val="050505"/>
          <w:spacing w:val="-93"/>
          <w:w w:val="105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w w:val="105"/>
          <w:sz w:val="22"/>
          <w:szCs w:val="22"/>
        </w:rPr>
        <w:t>U</w:t>
      </w:r>
      <w:r w:rsidRPr="00833762">
        <w:rPr>
          <w:rFonts w:ascii="Courier New"/>
          <w:b/>
          <w:i/>
          <w:color w:val="050505"/>
          <w:spacing w:val="-124"/>
          <w:w w:val="105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w w:val="105"/>
          <w:sz w:val="22"/>
          <w:szCs w:val="22"/>
        </w:rPr>
        <w:t>D</w:t>
      </w:r>
      <w:r w:rsidRPr="00833762">
        <w:rPr>
          <w:rFonts w:ascii="Courier New"/>
          <w:b/>
          <w:i/>
          <w:color w:val="050505"/>
          <w:spacing w:val="-95"/>
          <w:w w:val="105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w w:val="105"/>
          <w:sz w:val="22"/>
          <w:szCs w:val="22"/>
        </w:rPr>
        <w:t>S</w:t>
      </w:r>
      <w:r w:rsidRPr="00833762">
        <w:rPr>
          <w:rFonts w:ascii="Courier New"/>
          <w:b/>
          <w:i/>
          <w:color w:val="050505"/>
          <w:spacing w:val="-121"/>
          <w:w w:val="105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w w:val="105"/>
          <w:sz w:val="22"/>
          <w:szCs w:val="22"/>
        </w:rPr>
        <w:t>K</w:t>
      </w:r>
      <w:r w:rsidRPr="00833762">
        <w:rPr>
          <w:rFonts w:ascii="Courier New"/>
          <w:b/>
          <w:i/>
          <w:color w:val="050505"/>
          <w:spacing w:val="-67"/>
          <w:w w:val="105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w w:val="105"/>
          <w:sz w:val="22"/>
          <w:szCs w:val="22"/>
        </w:rPr>
        <w:t>U</w:t>
      </w:r>
      <w:r w:rsidRPr="00833762">
        <w:rPr>
          <w:rFonts w:ascii="Courier New"/>
          <w:b/>
          <w:i/>
          <w:color w:val="050505"/>
          <w:w w:val="105"/>
          <w:sz w:val="22"/>
          <w:szCs w:val="22"/>
        </w:rPr>
        <w:tab/>
        <w:t>N</w:t>
      </w:r>
      <w:r w:rsidRPr="00833762">
        <w:rPr>
          <w:rFonts w:ascii="Courier New"/>
          <w:b/>
          <w:i/>
          <w:color w:val="050505"/>
          <w:spacing w:val="-116"/>
          <w:w w:val="105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sz w:val="22"/>
          <w:szCs w:val="22"/>
        </w:rPr>
        <w:t>A</w:t>
      </w:r>
      <w:r w:rsidRPr="00833762">
        <w:rPr>
          <w:rFonts w:ascii="Courier New"/>
          <w:b/>
          <w:i/>
          <w:color w:val="050505"/>
          <w:spacing w:val="-31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w w:val="105"/>
          <w:sz w:val="22"/>
          <w:szCs w:val="22"/>
        </w:rPr>
        <w:t>G</w:t>
      </w:r>
      <w:r w:rsidRPr="00833762">
        <w:rPr>
          <w:rFonts w:ascii="Courier New"/>
          <w:b/>
          <w:i/>
          <w:color w:val="050505"/>
          <w:spacing w:val="-93"/>
          <w:w w:val="105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w w:val="105"/>
          <w:sz w:val="22"/>
          <w:szCs w:val="22"/>
        </w:rPr>
        <w:t>O</w:t>
      </w:r>
      <w:r w:rsidRPr="00833762">
        <w:rPr>
          <w:rFonts w:ascii="Courier New"/>
          <w:b/>
          <w:i/>
          <w:color w:val="050505"/>
          <w:spacing w:val="-110"/>
          <w:w w:val="105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w w:val="105"/>
          <w:sz w:val="22"/>
          <w:szCs w:val="22"/>
        </w:rPr>
        <w:t>D</w:t>
      </w:r>
      <w:r w:rsidRPr="00833762">
        <w:rPr>
          <w:rFonts w:ascii="Courier New"/>
          <w:b/>
          <w:i/>
          <w:color w:val="050505"/>
          <w:spacing w:val="-95"/>
          <w:w w:val="105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w w:val="105"/>
          <w:sz w:val="22"/>
          <w:szCs w:val="22"/>
        </w:rPr>
        <w:t>B</w:t>
      </w:r>
      <w:r w:rsidRPr="00833762">
        <w:rPr>
          <w:rFonts w:ascii="Courier New"/>
          <w:b/>
          <w:i/>
          <w:color w:val="050505"/>
          <w:spacing w:val="-67"/>
          <w:w w:val="105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w w:val="105"/>
          <w:sz w:val="22"/>
          <w:szCs w:val="22"/>
        </w:rPr>
        <w:t>U</w:t>
      </w:r>
    </w:p>
    <w:p w:rsidRDefault="00380787" w:rsidP="00380787" w:rsidR="00380787" w:rsidRPr="00833762">
      <w:pPr>
        <w:ind w:left="933"/>
        <w:jc w:val="center"/>
        <w:rPr>
          <w:rFonts w:cs="Arial" w:eastAsia="Arial" w:hAnsi="Arial" w:ascii="Arial"/>
          <w:sz w:val="22"/>
          <w:szCs w:val="22"/>
        </w:rPr>
      </w:pPr>
      <w:r w:rsidRPr="00833762">
        <w:rPr>
          <w:rFonts w:ascii="Arial"/>
          <w:color w:val="2A2A2A"/>
          <w:w w:val="295"/>
          <w:sz w:val="22"/>
          <w:szCs w:val="22"/>
        </w:rPr>
        <w:t>I</w:t>
      </w:r>
    </w:p>
    <w:p w:rsidRDefault="00380787" w:rsidP="00380787" w:rsidR="00380787" w:rsidRPr="00833762">
      <w:pPr>
        <w:spacing w:before="7"/>
        <w:rPr>
          <w:rFonts w:cs="Arial" w:eastAsia="Arial" w:hAnsi="Arial" w:ascii="Arial"/>
          <w:sz w:val="22"/>
          <w:szCs w:val="22"/>
        </w:rPr>
      </w:pPr>
    </w:p>
    <w:p w:rsidRDefault="00380787" w:rsidP="00801882" w:rsidR="00380787" w:rsidRPr="00833762">
      <w:pPr>
        <w:pStyle w:val="Tijeloteksta"/>
        <w:spacing w:lineRule="auto" w:line="234"/>
        <w:ind w:right="277" w:left="911"/>
        <w:jc w:val="both"/>
        <w:rPr>
          <w:sz w:val="22"/>
          <w:szCs w:val="22"/>
        </w:rPr>
      </w:pPr>
      <w:proofErr w:type="spellStart"/>
      <w:r w:rsidRPr="00833762">
        <w:rPr>
          <w:color w:val="3F3F3F"/>
          <w:w w:val="115"/>
          <w:sz w:val="22"/>
          <w:szCs w:val="22"/>
        </w:rPr>
        <w:t>Stranke</w:t>
      </w:r>
      <w:proofErr w:type="spellEnd"/>
      <w:r w:rsidRPr="00833762">
        <w:rPr>
          <w:color w:val="3F3F3F"/>
          <w:spacing w:val="-1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utvrduju</w:t>
      </w:r>
      <w:proofErr w:type="spellEnd"/>
      <w:r w:rsidRPr="00833762">
        <w:rPr>
          <w:color w:val="2A2A2A"/>
          <w:spacing w:val="14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da</w:t>
      </w:r>
      <w:r w:rsidRPr="00833762">
        <w:rPr>
          <w:color w:val="2A2A2A"/>
          <w:spacing w:val="-1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pristupaju</w:t>
      </w:r>
      <w:proofErr w:type="spellEnd"/>
      <w:r w:rsidRPr="00833762">
        <w:rPr>
          <w:color w:val="2A2A2A"/>
          <w:spacing w:val="4"/>
          <w:w w:val="115"/>
          <w:sz w:val="22"/>
          <w:szCs w:val="22"/>
        </w:rPr>
        <w:t xml:space="preserve"> </w:t>
      </w:r>
      <w:proofErr w:type="spellStart"/>
      <w:r w:rsidR="00801882" w:rsidRPr="00833762">
        <w:rPr>
          <w:color w:val="3F3F3F"/>
          <w:w w:val="115"/>
          <w:sz w:val="22"/>
          <w:szCs w:val="22"/>
        </w:rPr>
        <w:t>zaključ</w:t>
      </w:r>
      <w:r w:rsidRPr="00833762">
        <w:rPr>
          <w:color w:val="3F3F3F"/>
          <w:w w:val="115"/>
          <w:sz w:val="22"/>
          <w:szCs w:val="22"/>
        </w:rPr>
        <w:t>enju</w:t>
      </w:r>
      <w:proofErr w:type="spellEnd"/>
      <w:r w:rsidRPr="00833762">
        <w:rPr>
          <w:color w:val="3F3F3F"/>
          <w:spacing w:val="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ove</w:t>
      </w:r>
      <w:proofErr w:type="spellEnd"/>
      <w:r w:rsidRPr="00833762">
        <w:rPr>
          <w:color w:val="2A2A2A"/>
          <w:spacing w:val="-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Nagodbe</w:t>
      </w:r>
      <w:proofErr w:type="spellEnd"/>
      <w:r w:rsidRPr="00833762">
        <w:rPr>
          <w:color w:val="2A2A2A"/>
          <w:spacing w:val="11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u</w:t>
      </w:r>
      <w:r w:rsidRPr="00833762">
        <w:rPr>
          <w:color w:val="2A2A2A"/>
          <w:spacing w:val="-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dobroj</w:t>
      </w:r>
      <w:proofErr w:type="spellEnd"/>
      <w:r w:rsidRPr="00833762">
        <w:rPr>
          <w:color w:val="2A2A2A"/>
          <w:spacing w:val="-1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5"/>
          <w:sz w:val="22"/>
          <w:szCs w:val="22"/>
        </w:rPr>
        <w:t>vjeri</w:t>
      </w:r>
      <w:proofErr w:type="spellEnd"/>
      <w:r w:rsidRPr="00833762">
        <w:rPr>
          <w:color w:val="3F3F3F"/>
          <w:w w:val="115"/>
          <w:sz w:val="22"/>
          <w:szCs w:val="22"/>
        </w:rPr>
        <w:t>,</w:t>
      </w:r>
      <w:r w:rsidRPr="00833762">
        <w:rPr>
          <w:color w:val="3F3F3F"/>
          <w:spacing w:val="2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a</w:t>
      </w:r>
      <w:r w:rsidRPr="00833762">
        <w:rPr>
          <w:color w:val="2A2A2A"/>
          <w:spacing w:val="-18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u</w:t>
      </w:r>
      <w:r w:rsidRPr="00833762">
        <w:rPr>
          <w:color w:val="2A2A2A"/>
          <w:w w:val="126"/>
          <w:sz w:val="22"/>
          <w:szCs w:val="22"/>
        </w:rPr>
        <w:t xml:space="preserve"> </w:t>
      </w:r>
      <w:proofErr w:type="spellStart"/>
      <w:r w:rsidRPr="00833762">
        <w:rPr>
          <w:color w:val="3F3F3F"/>
          <w:spacing w:val="-2"/>
          <w:w w:val="115"/>
          <w:sz w:val="22"/>
          <w:szCs w:val="22"/>
        </w:rPr>
        <w:t>sk</w:t>
      </w:r>
      <w:r w:rsidRPr="00833762">
        <w:rPr>
          <w:color w:val="151515"/>
          <w:spacing w:val="-2"/>
          <w:w w:val="115"/>
          <w:sz w:val="22"/>
          <w:szCs w:val="22"/>
        </w:rPr>
        <w:t>ladu</w:t>
      </w:r>
      <w:proofErr w:type="spellEnd"/>
      <w:r w:rsidRPr="00833762">
        <w:rPr>
          <w:color w:val="151515"/>
          <w:spacing w:val="-6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s</w:t>
      </w:r>
      <w:r w:rsidRPr="00833762">
        <w:rPr>
          <w:color w:val="2A2A2A"/>
          <w:spacing w:val="-3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načelom</w:t>
      </w:r>
      <w:proofErr w:type="spellEnd"/>
      <w:r w:rsidRPr="00833762">
        <w:rPr>
          <w:color w:val="2A2A2A"/>
          <w:spacing w:val="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savjesnosti</w:t>
      </w:r>
      <w:proofErr w:type="spellEnd"/>
      <w:r w:rsidRPr="00833762">
        <w:rPr>
          <w:color w:val="2A2A2A"/>
          <w:spacing w:val="-1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i</w:t>
      </w:r>
      <w:proofErr w:type="spellEnd"/>
      <w:r w:rsidRPr="00833762">
        <w:rPr>
          <w:color w:val="2A2A2A"/>
          <w:spacing w:val="-1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poštenja</w:t>
      </w:r>
      <w:proofErr w:type="spellEnd"/>
      <w:r w:rsidRPr="00833762">
        <w:rPr>
          <w:color w:val="2A2A2A"/>
          <w:w w:val="115"/>
          <w:sz w:val="22"/>
          <w:szCs w:val="22"/>
        </w:rPr>
        <w:t>,</w:t>
      </w:r>
      <w:r w:rsidRPr="00833762">
        <w:rPr>
          <w:color w:val="2A2A2A"/>
          <w:spacing w:val="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kako</w:t>
      </w:r>
      <w:proofErr w:type="spellEnd"/>
      <w:r w:rsidRPr="00833762">
        <w:rPr>
          <w:color w:val="2A2A2A"/>
          <w:spacing w:val="-7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bi</w:t>
      </w:r>
      <w:r w:rsidRPr="00833762">
        <w:rPr>
          <w:color w:val="2A2A2A"/>
          <w:spacing w:val="-2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riješili</w:t>
      </w:r>
      <w:proofErr w:type="spellEnd"/>
      <w:r w:rsidRPr="00833762">
        <w:rPr>
          <w:color w:val="2A2A2A"/>
          <w:spacing w:val="-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svoje</w:t>
      </w:r>
      <w:proofErr w:type="spellEnd"/>
      <w:r w:rsidRPr="00833762">
        <w:rPr>
          <w:color w:val="2A2A2A"/>
          <w:spacing w:val="-1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5"/>
          <w:sz w:val="22"/>
          <w:szCs w:val="22"/>
        </w:rPr>
        <w:t>međusobne</w:t>
      </w:r>
      <w:proofErr w:type="spellEnd"/>
      <w:r w:rsidRPr="00833762">
        <w:rPr>
          <w:color w:val="3F3F3F"/>
          <w:spacing w:val="24"/>
          <w:w w:val="113"/>
          <w:sz w:val="22"/>
          <w:szCs w:val="22"/>
        </w:rPr>
        <w:t xml:space="preserve"> </w:t>
      </w:r>
      <w:proofErr w:type="spellStart"/>
      <w:r w:rsidRPr="00833762">
        <w:rPr>
          <w:color w:val="3F3F3F"/>
          <w:spacing w:val="-2"/>
          <w:w w:val="115"/>
          <w:sz w:val="22"/>
          <w:szCs w:val="22"/>
        </w:rPr>
        <w:t>odnose</w:t>
      </w:r>
      <w:proofErr w:type="spellEnd"/>
      <w:r w:rsidRPr="00833762">
        <w:rPr>
          <w:color w:val="3F3F3F"/>
          <w:spacing w:val="-2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nastale</w:t>
      </w:r>
      <w:proofErr w:type="spellEnd"/>
      <w:r w:rsidRPr="00833762">
        <w:rPr>
          <w:color w:val="2A2A2A"/>
          <w:spacing w:val="-6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u</w:t>
      </w:r>
      <w:r w:rsidRPr="00833762">
        <w:rPr>
          <w:color w:val="3F3F3F"/>
          <w:spacing w:val="-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svezi</w:t>
      </w:r>
      <w:proofErr w:type="spellEnd"/>
      <w:r w:rsidRPr="00833762">
        <w:rPr>
          <w:color w:val="2A2A2A"/>
          <w:spacing w:val="-1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pravomoćne</w:t>
      </w:r>
      <w:proofErr w:type="spellEnd"/>
      <w:r w:rsidRPr="00833762">
        <w:rPr>
          <w:color w:val="2A2A2A"/>
          <w:spacing w:val="1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i</w:t>
      </w:r>
      <w:proofErr w:type="spellEnd"/>
      <w:r w:rsidRPr="00833762">
        <w:rPr>
          <w:color w:val="2A2A2A"/>
          <w:spacing w:val="-1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ovršne</w:t>
      </w:r>
      <w:proofErr w:type="spellEnd"/>
      <w:r w:rsidRPr="00833762">
        <w:rPr>
          <w:color w:val="2A2A2A"/>
          <w:spacing w:val="-1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presude</w:t>
      </w:r>
      <w:proofErr w:type="spellEnd"/>
      <w:r w:rsidRPr="00833762">
        <w:rPr>
          <w:color w:val="2A2A2A"/>
          <w:spacing w:val="-1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Trgovačkog</w:t>
      </w:r>
      <w:proofErr w:type="spellEnd"/>
      <w:r w:rsidRPr="00833762">
        <w:rPr>
          <w:color w:val="2A2A2A"/>
          <w:spacing w:val="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suda</w:t>
      </w:r>
      <w:proofErr w:type="spellEnd"/>
      <w:r w:rsidRPr="00833762">
        <w:rPr>
          <w:color w:val="2A2A2A"/>
          <w:spacing w:val="-21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u</w:t>
      </w:r>
      <w:r w:rsidRPr="00833762">
        <w:rPr>
          <w:color w:val="2A2A2A"/>
          <w:spacing w:val="23"/>
          <w:w w:val="126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5"/>
          <w:sz w:val="22"/>
          <w:szCs w:val="22"/>
        </w:rPr>
        <w:t>Zagrebu</w:t>
      </w:r>
      <w:proofErr w:type="spellEnd"/>
      <w:r w:rsidRPr="00833762">
        <w:rPr>
          <w:color w:val="3F3F3F"/>
          <w:w w:val="115"/>
          <w:sz w:val="22"/>
          <w:szCs w:val="22"/>
        </w:rPr>
        <w:t>,</w:t>
      </w:r>
      <w:r w:rsidRPr="00833762">
        <w:rPr>
          <w:color w:val="3F3F3F"/>
          <w:spacing w:val="9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posl.br.</w:t>
      </w:r>
      <w:r w:rsidRPr="00833762">
        <w:rPr>
          <w:color w:val="2A2A2A"/>
          <w:spacing w:val="7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P-</w:t>
      </w:r>
      <w:r w:rsidRPr="00833762">
        <w:rPr>
          <w:color w:val="2A2A2A"/>
          <w:spacing w:val="-4"/>
          <w:w w:val="115"/>
          <w:sz w:val="22"/>
          <w:szCs w:val="22"/>
        </w:rPr>
        <w:t>1</w:t>
      </w:r>
      <w:r w:rsidRPr="00833762">
        <w:rPr>
          <w:color w:val="2A2A2A"/>
          <w:w w:val="115"/>
          <w:sz w:val="22"/>
          <w:szCs w:val="22"/>
        </w:rPr>
        <w:t>474/</w:t>
      </w:r>
      <w:r w:rsidRPr="00833762">
        <w:rPr>
          <w:color w:val="2A2A2A"/>
          <w:spacing w:val="-15"/>
          <w:w w:val="115"/>
          <w:sz w:val="22"/>
          <w:szCs w:val="22"/>
        </w:rPr>
        <w:t xml:space="preserve"> </w:t>
      </w:r>
      <w:r w:rsidRPr="00833762">
        <w:rPr>
          <w:color w:val="2A2A2A"/>
          <w:spacing w:val="-42"/>
          <w:w w:val="115"/>
          <w:sz w:val="22"/>
          <w:szCs w:val="22"/>
        </w:rPr>
        <w:t>1</w:t>
      </w:r>
      <w:r w:rsidRPr="00833762">
        <w:rPr>
          <w:color w:val="2A2A2A"/>
          <w:w w:val="115"/>
          <w:sz w:val="22"/>
          <w:szCs w:val="22"/>
        </w:rPr>
        <w:t>3</w:t>
      </w:r>
      <w:r w:rsidRPr="00833762">
        <w:rPr>
          <w:color w:val="2A2A2A"/>
          <w:spacing w:val="-28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od</w:t>
      </w:r>
      <w:r w:rsidRPr="00833762">
        <w:rPr>
          <w:color w:val="2A2A2A"/>
          <w:spacing w:val="1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30.</w:t>
      </w:r>
      <w:r w:rsidRPr="00833762">
        <w:rPr>
          <w:color w:val="3F3F3F"/>
          <w:spacing w:val="-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travnja</w:t>
      </w:r>
      <w:proofErr w:type="spellEnd"/>
      <w:r w:rsidRPr="00833762">
        <w:rPr>
          <w:color w:val="2A2A2A"/>
          <w:w w:val="115"/>
          <w:sz w:val="22"/>
          <w:szCs w:val="22"/>
        </w:rPr>
        <w:t xml:space="preserve"> 20</w:t>
      </w:r>
      <w:r w:rsidRPr="00833762">
        <w:rPr>
          <w:color w:val="2A2A2A"/>
          <w:spacing w:val="-6"/>
          <w:w w:val="115"/>
          <w:sz w:val="22"/>
          <w:szCs w:val="22"/>
        </w:rPr>
        <w:t>1</w:t>
      </w:r>
      <w:r w:rsidRPr="00833762">
        <w:rPr>
          <w:color w:val="2A2A2A"/>
          <w:w w:val="115"/>
          <w:sz w:val="22"/>
          <w:szCs w:val="22"/>
        </w:rPr>
        <w:t>4.</w:t>
      </w:r>
      <w:r w:rsidRPr="00833762">
        <w:rPr>
          <w:color w:val="2A2A2A"/>
          <w:spacing w:val="-1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5"/>
          <w:sz w:val="22"/>
          <w:szCs w:val="22"/>
        </w:rPr>
        <w:t>godine</w:t>
      </w:r>
      <w:proofErr w:type="spellEnd"/>
      <w:r w:rsidRPr="00833762">
        <w:rPr>
          <w:color w:val="3F3F3F"/>
          <w:w w:val="115"/>
          <w:sz w:val="22"/>
          <w:szCs w:val="22"/>
        </w:rPr>
        <w:t>,</w:t>
      </w:r>
      <w:r w:rsidRPr="00833762">
        <w:rPr>
          <w:color w:val="3F3F3F"/>
          <w:spacing w:val="1"/>
          <w:w w:val="115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5"/>
          <w:sz w:val="22"/>
          <w:szCs w:val="22"/>
        </w:rPr>
        <w:t>potvrđ</w:t>
      </w:r>
      <w:r w:rsidRPr="00833762">
        <w:rPr>
          <w:color w:val="2A2A2A"/>
          <w:w w:val="115"/>
          <w:sz w:val="22"/>
          <w:szCs w:val="22"/>
        </w:rPr>
        <w:t>ene</w:t>
      </w:r>
      <w:proofErr w:type="spellEnd"/>
      <w:r w:rsidRPr="00833762">
        <w:rPr>
          <w:color w:val="2A2A2A"/>
          <w:w w:val="111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5"/>
          <w:sz w:val="22"/>
          <w:szCs w:val="22"/>
        </w:rPr>
        <w:t>presudom</w:t>
      </w:r>
      <w:proofErr w:type="spellEnd"/>
      <w:r w:rsidRPr="00833762">
        <w:rPr>
          <w:color w:val="3F3F3F"/>
          <w:spacing w:val="-2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Visokog</w:t>
      </w:r>
      <w:proofErr w:type="spellEnd"/>
      <w:r w:rsidRPr="00833762">
        <w:rPr>
          <w:color w:val="2A2A2A"/>
          <w:spacing w:val="-24"/>
          <w:w w:val="115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5"/>
          <w:sz w:val="22"/>
          <w:szCs w:val="22"/>
        </w:rPr>
        <w:t>trgovač</w:t>
      </w:r>
      <w:r w:rsidRPr="00833762">
        <w:rPr>
          <w:color w:val="2A2A2A"/>
          <w:w w:val="115"/>
          <w:sz w:val="22"/>
          <w:szCs w:val="22"/>
        </w:rPr>
        <w:t>kog</w:t>
      </w:r>
      <w:proofErr w:type="spellEnd"/>
      <w:r w:rsidRPr="00833762">
        <w:rPr>
          <w:color w:val="2A2A2A"/>
          <w:spacing w:val="-1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suda</w:t>
      </w:r>
      <w:proofErr w:type="spellEnd"/>
      <w:r w:rsidRPr="00833762">
        <w:rPr>
          <w:color w:val="2A2A2A"/>
          <w:spacing w:val="-36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u</w:t>
      </w:r>
      <w:r w:rsidRPr="00833762">
        <w:rPr>
          <w:color w:val="2A2A2A"/>
          <w:spacing w:val="-2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Republike</w:t>
      </w:r>
      <w:proofErr w:type="spellEnd"/>
      <w:r w:rsidRPr="00833762">
        <w:rPr>
          <w:color w:val="2A2A2A"/>
          <w:spacing w:val="-2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Hrvatske</w:t>
      </w:r>
      <w:proofErr w:type="spellEnd"/>
      <w:r w:rsidRPr="00833762">
        <w:rPr>
          <w:color w:val="2A2A2A"/>
          <w:w w:val="115"/>
          <w:sz w:val="22"/>
          <w:szCs w:val="22"/>
        </w:rPr>
        <w:t>,</w:t>
      </w:r>
      <w:r w:rsidRPr="00833762">
        <w:rPr>
          <w:color w:val="2A2A2A"/>
          <w:spacing w:val="-15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posl.br.</w:t>
      </w:r>
      <w:r w:rsidRPr="00833762">
        <w:rPr>
          <w:color w:val="2A2A2A"/>
          <w:spacing w:val="-20"/>
          <w:w w:val="115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5"/>
          <w:sz w:val="22"/>
          <w:szCs w:val="22"/>
        </w:rPr>
        <w:t>Pž</w:t>
      </w:r>
      <w:proofErr w:type="spellEnd"/>
      <w:r w:rsidRPr="00833762">
        <w:rPr>
          <w:color w:val="2A2A2A"/>
          <w:w w:val="115"/>
          <w:sz w:val="22"/>
          <w:szCs w:val="22"/>
        </w:rPr>
        <w:t>-</w:t>
      </w:r>
    </w:p>
    <w:p w:rsidRDefault="00380787" w:rsidP="00801882" w:rsidR="00380787" w:rsidRPr="00833762">
      <w:pPr>
        <w:pStyle w:val="Tijeloteksta"/>
        <w:spacing w:lineRule="auto" w:line="233"/>
        <w:ind w:right="70" w:left="911"/>
        <w:jc w:val="both"/>
        <w:rPr>
          <w:sz w:val="22"/>
          <w:szCs w:val="22"/>
        </w:rPr>
      </w:pPr>
      <w:r w:rsidRPr="00833762">
        <w:rPr>
          <w:color w:val="3F3F3F"/>
          <w:w w:val="110"/>
          <w:sz w:val="22"/>
          <w:szCs w:val="22"/>
        </w:rPr>
        <w:t>736/</w:t>
      </w:r>
      <w:r w:rsidRPr="00833762">
        <w:rPr>
          <w:color w:val="3F3F3F"/>
          <w:spacing w:val="-5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1</w:t>
      </w:r>
      <w:r w:rsidRPr="00833762">
        <w:rPr>
          <w:color w:val="2A2A2A"/>
          <w:spacing w:val="-30"/>
          <w:w w:val="110"/>
          <w:sz w:val="22"/>
          <w:szCs w:val="22"/>
        </w:rPr>
        <w:t>5</w:t>
      </w:r>
      <w:r w:rsidRPr="00833762">
        <w:rPr>
          <w:color w:val="606060"/>
          <w:spacing w:val="-4"/>
          <w:w w:val="110"/>
          <w:sz w:val="22"/>
          <w:szCs w:val="22"/>
        </w:rPr>
        <w:t>-</w:t>
      </w:r>
      <w:r w:rsidRPr="00833762">
        <w:rPr>
          <w:color w:val="3F3F3F"/>
          <w:w w:val="110"/>
          <w:sz w:val="22"/>
          <w:szCs w:val="22"/>
        </w:rPr>
        <w:t>7</w:t>
      </w:r>
      <w:r w:rsidRPr="00833762">
        <w:rPr>
          <w:color w:val="3F3F3F"/>
          <w:spacing w:val="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od</w:t>
      </w:r>
      <w:proofErr w:type="spellEnd"/>
      <w:r w:rsidRPr="00833762">
        <w:rPr>
          <w:color w:val="2A2A2A"/>
          <w:spacing w:val="22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01.</w:t>
      </w:r>
      <w:r w:rsidRPr="00833762">
        <w:rPr>
          <w:color w:val="2A2A2A"/>
          <w:spacing w:val="2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prosinca</w:t>
      </w:r>
      <w:proofErr w:type="spellEnd"/>
      <w:r w:rsidRPr="00833762">
        <w:rPr>
          <w:color w:val="2A2A2A"/>
          <w:spacing w:val="47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201</w:t>
      </w:r>
      <w:r w:rsidRPr="00833762">
        <w:rPr>
          <w:color w:val="2A2A2A"/>
          <w:spacing w:val="2"/>
          <w:w w:val="110"/>
          <w:sz w:val="22"/>
          <w:szCs w:val="22"/>
        </w:rPr>
        <w:t>5</w:t>
      </w:r>
      <w:r w:rsidRPr="00833762">
        <w:rPr>
          <w:color w:val="2A2A2A"/>
          <w:w w:val="110"/>
          <w:sz w:val="22"/>
          <w:szCs w:val="22"/>
        </w:rPr>
        <w:t>.</w:t>
      </w:r>
      <w:r w:rsidRPr="00833762">
        <w:rPr>
          <w:color w:val="2A2A2A"/>
          <w:spacing w:val="-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godine</w:t>
      </w:r>
      <w:proofErr w:type="spellEnd"/>
      <w:r w:rsidRPr="00833762">
        <w:rPr>
          <w:color w:val="3F3F3F"/>
          <w:spacing w:val="13"/>
          <w:w w:val="110"/>
          <w:sz w:val="22"/>
          <w:szCs w:val="22"/>
        </w:rPr>
        <w:t xml:space="preserve"> </w:t>
      </w:r>
      <w:r w:rsidRPr="00833762">
        <w:rPr>
          <w:color w:val="3F3F3F"/>
          <w:w w:val="110"/>
          <w:sz w:val="22"/>
          <w:szCs w:val="22"/>
        </w:rPr>
        <w:t>u</w:t>
      </w:r>
      <w:r w:rsidRPr="00833762">
        <w:rPr>
          <w:color w:val="3F3F3F"/>
          <w:spacing w:val="2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dijelu</w:t>
      </w:r>
      <w:proofErr w:type="spellEnd"/>
      <w:r w:rsidRPr="00833762">
        <w:rPr>
          <w:color w:val="2A2A2A"/>
          <w:spacing w:val="29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toe.</w:t>
      </w:r>
      <w:r w:rsidRPr="00833762">
        <w:rPr>
          <w:color w:val="2A2A2A"/>
          <w:spacing w:val="30"/>
          <w:w w:val="110"/>
          <w:sz w:val="22"/>
          <w:szCs w:val="22"/>
        </w:rPr>
        <w:t xml:space="preserve"> </w:t>
      </w:r>
      <w:r w:rsidRPr="00833762">
        <w:rPr>
          <w:color w:val="151515"/>
          <w:w w:val="110"/>
          <w:sz w:val="22"/>
          <w:szCs w:val="22"/>
        </w:rPr>
        <w:t>I</w:t>
      </w:r>
      <w:r w:rsidRPr="00833762">
        <w:rPr>
          <w:color w:val="151515"/>
          <w:spacing w:val="2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njene</w:t>
      </w:r>
      <w:proofErr w:type="spellEnd"/>
      <w:r w:rsidRPr="00833762">
        <w:rPr>
          <w:color w:val="2A2A2A"/>
          <w:spacing w:val="2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izreke</w:t>
      </w:r>
      <w:proofErr w:type="spellEnd"/>
      <w:r w:rsidRPr="00833762">
        <w:rPr>
          <w:color w:val="2A2A2A"/>
          <w:spacing w:val="2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kojim</w:t>
      </w:r>
      <w:proofErr w:type="spellEnd"/>
      <w:r w:rsidRPr="00833762">
        <w:rPr>
          <w:color w:val="2A2A2A"/>
          <w:spacing w:val="4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je</w:t>
      </w:r>
      <w:r w:rsidRPr="00833762">
        <w:rPr>
          <w:color w:val="2A2A2A"/>
          <w:w w:val="109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0"/>
          <w:sz w:val="22"/>
          <w:szCs w:val="22"/>
        </w:rPr>
        <w:t>nalož</w:t>
      </w:r>
      <w:r w:rsidRPr="00833762">
        <w:rPr>
          <w:color w:val="2A2A2A"/>
          <w:w w:val="110"/>
          <w:sz w:val="22"/>
          <w:szCs w:val="22"/>
        </w:rPr>
        <w:t>eno</w:t>
      </w:r>
      <w:proofErr w:type="spellEnd"/>
      <w:r w:rsidRPr="00833762">
        <w:rPr>
          <w:color w:val="2A2A2A"/>
          <w:spacing w:val="-5"/>
          <w:w w:val="110"/>
          <w:sz w:val="22"/>
          <w:szCs w:val="22"/>
        </w:rPr>
        <w:t xml:space="preserve"> </w:t>
      </w:r>
      <w:r w:rsidR="00801882" w:rsidRPr="00833762">
        <w:rPr>
          <w:color w:val="2A2A2A"/>
          <w:w w:val="110"/>
          <w:sz w:val="22"/>
          <w:szCs w:val="22"/>
        </w:rPr>
        <w:t>DUŽ</w:t>
      </w:r>
      <w:r w:rsidRPr="00833762">
        <w:rPr>
          <w:color w:val="2A2A2A"/>
          <w:w w:val="110"/>
          <w:sz w:val="22"/>
          <w:szCs w:val="22"/>
        </w:rPr>
        <w:t>NIKU</w:t>
      </w:r>
      <w:r w:rsidRPr="00833762">
        <w:rPr>
          <w:color w:val="2A2A2A"/>
          <w:spacing w:val="-4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da</w:t>
      </w:r>
      <w:r w:rsidRPr="00833762">
        <w:rPr>
          <w:color w:val="2A2A2A"/>
          <w:spacing w:val="-1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plati</w:t>
      </w:r>
      <w:proofErr w:type="spellEnd"/>
      <w:r w:rsidRPr="00833762">
        <w:rPr>
          <w:color w:val="2A2A2A"/>
          <w:spacing w:val="-19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VJEROVNIKU</w:t>
      </w:r>
      <w:r w:rsidRPr="00833762">
        <w:rPr>
          <w:color w:val="2A2A2A"/>
          <w:spacing w:val="-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iznos</w:t>
      </w:r>
      <w:proofErr w:type="spellEnd"/>
      <w:r w:rsidRPr="00833762">
        <w:rPr>
          <w:color w:val="2A2A2A"/>
          <w:spacing w:val="-20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od</w:t>
      </w:r>
      <w:r w:rsidRPr="00833762">
        <w:rPr>
          <w:color w:val="2A2A2A"/>
          <w:spacing w:val="-12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2.452.114,05</w:t>
      </w:r>
      <w:r w:rsidRPr="00833762">
        <w:rPr>
          <w:color w:val="2A2A2A"/>
          <w:spacing w:val="-20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USD</w:t>
      </w:r>
      <w:r w:rsidRPr="00833762">
        <w:rPr>
          <w:color w:val="2A2A2A"/>
          <w:spacing w:val="-10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u</w:t>
      </w:r>
      <w:r w:rsidRPr="00833762">
        <w:rPr>
          <w:color w:val="2A2A2A"/>
          <w:spacing w:val="23"/>
          <w:w w:val="118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kunskoj</w:t>
      </w:r>
      <w:proofErr w:type="spellEnd"/>
      <w:r w:rsidRPr="00833762">
        <w:rPr>
          <w:color w:val="3F3F3F"/>
          <w:spacing w:val="4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protuvrijednosti</w:t>
      </w:r>
      <w:proofErr w:type="spellEnd"/>
      <w:r w:rsidRPr="00833762">
        <w:rPr>
          <w:color w:val="2A2A2A"/>
          <w:w w:val="110"/>
          <w:sz w:val="22"/>
          <w:szCs w:val="22"/>
        </w:rPr>
        <w:t xml:space="preserve"> </w:t>
      </w:r>
      <w:r w:rsidRPr="00833762">
        <w:rPr>
          <w:color w:val="2A2A2A"/>
          <w:spacing w:val="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po</w:t>
      </w:r>
      <w:proofErr w:type="spellEnd"/>
      <w:r w:rsidRPr="00833762">
        <w:rPr>
          <w:color w:val="2A2A2A"/>
          <w:spacing w:val="2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srednjem</w:t>
      </w:r>
      <w:proofErr w:type="spellEnd"/>
      <w:r w:rsidRPr="00833762">
        <w:rPr>
          <w:color w:val="3F3F3F"/>
          <w:spacing w:val="3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teeaju</w:t>
      </w:r>
      <w:proofErr w:type="spellEnd"/>
      <w:r w:rsidRPr="00833762">
        <w:rPr>
          <w:color w:val="2A2A2A"/>
          <w:spacing w:val="38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HNB</w:t>
      </w:r>
      <w:r w:rsidRPr="00833762">
        <w:rPr>
          <w:color w:val="2A2A2A"/>
          <w:spacing w:val="3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na</w:t>
      </w:r>
      <w:proofErr w:type="spellEnd"/>
      <w:r w:rsidRPr="00833762">
        <w:rPr>
          <w:color w:val="2A2A2A"/>
          <w:spacing w:val="2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dan</w:t>
      </w:r>
      <w:proofErr w:type="spellEnd"/>
      <w:r w:rsidRPr="00833762">
        <w:rPr>
          <w:color w:val="2A2A2A"/>
          <w:spacing w:val="27"/>
          <w:w w:val="110"/>
          <w:sz w:val="22"/>
          <w:szCs w:val="22"/>
        </w:rPr>
        <w:t xml:space="preserve"> </w:t>
      </w:r>
      <w:proofErr w:type="spellStart"/>
      <w:r w:rsidR="00801882" w:rsidRPr="00833762">
        <w:rPr>
          <w:color w:val="3F3F3F"/>
          <w:w w:val="110"/>
          <w:sz w:val="22"/>
          <w:szCs w:val="22"/>
        </w:rPr>
        <w:t>plać</w:t>
      </w:r>
      <w:r w:rsidRPr="00833762">
        <w:rPr>
          <w:color w:val="3F3F3F"/>
          <w:w w:val="110"/>
          <w:sz w:val="22"/>
          <w:szCs w:val="22"/>
        </w:rPr>
        <w:t>anja</w:t>
      </w:r>
      <w:proofErr w:type="spellEnd"/>
      <w:r w:rsidRPr="00833762">
        <w:rPr>
          <w:color w:val="3F3F3F"/>
          <w:spacing w:val="3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sa</w:t>
      </w:r>
      <w:proofErr w:type="spellEnd"/>
      <w:r w:rsidRPr="00833762">
        <w:rPr>
          <w:color w:val="2A2A2A"/>
          <w:w w:val="126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zateznim</w:t>
      </w:r>
      <w:proofErr w:type="spellEnd"/>
      <w:r w:rsidRPr="00833762">
        <w:rPr>
          <w:color w:val="3F3F3F"/>
          <w:spacing w:val="4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kamatama</w:t>
      </w:r>
      <w:proofErr w:type="spellEnd"/>
      <w:r w:rsidRPr="00833762">
        <w:rPr>
          <w:color w:val="2A2A2A"/>
          <w:spacing w:val="5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po</w:t>
      </w:r>
      <w:proofErr w:type="spellEnd"/>
      <w:r w:rsidRPr="00833762">
        <w:rPr>
          <w:color w:val="2A2A2A"/>
          <w:spacing w:val="4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stopi</w:t>
      </w:r>
      <w:proofErr w:type="spellEnd"/>
      <w:r w:rsidRPr="00833762">
        <w:rPr>
          <w:color w:val="3F3F3F"/>
          <w:spacing w:val="2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koju</w:t>
      </w:r>
      <w:proofErr w:type="spellEnd"/>
      <w:r w:rsidRPr="00833762">
        <w:rPr>
          <w:color w:val="2A2A2A"/>
          <w:spacing w:val="4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banka</w:t>
      </w:r>
      <w:proofErr w:type="spellEnd"/>
      <w:r w:rsidRPr="00833762">
        <w:rPr>
          <w:color w:val="2A2A2A"/>
          <w:spacing w:val="42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u</w:t>
      </w:r>
      <w:r w:rsidRPr="00833762">
        <w:rPr>
          <w:color w:val="2A2A2A"/>
          <w:spacing w:val="4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mjestu</w:t>
      </w:r>
      <w:proofErr w:type="spellEnd"/>
      <w:r w:rsidRPr="00833762">
        <w:rPr>
          <w:color w:val="2A2A2A"/>
          <w:spacing w:val="5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ispunjenja</w:t>
      </w:r>
      <w:proofErr w:type="spellEnd"/>
      <w:r w:rsidRPr="00833762">
        <w:rPr>
          <w:color w:val="2A2A2A"/>
          <w:spacing w:val="43"/>
          <w:w w:val="110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0"/>
          <w:sz w:val="22"/>
          <w:szCs w:val="22"/>
        </w:rPr>
        <w:t>plać</w:t>
      </w:r>
      <w:r w:rsidRPr="00833762">
        <w:rPr>
          <w:color w:val="2A2A2A"/>
          <w:w w:val="110"/>
          <w:sz w:val="22"/>
          <w:szCs w:val="22"/>
        </w:rPr>
        <w:t>a</w:t>
      </w:r>
      <w:proofErr w:type="spellEnd"/>
      <w:r w:rsidRPr="00833762">
        <w:rPr>
          <w:color w:val="2A2A2A"/>
          <w:spacing w:val="4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na</w:t>
      </w:r>
      <w:proofErr w:type="spellEnd"/>
      <w:r w:rsidRPr="00833762">
        <w:rPr>
          <w:color w:val="2A2A2A"/>
          <w:w w:val="121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devizne</w:t>
      </w:r>
      <w:proofErr w:type="spellEnd"/>
      <w:r w:rsidRPr="00833762">
        <w:rPr>
          <w:color w:val="3F3F3F"/>
          <w:spacing w:val="2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stedne</w:t>
      </w:r>
      <w:proofErr w:type="spellEnd"/>
      <w:r w:rsidRPr="00833762">
        <w:rPr>
          <w:color w:val="3F3F3F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uloge</w:t>
      </w:r>
      <w:proofErr w:type="spellEnd"/>
      <w:r w:rsidRPr="00833762">
        <w:rPr>
          <w:color w:val="2A2A2A"/>
          <w:spacing w:val="22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u</w:t>
      </w:r>
      <w:r w:rsidRPr="00833762">
        <w:rPr>
          <w:color w:val="2A2A2A"/>
          <w:spacing w:val="21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USD</w:t>
      </w:r>
      <w:r w:rsidRPr="00833762">
        <w:rPr>
          <w:color w:val="2A2A2A"/>
          <w:spacing w:val="2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po</w:t>
      </w:r>
      <w:proofErr w:type="spellEnd"/>
      <w:r w:rsidRPr="00833762">
        <w:rPr>
          <w:color w:val="2A2A2A"/>
          <w:spacing w:val="6"/>
          <w:w w:val="110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0"/>
          <w:sz w:val="22"/>
          <w:szCs w:val="22"/>
        </w:rPr>
        <w:t>viđ</w:t>
      </w:r>
      <w:r w:rsidRPr="00833762">
        <w:rPr>
          <w:color w:val="2A2A2A"/>
          <w:w w:val="110"/>
          <w:sz w:val="22"/>
          <w:szCs w:val="22"/>
        </w:rPr>
        <w:t>enju</w:t>
      </w:r>
      <w:proofErr w:type="spellEnd"/>
      <w:r w:rsidRPr="00833762">
        <w:rPr>
          <w:color w:val="2A2A2A"/>
          <w:w w:val="110"/>
          <w:sz w:val="22"/>
          <w:szCs w:val="22"/>
        </w:rPr>
        <w:t xml:space="preserve"> </w:t>
      </w:r>
      <w:r w:rsidRPr="00833762">
        <w:rPr>
          <w:color w:val="2A2A2A"/>
          <w:spacing w:val="40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od</w:t>
      </w:r>
      <w:r w:rsidRPr="00833762">
        <w:rPr>
          <w:color w:val="2A2A2A"/>
          <w:spacing w:val="17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28.</w:t>
      </w:r>
      <w:r w:rsidRPr="00833762">
        <w:rPr>
          <w:color w:val="2A2A2A"/>
          <w:spacing w:val="18"/>
          <w:w w:val="110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0"/>
          <w:sz w:val="22"/>
          <w:szCs w:val="22"/>
        </w:rPr>
        <w:t>siječ</w:t>
      </w:r>
      <w:r w:rsidRPr="00833762">
        <w:rPr>
          <w:color w:val="2A2A2A"/>
          <w:w w:val="110"/>
          <w:sz w:val="22"/>
          <w:szCs w:val="22"/>
        </w:rPr>
        <w:t>nja</w:t>
      </w:r>
      <w:proofErr w:type="spellEnd"/>
      <w:r w:rsidRPr="00833762">
        <w:rPr>
          <w:color w:val="2A2A2A"/>
          <w:spacing w:val="10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2002.</w:t>
      </w:r>
      <w:r w:rsidRPr="00833762">
        <w:rPr>
          <w:color w:val="2A2A2A"/>
          <w:spacing w:val="20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do</w:t>
      </w:r>
      <w:r w:rsidRPr="00833762">
        <w:rPr>
          <w:color w:val="2A2A2A"/>
          <w:spacing w:val="16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31.</w:t>
      </w:r>
      <w:r w:rsidRPr="00833762">
        <w:rPr>
          <w:color w:val="2A2A2A"/>
          <w:spacing w:val="1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prosinca</w:t>
      </w:r>
      <w:proofErr w:type="spellEnd"/>
      <w:r w:rsidRPr="00833762">
        <w:rPr>
          <w:color w:val="2A2A2A"/>
          <w:w w:val="112"/>
          <w:sz w:val="22"/>
          <w:szCs w:val="22"/>
        </w:rPr>
        <w:t xml:space="preserve"> </w:t>
      </w:r>
      <w:r w:rsidRPr="00833762">
        <w:rPr>
          <w:color w:val="3F3F3F"/>
          <w:w w:val="110"/>
          <w:sz w:val="22"/>
          <w:szCs w:val="22"/>
        </w:rPr>
        <w:t>2007.,</w:t>
      </w:r>
      <w:r w:rsidRPr="00833762">
        <w:rPr>
          <w:color w:val="3F3F3F"/>
          <w:spacing w:val="37"/>
          <w:w w:val="110"/>
          <w:sz w:val="22"/>
          <w:szCs w:val="22"/>
        </w:rPr>
        <w:t xml:space="preserve"> </w:t>
      </w:r>
      <w:r w:rsidRPr="00833762">
        <w:rPr>
          <w:color w:val="3F3F3F"/>
          <w:w w:val="110"/>
          <w:sz w:val="22"/>
          <w:szCs w:val="22"/>
        </w:rPr>
        <w:t>a</w:t>
      </w:r>
      <w:r w:rsidRPr="00833762">
        <w:rPr>
          <w:color w:val="3F3F3F"/>
          <w:spacing w:val="6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od</w:t>
      </w:r>
      <w:r w:rsidRPr="00833762">
        <w:rPr>
          <w:color w:val="2A2A2A"/>
          <w:spacing w:val="22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01.</w:t>
      </w:r>
      <w:r w:rsidRPr="00833762">
        <w:rPr>
          <w:color w:val="2A2A2A"/>
          <w:spacing w:val="19"/>
          <w:w w:val="110"/>
          <w:sz w:val="22"/>
          <w:szCs w:val="22"/>
        </w:rPr>
        <w:t xml:space="preserve"> </w:t>
      </w:r>
      <w:proofErr w:type="spellStart"/>
      <w:r w:rsidR="00801882" w:rsidRPr="00833762">
        <w:rPr>
          <w:color w:val="3F3F3F"/>
          <w:w w:val="110"/>
          <w:sz w:val="22"/>
          <w:szCs w:val="22"/>
        </w:rPr>
        <w:t>siječ</w:t>
      </w:r>
      <w:r w:rsidRPr="00833762">
        <w:rPr>
          <w:color w:val="3F3F3F"/>
          <w:w w:val="110"/>
          <w:sz w:val="22"/>
          <w:szCs w:val="22"/>
        </w:rPr>
        <w:t>nja</w:t>
      </w:r>
      <w:proofErr w:type="spellEnd"/>
      <w:r w:rsidRPr="00833762">
        <w:rPr>
          <w:color w:val="3F3F3F"/>
          <w:spacing w:val="27"/>
          <w:w w:val="110"/>
          <w:sz w:val="22"/>
          <w:szCs w:val="22"/>
        </w:rPr>
        <w:t xml:space="preserve"> </w:t>
      </w:r>
      <w:r w:rsidRPr="00833762">
        <w:rPr>
          <w:color w:val="3F3F3F"/>
          <w:w w:val="110"/>
          <w:sz w:val="22"/>
          <w:szCs w:val="22"/>
        </w:rPr>
        <w:t>2008.</w:t>
      </w:r>
      <w:r w:rsidRPr="00833762">
        <w:rPr>
          <w:color w:val="3F3F3F"/>
          <w:spacing w:val="30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do</w:t>
      </w:r>
      <w:r w:rsidRPr="00833762">
        <w:rPr>
          <w:color w:val="2A2A2A"/>
          <w:spacing w:val="23"/>
          <w:w w:val="110"/>
          <w:sz w:val="22"/>
          <w:szCs w:val="22"/>
        </w:rPr>
        <w:t xml:space="preserve"> </w:t>
      </w:r>
      <w:r w:rsidRPr="00833762">
        <w:rPr>
          <w:color w:val="3F3F3F"/>
          <w:w w:val="110"/>
          <w:sz w:val="22"/>
          <w:szCs w:val="22"/>
        </w:rPr>
        <w:t>30.</w:t>
      </w:r>
      <w:r w:rsidRPr="00833762">
        <w:rPr>
          <w:color w:val="3F3F3F"/>
          <w:spacing w:val="1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lipnja</w:t>
      </w:r>
      <w:proofErr w:type="spellEnd"/>
      <w:r w:rsidRPr="00833762">
        <w:rPr>
          <w:color w:val="2A2A2A"/>
          <w:spacing w:val="18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2011.</w:t>
      </w:r>
      <w:r w:rsidRPr="00833762">
        <w:rPr>
          <w:color w:val="2A2A2A"/>
          <w:spacing w:val="2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po</w:t>
      </w:r>
      <w:proofErr w:type="spellEnd"/>
      <w:r w:rsidRPr="00833762">
        <w:rPr>
          <w:color w:val="3F3F3F"/>
          <w:spacing w:val="3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stopi</w:t>
      </w:r>
      <w:proofErr w:type="spellEnd"/>
      <w:r w:rsidRPr="00833762">
        <w:rPr>
          <w:color w:val="3F3F3F"/>
          <w:spacing w:val="14"/>
          <w:w w:val="110"/>
          <w:sz w:val="22"/>
          <w:szCs w:val="22"/>
        </w:rPr>
        <w:t xml:space="preserve"> </w:t>
      </w:r>
      <w:r w:rsidRPr="00833762">
        <w:rPr>
          <w:color w:val="3F3F3F"/>
          <w:w w:val="110"/>
          <w:sz w:val="22"/>
          <w:szCs w:val="22"/>
        </w:rPr>
        <w:t>od</w:t>
      </w:r>
      <w:r w:rsidRPr="00833762">
        <w:rPr>
          <w:color w:val="3F3F3F"/>
          <w:spacing w:val="54"/>
          <w:w w:val="110"/>
          <w:sz w:val="22"/>
          <w:szCs w:val="22"/>
        </w:rPr>
        <w:t xml:space="preserve"> </w:t>
      </w:r>
      <w:r w:rsidRPr="00833762">
        <w:rPr>
          <w:color w:val="2A2A2A"/>
          <w:spacing w:val="-41"/>
          <w:w w:val="110"/>
          <w:sz w:val="22"/>
          <w:szCs w:val="22"/>
        </w:rPr>
        <w:t>1</w:t>
      </w:r>
      <w:r w:rsidRPr="00833762">
        <w:rPr>
          <w:color w:val="2A2A2A"/>
          <w:w w:val="110"/>
          <w:sz w:val="22"/>
          <w:szCs w:val="22"/>
        </w:rPr>
        <w:t>4%</w:t>
      </w:r>
      <w:r w:rsidRPr="00833762">
        <w:rPr>
          <w:color w:val="2A2A2A"/>
          <w:spacing w:val="6"/>
          <w:w w:val="110"/>
          <w:sz w:val="22"/>
          <w:szCs w:val="22"/>
        </w:rPr>
        <w:t xml:space="preserve"> </w:t>
      </w:r>
      <w:proofErr w:type="spellStart"/>
      <w:r w:rsidR="00801882" w:rsidRPr="00833762">
        <w:rPr>
          <w:color w:val="3F3F3F"/>
          <w:w w:val="110"/>
          <w:sz w:val="22"/>
          <w:szCs w:val="22"/>
        </w:rPr>
        <w:t>godiš</w:t>
      </w:r>
      <w:r w:rsidRPr="00833762">
        <w:rPr>
          <w:color w:val="3F3F3F"/>
          <w:w w:val="110"/>
          <w:sz w:val="22"/>
          <w:szCs w:val="22"/>
        </w:rPr>
        <w:t>nje</w:t>
      </w:r>
      <w:proofErr w:type="spellEnd"/>
      <w:r w:rsidRPr="00833762">
        <w:rPr>
          <w:color w:val="3F3F3F"/>
          <w:w w:val="110"/>
          <w:sz w:val="22"/>
          <w:szCs w:val="22"/>
        </w:rPr>
        <w:t>,</w:t>
      </w:r>
    </w:p>
    <w:p w:rsidRDefault="00380787" w:rsidP="00801882" w:rsidR="00380787" w:rsidRPr="00833762">
      <w:pPr>
        <w:pStyle w:val="Tijeloteksta"/>
        <w:spacing w:lineRule="exact" w:line="274" w:before="2"/>
        <w:ind w:right="277" w:left="921"/>
        <w:jc w:val="both"/>
        <w:rPr>
          <w:sz w:val="22"/>
          <w:szCs w:val="22"/>
        </w:rPr>
      </w:pPr>
      <w:proofErr w:type="spellStart"/>
      <w:r w:rsidRPr="00833762">
        <w:rPr>
          <w:color w:val="3F3F3F"/>
          <w:w w:val="110"/>
          <w:sz w:val="22"/>
          <w:szCs w:val="22"/>
        </w:rPr>
        <w:lastRenderedPageBreak/>
        <w:t>a</w:t>
      </w:r>
      <w:proofErr w:type="spellEnd"/>
      <w:r w:rsidRPr="00833762">
        <w:rPr>
          <w:color w:val="3F3F3F"/>
          <w:spacing w:val="6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od</w:t>
      </w:r>
      <w:r w:rsidRPr="00833762">
        <w:rPr>
          <w:color w:val="2A2A2A"/>
          <w:spacing w:val="26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01.</w:t>
      </w:r>
      <w:r w:rsidRPr="00833762">
        <w:rPr>
          <w:color w:val="2A2A2A"/>
          <w:spacing w:val="2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srpnja</w:t>
      </w:r>
      <w:proofErr w:type="spellEnd"/>
      <w:r w:rsidRPr="00833762">
        <w:rPr>
          <w:color w:val="2A2A2A"/>
          <w:spacing w:val="28"/>
          <w:w w:val="110"/>
          <w:sz w:val="22"/>
          <w:szCs w:val="22"/>
        </w:rPr>
        <w:t xml:space="preserve"> </w:t>
      </w:r>
      <w:r w:rsidRPr="00833762">
        <w:rPr>
          <w:color w:val="3F3F3F"/>
          <w:w w:val="110"/>
          <w:sz w:val="22"/>
          <w:szCs w:val="22"/>
        </w:rPr>
        <w:t>2</w:t>
      </w:r>
      <w:r w:rsidRPr="00833762">
        <w:rPr>
          <w:color w:val="3F3F3F"/>
          <w:spacing w:val="23"/>
          <w:w w:val="110"/>
          <w:sz w:val="22"/>
          <w:szCs w:val="22"/>
        </w:rPr>
        <w:t>0</w:t>
      </w:r>
      <w:r w:rsidRPr="00833762">
        <w:rPr>
          <w:color w:val="151515"/>
          <w:w w:val="110"/>
          <w:sz w:val="22"/>
          <w:szCs w:val="22"/>
        </w:rPr>
        <w:t>11.</w:t>
      </w:r>
      <w:r w:rsidRPr="00833762">
        <w:rPr>
          <w:color w:val="151515"/>
          <w:spacing w:val="-5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do</w:t>
      </w:r>
      <w:r w:rsidRPr="00833762">
        <w:rPr>
          <w:color w:val="2A2A2A"/>
          <w:spacing w:val="24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31.</w:t>
      </w:r>
      <w:r w:rsidRPr="00833762">
        <w:rPr>
          <w:color w:val="2A2A2A"/>
          <w:spacing w:val="2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srpnja</w:t>
      </w:r>
      <w:proofErr w:type="spellEnd"/>
      <w:r w:rsidRPr="00833762">
        <w:rPr>
          <w:color w:val="3F3F3F"/>
          <w:spacing w:val="13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2015.</w:t>
      </w:r>
      <w:r w:rsidRPr="00833762">
        <w:rPr>
          <w:color w:val="2A2A2A"/>
          <w:spacing w:val="3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po</w:t>
      </w:r>
      <w:proofErr w:type="spellEnd"/>
      <w:r w:rsidRPr="00833762">
        <w:rPr>
          <w:color w:val="2A2A2A"/>
          <w:spacing w:val="3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spacing w:val="-1"/>
          <w:w w:val="110"/>
          <w:sz w:val="22"/>
          <w:szCs w:val="22"/>
        </w:rPr>
        <w:t>st</w:t>
      </w:r>
      <w:r w:rsidRPr="00833762">
        <w:rPr>
          <w:color w:val="151515"/>
          <w:spacing w:val="-2"/>
          <w:w w:val="110"/>
          <w:sz w:val="22"/>
          <w:szCs w:val="22"/>
        </w:rPr>
        <w:t>opi</w:t>
      </w:r>
      <w:proofErr w:type="spellEnd"/>
      <w:r w:rsidRPr="00833762">
        <w:rPr>
          <w:color w:val="151515"/>
          <w:spacing w:val="20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od</w:t>
      </w:r>
      <w:r w:rsidRPr="00833762">
        <w:rPr>
          <w:color w:val="2A2A2A"/>
          <w:spacing w:val="57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12%</w:t>
      </w:r>
      <w:r w:rsidRPr="00833762">
        <w:rPr>
          <w:color w:val="2A2A2A"/>
          <w:spacing w:val="-8"/>
          <w:w w:val="110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0"/>
          <w:sz w:val="22"/>
          <w:szCs w:val="22"/>
        </w:rPr>
        <w:t>godiš</w:t>
      </w:r>
      <w:r w:rsidRPr="00833762">
        <w:rPr>
          <w:color w:val="2A2A2A"/>
          <w:w w:val="110"/>
          <w:sz w:val="22"/>
          <w:szCs w:val="22"/>
        </w:rPr>
        <w:t>nje</w:t>
      </w:r>
      <w:proofErr w:type="spellEnd"/>
      <w:r w:rsidRPr="00833762">
        <w:rPr>
          <w:color w:val="2A2A2A"/>
          <w:spacing w:val="3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0"/>
          <w:sz w:val="22"/>
          <w:szCs w:val="22"/>
        </w:rPr>
        <w:t>i</w:t>
      </w:r>
      <w:proofErr w:type="spellEnd"/>
      <w:r w:rsidRPr="00833762">
        <w:rPr>
          <w:color w:val="151515"/>
          <w:spacing w:val="13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od</w:t>
      </w:r>
      <w:r w:rsidRPr="00833762">
        <w:rPr>
          <w:color w:val="2A2A2A"/>
          <w:spacing w:val="26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01.</w:t>
      </w:r>
      <w:r w:rsidRPr="00833762">
        <w:rPr>
          <w:color w:val="2A2A2A"/>
          <w:spacing w:val="55"/>
          <w:w w:val="116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kolovoza</w:t>
      </w:r>
      <w:proofErr w:type="spellEnd"/>
      <w:r w:rsidRPr="00833762">
        <w:rPr>
          <w:color w:val="3F3F3F"/>
          <w:spacing w:val="24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2015.</w:t>
      </w:r>
      <w:r w:rsidRPr="00833762">
        <w:rPr>
          <w:color w:val="2A2A2A"/>
          <w:spacing w:val="1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godine</w:t>
      </w:r>
      <w:proofErr w:type="spellEnd"/>
      <w:r w:rsidRPr="00833762">
        <w:rPr>
          <w:color w:val="3F3F3F"/>
          <w:spacing w:val="14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do</w:t>
      </w:r>
      <w:r w:rsidRPr="00833762">
        <w:rPr>
          <w:color w:val="2A2A2A"/>
          <w:spacing w:val="1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isplate</w:t>
      </w:r>
      <w:proofErr w:type="spellEnd"/>
      <w:r w:rsidRPr="00833762">
        <w:rPr>
          <w:color w:val="2A2A2A"/>
          <w:spacing w:val="1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po</w:t>
      </w:r>
      <w:proofErr w:type="spellEnd"/>
      <w:r w:rsidRPr="00833762">
        <w:rPr>
          <w:color w:val="3F3F3F"/>
          <w:spacing w:val="2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stopi</w:t>
      </w:r>
      <w:proofErr w:type="spellEnd"/>
      <w:r w:rsidRPr="00833762">
        <w:rPr>
          <w:color w:val="3F3F3F"/>
          <w:spacing w:val="2"/>
          <w:w w:val="110"/>
          <w:sz w:val="22"/>
          <w:szCs w:val="22"/>
        </w:rPr>
        <w:t xml:space="preserve"> </w:t>
      </w:r>
      <w:r w:rsidRPr="00833762">
        <w:rPr>
          <w:color w:val="3F3F3F"/>
          <w:w w:val="110"/>
          <w:sz w:val="22"/>
          <w:szCs w:val="22"/>
        </w:rPr>
        <w:t>od</w:t>
      </w:r>
      <w:r w:rsidRPr="00833762">
        <w:rPr>
          <w:color w:val="3F3F3F"/>
          <w:spacing w:val="21"/>
          <w:w w:val="110"/>
          <w:sz w:val="22"/>
          <w:szCs w:val="22"/>
        </w:rPr>
        <w:t xml:space="preserve"> </w:t>
      </w:r>
      <w:r w:rsidRPr="00833762">
        <w:rPr>
          <w:color w:val="3F3F3F"/>
          <w:spacing w:val="-5"/>
          <w:w w:val="110"/>
          <w:sz w:val="22"/>
          <w:szCs w:val="22"/>
        </w:rPr>
        <w:t>8,1</w:t>
      </w:r>
      <w:r w:rsidRPr="00833762">
        <w:rPr>
          <w:color w:val="3F3F3F"/>
          <w:spacing w:val="-6"/>
          <w:w w:val="110"/>
          <w:sz w:val="22"/>
          <w:szCs w:val="22"/>
        </w:rPr>
        <w:t>4%</w:t>
      </w:r>
      <w:r w:rsidRPr="00833762">
        <w:rPr>
          <w:color w:val="3F3F3F"/>
          <w:spacing w:val="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godisnj</w:t>
      </w:r>
      <w:r w:rsidRPr="00833762">
        <w:rPr>
          <w:color w:val="2A2A2A"/>
          <w:spacing w:val="30"/>
          <w:w w:val="110"/>
          <w:sz w:val="22"/>
          <w:szCs w:val="22"/>
        </w:rPr>
        <w:t>e</w:t>
      </w:r>
      <w:proofErr w:type="spellEnd"/>
      <w:r w:rsidRPr="00833762">
        <w:rPr>
          <w:color w:val="2A2A2A"/>
          <w:w w:val="110"/>
          <w:sz w:val="22"/>
          <w:szCs w:val="22"/>
        </w:rPr>
        <w:t>.</w:t>
      </w:r>
    </w:p>
    <w:p w:rsidRDefault="00380787" w:rsidP="00380787" w:rsidR="00380787" w:rsidRPr="00833762">
      <w:pPr>
        <w:rPr>
          <w:sz w:val="22"/>
          <w:szCs w:val="22"/>
        </w:rPr>
      </w:pPr>
    </w:p>
    <w:p w:rsidRDefault="00380787" w:rsidP="00380787" w:rsidR="00380787" w:rsidRPr="00833762">
      <w:pPr>
        <w:ind w:left="875"/>
        <w:jc w:val="center"/>
        <w:rPr>
          <w:rFonts w:cs="Arial" w:eastAsia="Arial" w:hAnsi="Arial" w:ascii="Arial"/>
          <w:sz w:val="22"/>
          <w:szCs w:val="22"/>
        </w:rPr>
      </w:pPr>
      <w:r w:rsidRPr="00833762">
        <w:rPr>
          <w:rFonts w:ascii="Arial"/>
          <w:color w:val="2A2A2A"/>
          <w:w w:val="155"/>
          <w:sz w:val="22"/>
          <w:szCs w:val="22"/>
        </w:rPr>
        <w:t>II</w:t>
      </w:r>
    </w:p>
    <w:p w:rsidRDefault="00380787" w:rsidP="00801882" w:rsidR="00380787" w:rsidRPr="00833762">
      <w:pPr>
        <w:spacing w:before="6"/>
        <w:jc w:val="both"/>
        <w:rPr>
          <w:rFonts w:cs="Arial" w:eastAsia="Arial" w:hAnsi="Arial" w:ascii="Arial"/>
          <w:sz w:val="22"/>
          <w:szCs w:val="22"/>
        </w:rPr>
      </w:pPr>
    </w:p>
    <w:p w:rsidRDefault="00380787" w:rsidP="00801882" w:rsidR="00380787" w:rsidRPr="00833762">
      <w:pPr>
        <w:pStyle w:val="Tijeloteksta"/>
        <w:spacing w:lineRule="auto" w:line="233"/>
        <w:ind w:firstLine="9" w:right="277" w:left="911"/>
        <w:jc w:val="both"/>
        <w:rPr>
          <w:sz w:val="22"/>
          <w:szCs w:val="22"/>
        </w:rPr>
      </w:pPr>
      <w:proofErr w:type="spellStart"/>
      <w:r w:rsidRPr="00833762">
        <w:rPr>
          <w:color w:val="3F3F3F"/>
          <w:w w:val="110"/>
          <w:sz w:val="22"/>
          <w:szCs w:val="22"/>
        </w:rPr>
        <w:t>Radi</w:t>
      </w:r>
      <w:proofErr w:type="spellEnd"/>
      <w:r w:rsidRPr="00833762">
        <w:rPr>
          <w:color w:val="3F3F3F"/>
          <w:spacing w:val="21"/>
          <w:w w:val="110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0"/>
          <w:sz w:val="22"/>
          <w:szCs w:val="22"/>
        </w:rPr>
        <w:t>ekonomič</w:t>
      </w:r>
      <w:r w:rsidRPr="00833762">
        <w:rPr>
          <w:color w:val="2A2A2A"/>
          <w:w w:val="110"/>
          <w:sz w:val="22"/>
          <w:szCs w:val="22"/>
        </w:rPr>
        <w:t>nog</w:t>
      </w:r>
      <w:proofErr w:type="spellEnd"/>
      <w:r w:rsidRPr="00833762">
        <w:rPr>
          <w:color w:val="2A2A2A"/>
          <w:spacing w:val="2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i</w:t>
      </w:r>
      <w:proofErr w:type="spellEnd"/>
      <w:r w:rsidRPr="00833762">
        <w:rPr>
          <w:color w:val="2A2A2A"/>
          <w:spacing w:val="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racionalnog</w:t>
      </w:r>
      <w:proofErr w:type="spellEnd"/>
      <w:r w:rsidRPr="00833762">
        <w:rPr>
          <w:color w:val="2A2A2A"/>
          <w:w w:val="110"/>
          <w:sz w:val="22"/>
          <w:szCs w:val="22"/>
        </w:rPr>
        <w:t>,</w:t>
      </w:r>
      <w:r w:rsidRPr="00833762">
        <w:rPr>
          <w:color w:val="2A2A2A"/>
          <w:spacing w:val="4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te</w:t>
      </w:r>
      <w:proofErr w:type="spellEnd"/>
      <w:r w:rsidRPr="00833762">
        <w:rPr>
          <w:color w:val="3F3F3F"/>
          <w:spacing w:val="23"/>
          <w:w w:val="110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0"/>
          <w:sz w:val="22"/>
          <w:szCs w:val="22"/>
        </w:rPr>
        <w:t>konač</w:t>
      </w:r>
      <w:r w:rsidRPr="00833762">
        <w:rPr>
          <w:color w:val="2A2A2A"/>
          <w:w w:val="110"/>
          <w:sz w:val="22"/>
          <w:szCs w:val="22"/>
        </w:rPr>
        <w:t>nog</w:t>
      </w:r>
      <w:proofErr w:type="spellEnd"/>
      <w:r w:rsidRPr="00833762">
        <w:rPr>
          <w:color w:val="2A2A2A"/>
          <w:spacing w:val="27"/>
          <w:w w:val="110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0"/>
          <w:sz w:val="22"/>
          <w:szCs w:val="22"/>
        </w:rPr>
        <w:t>okonč</w:t>
      </w:r>
      <w:r w:rsidRPr="00833762">
        <w:rPr>
          <w:color w:val="2A2A2A"/>
          <w:w w:val="110"/>
          <w:sz w:val="22"/>
          <w:szCs w:val="22"/>
        </w:rPr>
        <w:t>anja</w:t>
      </w:r>
      <w:proofErr w:type="spellEnd"/>
      <w:r w:rsidRPr="00833762">
        <w:rPr>
          <w:color w:val="2A2A2A"/>
          <w:spacing w:val="2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spornih</w:t>
      </w:r>
      <w:proofErr w:type="spellEnd"/>
      <w:r w:rsidRPr="00833762">
        <w:rPr>
          <w:color w:val="2A2A2A"/>
          <w:spacing w:val="2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odnosa</w:t>
      </w:r>
      <w:proofErr w:type="spellEnd"/>
      <w:r w:rsidRPr="00833762">
        <w:rPr>
          <w:color w:val="2A2A2A"/>
          <w:spacing w:val="1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0"/>
          <w:sz w:val="22"/>
          <w:szCs w:val="22"/>
        </w:rPr>
        <w:t>iz</w:t>
      </w:r>
      <w:proofErr w:type="spellEnd"/>
      <w:r w:rsidRPr="00833762">
        <w:rPr>
          <w:color w:val="151515"/>
          <w:w w:val="102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to</w:t>
      </w:r>
      <w:r w:rsidR="00801882" w:rsidRPr="00833762">
        <w:rPr>
          <w:color w:val="3F3F3F"/>
          <w:w w:val="110"/>
          <w:sz w:val="22"/>
          <w:szCs w:val="22"/>
        </w:rPr>
        <w:t>čk</w:t>
      </w:r>
      <w:r w:rsidRPr="00833762">
        <w:rPr>
          <w:color w:val="3F3F3F"/>
          <w:w w:val="110"/>
          <w:sz w:val="22"/>
          <w:szCs w:val="22"/>
        </w:rPr>
        <w:t>e</w:t>
      </w:r>
      <w:proofErr w:type="spellEnd"/>
      <w:r w:rsidRPr="00833762">
        <w:rPr>
          <w:color w:val="3F3F3F"/>
          <w:w w:val="110"/>
          <w:sz w:val="22"/>
          <w:szCs w:val="22"/>
        </w:rPr>
        <w:t>.</w:t>
      </w:r>
      <w:r w:rsidRPr="00833762">
        <w:rPr>
          <w:color w:val="3F3F3F"/>
          <w:spacing w:val="13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I</w:t>
      </w:r>
      <w:r w:rsidRPr="00833762">
        <w:rPr>
          <w:color w:val="2A2A2A"/>
          <w:spacing w:val="1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Nagodbe</w:t>
      </w:r>
      <w:proofErr w:type="spellEnd"/>
      <w:r w:rsidRPr="00833762">
        <w:rPr>
          <w:color w:val="2A2A2A"/>
          <w:spacing w:val="3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stranke</w:t>
      </w:r>
      <w:proofErr w:type="spellEnd"/>
      <w:r w:rsidRPr="00833762">
        <w:rPr>
          <w:color w:val="2A2A2A"/>
          <w:spacing w:val="1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su</w:t>
      </w:r>
      <w:proofErr w:type="spellEnd"/>
      <w:r w:rsidRPr="00833762">
        <w:rPr>
          <w:color w:val="2A2A2A"/>
          <w:spacing w:val="9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se</w:t>
      </w:r>
      <w:r w:rsidRPr="00833762">
        <w:rPr>
          <w:color w:val="2A2A2A"/>
          <w:spacing w:val="1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suglasile</w:t>
      </w:r>
      <w:proofErr w:type="spellEnd"/>
      <w:r w:rsidRPr="00833762">
        <w:rPr>
          <w:color w:val="3F3F3F"/>
          <w:spacing w:val="13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da</w:t>
      </w:r>
      <w:r w:rsidRPr="00833762">
        <w:rPr>
          <w:color w:val="2A2A2A"/>
          <w:spacing w:val="6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DUZNIK</w:t>
      </w:r>
      <w:r w:rsidRPr="00833762">
        <w:rPr>
          <w:color w:val="2A2A2A"/>
          <w:spacing w:val="25"/>
          <w:w w:val="110"/>
          <w:sz w:val="22"/>
          <w:szCs w:val="22"/>
        </w:rPr>
        <w:t xml:space="preserve"> </w:t>
      </w:r>
      <w:r w:rsidRPr="00833762">
        <w:rPr>
          <w:color w:val="3F3F3F"/>
          <w:w w:val="110"/>
          <w:sz w:val="22"/>
          <w:szCs w:val="22"/>
        </w:rPr>
        <w:t>iii</w:t>
      </w:r>
      <w:r w:rsidRPr="00833762">
        <w:rPr>
          <w:color w:val="3F3F3F"/>
          <w:spacing w:val="2"/>
          <w:w w:val="110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0"/>
          <w:sz w:val="22"/>
          <w:szCs w:val="22"/>
        </w:rPr>
        <w:t>treć</w:t>
      </w:r>
      <w:r w:rsidRPr="00833762">
        <w:rPr>
          <w:color w:val="2A2A2A"/>
          <w:w w:val="110"/>
          <w:sz w:val="22"/>
          <w:szCs w:val="22"/>
        </w:rPr>
        <w:t>a</w:t>
      </w:r>
      <w:proofErr w:type="spellEnd"/>
      <w:r w:rsidRPr="00833762">
        <w:rPr>
          <w:color w:val="2A2A2A"/>
          <w:spacing w:val="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spacing w:val="-4"/>
          <w:w w:val="110"/>
          <w:sz w:val="22"/>
          <w:szCs w:val="22"/>
        </w:rPr>
        <w:t>osoba</w:t>
      </w:r>
      <w:proofErr w:type="spellEnd"/>
      <w:r w:rsidRPr="00833762">
        <w:rPr>
          <w:color w:val="3F3F3F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po</w:t>
      </w:r>
      <w:proofErr w:type="spellEnd"/>
      <w:r w:rsidRPr="00833762">
        <w:rPr>
          <w:color w:val="2A2A2A"/>
          <w:spacing w:val="2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njegovom</w:t>
      </w:r>
      <w:proofErr w:type="spellEnd"/>
      <w:r w:rsidRPr="00833762">
        <w:rPr>
          <w:color w:val="3F3F3F"/>
          <w:spacing w:val="-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nalogu</w:t>
      </w:r>
      <w:proofErr w:type="spellEnd"/>
      <w:r w:rsidRPr="00833762">
        <w:rPr>
          <w:color w:val="2A2A2A"/>
          <w:w w:val="110"/>
          <w:sz w:val="22"/>
          <w:szCs w:val="22"/>
        </w:rPr>
        <w:t>,</w:t>
      </w:r>
      <w:r w:rsidRPr="00833762">
        <w:rPr>
          <w:color w:val="2A2A2A"/>
          <w:spacing w:val="-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51515"/>
          <w:spacing w:val="1"/>
          <w:w w:val="110"/>
          <w:sz w:val="22"/>
          <w:szCs w:val="22"/>
        </w:rPr>
        <w:t>pl</w:t>
      </w:r>
      <w:r w:rsidRPr="00833762">
        <w:rPr>
          <w:color w:val="3F3F3F"/>
          <w:w w:val="110"/>
          <w:sz w:val="22"/>
          <w:szCs w:val="22"/>
        </w:rPr>
        <w:t>ati</w:t>
      </w:r>
      <w:proofErr w:type="spellEnd"/>
      <w:r w:rsidRPr="00833762">
        <w:rPr>
          <w:color w:val="3F3F3F"/>
          <w:spacing w:val="-33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VJEROVNIKU</w:t>
      </w:r>
      <w:r w:rsidRPr="00833762">
        <w:rPr>
          <w:color w:val="2A2A2A"/>
          <w:spacing w:val="5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na</w:t>
      </w:r>
      <w:proofErr w:type="spellEnd"/>
      <w:r w:rsidRPr="00833762">
        <w:rPr>
          <w:color w:val="2A2A2A"/>
          <w:spacing w:val="-1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njegov</w:t>
      </w:r>
      <w:proofErr w:type="spellEnd"/>
      <w:r w:rsidRPr="00833762">
        <w:rPr>
          <w:color w:val="2A2A2A"/>
          <w:spacing w:val="-6"/>
          <w:w w:val="110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0"/>
          <w:sz w:val="22"/>
          <w:szCs w:val="22"/>
        </w:rPr>
        <w:t>rač</w:t>
      </w:r>
      <w:r w:rsidRPr="00833762">
        <w:rPr>
          <w:color w:val="2A2A2A"/>
          <w:w w:val="110"/>
          <w:sz w:val="22"/>
          <w:szCs w:val="22"/>
        </w:rPr>
        <w:t>un</w:t>
      </w:r>
      <w:proofErr w:type="spellEnd"/>
      <w:r w:rsidRPr="00833762">
        <w:rPr>
          <w:color w:val="2A2A2A"/>
          <w:spacing w:val="-9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br.</w:t>
      </w:r>
      <w:r w:rsidRPr="00833762">
        <w:rPr>
          <w:color w:val="2A2A2A"/>
          <w:spacing w:val="-10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IBAN:</w:t>
      </w:r>
      <w:r w:rsidRPr="00833762">
        <w:rPr>
          <w:color w:val="2A2A2A"/>
          <w:spacing w:val="23"/>
          <w:w w:val="96"/>
          <w:sz w:val="22"/>
          <w:szCs w:val="22"/>
        </w:rPr>
        <w:t xml:space="preserve"> </w:t>
      </w:r>
      <w:r w:rsidRPr="00833762">
        <w:rPr>
          <w:color w:val="3F3F3F"/>
          <w:w w:val="110"/>
          <w:sz w:val="22"/>
          <w:szCs w:val="22"/>
        </w:rPr>
        <w:t xml:space="preserve">HR2724080021100047160 </w:t>
      </w:r>
      <w:r w:rsidRPr="00833762">
        <w:rPr>
          <w:color w:val="3F3F3F"/>
          <w:spacing w:val="4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iznos</w:t>
      </w:r>
      <w:proofErr w:type="spellEnd"/>
      <w:r w:rsidRPr="00833762">
        <w:rPr>
          <w:color w:val="3F3F3F"/>
          <w:spacing w:val="33"/>
          <w:w w:val="110"/>
          <w:sz w:val="22"/>
          <w:szCs w:val="22"/>
        </w:rPr>
        <w:t xml:space="preserve"> </w:t>
      </w:r>
      <w:r w:rsidRPr="00833762">
        <w:rPr>
          <w:color w:val="3F3F3F"/>
          <w:w w:val="110"/>
          <w:sz w:val="22"/>
          <w:szCs w:val="22"/>
        </w:rPr>
        <w:t xml:space="preserve">od </w:t>
      </w:r>
      <w:r w:rsidRPr="00833762">
        <w:rPr>
          <w:color w:val="3F3F3F"/>
          <w:spacing w:val="3"/>
          <w:w w:val="110"/>
          <w:sz w:val="22"/>
          <w:szCs w:val="22"/>
        </w:rPr>
        <w:t xml:space="preserve"> </w:t>
      </w:r>
      <w:r w:rsidRPr="00833762">
        <w:rPr>
          <w:color w:val="3F3F3F"/>
          <w:spacing w:val="-41"/>
          <w:w w:val="110"/>
          <w:sz w:val="22"/>
          <w:szCs w:val="22"/>
        </w:rPr>
        <w:t>1</w:t>
      </w:r>
      <w:r w:rsidRPr="00833762">
        <w:rPr>
          <w:color w:val="3F3F3F"/>
          <w:spacing w:val="-11"/>
          <w:w w:val="110"/>
          <w:sz w:val="22"/>
          <w:szCs w:val="22"/>
        </w:rPr>
        <w:t>3</w:t>
      </w:r>
      <w:r w:rsidRPr="00833762">
        <w:rPr>
          <w:color w:val="3F3F3F"/>
          <w:w w:val="110"/>
          <w:sz w:val="22"/>
          <w:szCs w:val="22"/>
        </w:rPr>
        <w:t>.</w:t>
      </w:r>
      <w:r w:rsidRPr="00833762">
        <w:rPr>
          <w:color w:val="3F3F3F"/>
          <w:spacing w:val="-28"/>
          <w:w w:val="110"/>
          <w:sz w:val="22"/>
          <w:szCs w:val="22"/>
        </w:rPr>
        <w:t>5</w:t>
      </w:r>
      <w:r w:rsidRPr="00833762">
        <w:rPr>
          <w:color w:val="3F3F3F"/>
          <w:w w:val="110"/>
          <w:sz w:val="22"/>
          <w:szCs w:val="22"/>
        </w:rPr>
        <w:t>00</w:t>
      </w:r>
      <w:r w:rsidRPr="00833762">
        <w:rPr>
          <w:color w:val="050505"/>
          <w:spacing w:val="-17"/>
          <w:w w:val="110"/>
          <w:sz w:val="22"/>
          <w:szCs w:val="22"/>
        </w:rPr>
        <w:t>.</w:t>
      </w:r>
      <w:r w:rsidRPr="00833762">
        <w:rPr>
          <w:color w:val="3F3F3F"/>
          <w:w w:val="110"/>
          <w:sz w:val="22"/>
          <w:szCs w:val="22"/>
        </w:rPr>
        <w:t>000,00</w:t>
      </w:r>
      <w:r w:rsidRPr="00833762">
        <w:rPr>
          <w:color w:val="3F3F3F"/>
          <w:spacing w:val="4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kn</w:t>
      </w:r>
      <w:proofErr w:type="spellEnd"/>
      <w:r w:rsidRPr="00833762">
        <w:rPr>
          <w:color w:val="2A2A2A"/>
          <w:spacing w:val="56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(</w:t>
      </w:r>
      <w:proofErr w:type="spellStart"/>
      <w:r w:rsidRPr="00833762">
        <w:rPr>
          <w:color w:val="2A2A2A"/>
          <w:w w:val="110"/>
          <w:sz w:val="22"/>
          <w:szCs w:val="22"/>
        </w:rPr>
        <w:t>slovima</w:t>
      </w:r>
      <w:proofErr w:type="spellEnd"/>
      <w:r w:rsidRPr="00833762">
        <w:rPr>
          <w:color w:val="2A2A2A"/>
          <w:w w:val="110"/>
          <w:sz w:val="22"/>
          <w:szCs w:val="22"/>
        </w:rPr>
        <w:t>:</w:t>
      </w:r>
      <w:r w:rsidRPr="00833762">
        <w:rPr>
          <w:color w:val="2A2A2A"/>
          <w:w w:val="107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trinaestmilijunapetstotisuca</w:t>
      </w:r>
      <w:proofErr w:type="spellEnd"/>
      <w:r w:rsidRPr="00833762">
        <w:rPr>
          <w:color w:val="2A2A2A"/>
          <w:w w:val="110"/>
          <w:sz w:val="22"/>
          <w:szCs w:val="22"/>
        </w:rPr>
        <w:t xml:space="preserve"> </w:t>
      </w:r>
      <w:r w:rsidRPr="00833762">
        <w:rPr>
          <w:color w:val="2A2A2A"/>
          <w:spacing w:val="3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kuna</w:t>
      </w:r>
      <w:proofErr w:type="spellEnd"/>
      <w:r w:rsidRPr="00833762">
        <w:rPr>
          <w:color w:val="2A2A2A"/>
          <w:w w:val="110"/>
          <w:sz w:val="22"/>
          <w:szCs w:val="22"/>
        </w:rPr>
        <w:t>),</w:t>
      </w:r>
      <w:r w:rsidRPr="00833762">
        <w:rPr>
          <w:color w:val="2A2A2A"/>
          <w:spacing w:val="41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u</w:t>
      </w:r>
      <w:r w:rsidRPr="00833762">
        <w:rPr>
          <w:color w:val="2A2A2A"/>
          <w:spacing w:val="4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devet</w:t>
      </w:r>
      <w:proofErr w:type="spellEnd"/>
      <w:r w:rsidRPr="00833762">
        <w:rPr>
          <w:color w:val="2A2A2A"/>
          <w:spacing w:val="3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mjesecnih</w:t>
      </w:r>
      <w:proofErr w:type="spellEnd"/>
      <w:r w:rsidRPr="00833762">
        <w:rPr>
          <w:color w:val="2A2A2A"/>
          <w:w w:val="110"/>
          <w:sz w:val="22"/>
          <w:szCs w:val="22"/>
        </w:rPr>
        <w:t xml:space="preserve">  </w:t>
      </w:r>
      <w:proofErr w:type="spellStart"/>
      <w:r w:rsidRPr="00833762">
        <w:rPr>
          <w:color w:val="2A2A2A"/>
          <w:w w:val="110"/>
          <w:sz w:val="22"/>
          <w:szCs w:val="22"/>
        </w:rPr>
        <w:t>obroka</w:t>
      </w:r>
      <w:proofErr w:type="spellEnd"/>
      <w:r w:rsidRPr="00833762">
        <w:rPr>
          <w:color w:val="2A2A2A"/>
          <w:w w:val="110"/>
          <w:sz w:val="22"/>
          <w:szCs w:val="22"/>
        </w:rPr>
        <w:t>,</w:t>
      </w:r>
      <w:r w:rsidRPr="00833762">
        <w:rPr>
          <w:color w:val="2A2A2A"/>
          <w:spacing w:val="4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specificirano</w:t>
      </w:r>
      <w:proofErr w:type="spellEnd"/>
      <w:r w:rsidRPr="00833762">
        <w:rPr>
          <w:color w:val="3F3F3F"/>
          <w:w w:val="109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po</w:t>
      </w:r>
      <w:proofErr w:type="spellEnd"/>
      <w:r w:rsidRPr="00833762">
        <w:rPr>
          <w:color w:val="3F3F3F"/>
          <w:spacing w:val="1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obrocima</w:t>
      </w:r>
      <w:proofErr w:type="spellEnd"/>
      <w:r w:rsidRPr="00833762">
        <w:rPr>
          <w:color w:val="3F3F3F"/>
          <w:spacing w:val="1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kako</w:t>
      </w:r>
      <w:proofErr w:type="spellEnd"/>
      <w:r w:rsidRPr="00833762">
        <w:rPr>
          <w:color w:val="2A2A2A"/>
          <w:spacing w:val="1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slijedi</w:t>
      </w:r>
      <w:proofErr w:type="spellEnd"/>
      <w:r w:rsidRPr="00833762">
        <w:rPr>
          <w:color w:val="2A2A2A"/>
          <w:w w:val="110"/>
          <w:sz w:val="22"/>
          <w:szCs w:val="22"/>
        </w:rPr>
        <w:t>:</w:t>
      </w:r>
    </w:p>
    <w:p w:rsidRDefault="00380787" w:rsidP="00380787" w:rsidR="00380787" w:rsidRPr="00833762">
      <w:pPr>
        <w:spacing w:before="8"/>
        <w:rPr>
          <w:sz w:val="22"/>
          <w:szCs w:val="22"/>
        </w:rPr>
      </w:pPr>
    </w:p>
    <w:p w:rsidRDefault="00380787" w:rsidP="00380787" w:rsidR="00380787" w:rsidRPr="00833762">
      <w:pPr>
        <w:pStyle w:val="Tijeloteksta"/>
        <w:numPr>
          <w:ilvl w:val="0"/>
          <w:numId w:val="2"/>
        </w:numPr>
        <w:tabs>
          <w:tab w:pos="1594" w:val="left"/>
        </w:tabs>
        <w:spacing w:lineRule="exact" w:line="281"/>
        <w:jc w:val="left"/>
        <w:rPr>
          <w:sz w:val="22"/>
          <w:szCs w:val="22"/>
        </w:rPr>
      </w:pPr>
      <w:proofErr w:type="spellStart"/>
      <w:r w:rsidRPr="00833762">
        <w:rPr>
          <w:color w:val="2A2A2A"/>
          <w:w w:val="115"/>
          <w:sz w:val="22"/>
          <w:szCs w:val="22"/>
        </w:rPr>
        <w:t>iznos</w:t>
      </w:r>
      <w:proofErr w:type="spellEnd"/>
      <w:r w:rsidRPr="00833762">
        <w:rPr>
          <w:color w:val="2A2A2A"/>
          <w:spacing w:val="-11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od</w:t>
      </w:r>
      <w:r w:rsidRPr="00833762">
        <w:rPr>
          <w:color w:val="3F3F3F"/>
          <w:spacing w:val="-9"/>
          <w:w w:val="115"/>
          <w:sz w:val="22"/>
          <w:szCs w:val="22"/>
        </w:rPr>
        <w:t xml:space="preserve"> </w:t>
      </w:r>
      <w:r w:rsidRPr="00833762">
        <w:rPr>
          <w:color w:val="2A2A2A"/>
          <w:spacing w:val="-1"/>
          <w:w w:val="115"/>
          <w:sz w:val="22"/>
          <w:szCs w:val="22"/>
        </w:rPr>
        <w:t>5.000</w:t>
      </w:r>
      <w:r w:rsidRPr="00833762">
        <w:rPr>
          <w:color w:val="050505"/>
          <w:spacing w:val="-1"/>
          <w:w w:val="115"/>
          <w:sz w:val="22"/>
          <w:szCs w:val="22"/>
        </w:rPr>
        <w:t>.</w:t>
      </w:r>
      <w:r w:rsidRPr="00833762">
        <w:rPr>
          <w:color w:val="2A2A2A"/>
          <w:spacing w:val="-1"/>
          <w:w w:val="115"/>
          <w:sz w:val="22"/>
          <w:szCs w:val="22"/>
        </w:rPr>
        <w:t>000,00</w:t>
      </w:r>
      <w:r w:rsidRPr="00833762">
        <w:rPr>
          <w:color w:val="2A2A2A"/>
          <w:spacing w:val="-1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kn</w:t>
      </w:r>
      <w:proofErr w:type="spellEnd"/>
      <w:r w:rsidRPr="00833762">
        <w:rPr>
          <w:color w:val="2A2A2A"/>
          <w:spacing w:val="-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na</w:t>
      </w:r>
      <w:proofErr w:type="spellEnd"/>
      <w:r w:rsidRPr="00833762">
        <w:rPr>
          <w:color w:val="2A2A2A"/>
          <w:spacing w:val="-1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dan</w:t>
      </w:r>
      <w:proofErr w:type="spellEnd"/>
      <w:r w:rsidRPr="00833762">
        <w:rPr>
          <w:color w:val="2A2A2A"/>
          <w:spacing w:val="-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potpisivanja</w:t>
      </w:r>
      <w:proofErr w:type="spellEnd"/>
      <w:r w:rsidRPr="00833762">
        <w:rPr>
          <w:color w:val="2A2A2A"/>
          <w:spacing w:val="1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Nagodbe</w:t>
      </w:r>
      <w:proofErr w:type="spellEnd"/>
      <w:r w:rsidRPr="00833762">
        <w:rPr>
          <w:color w:val="2A2A2A"/>
          <w:w w:val="115"/>
          <w:sz w:val="22"/>
          <w:szCs w:val="22"/>
        </w:rPr>
        <w:t>,</w:t>
      </w:r>
    </w:p>
    <w:p w:rsidRDefault="00380787" w:rsidP="00380787" w:rsidR="00380787" w:rsidRPr="00833762">
      <w:pPr>
        <w:pStyle w:val="Tijeloteksta"/>
        <w:numPr>
          <w:ilvl w:val="0"/>
          <w:numId w:val="2"/>
        </w:numPr>
        <w:tabs>
          <w:tab w:pos="1594" w:val="left"/>
        </w:tabs>
        <w:spacing w:lineRule="exact" w:line="274"/>
        <w:ind w:hanging="327"/>
        <w:jc w:val="left"/>
        <w:rPr>
          <w:sz w:val="22"/>
          <w:szCs w:val="22"/>
        </w:rPr>
      </w:pPr>
      <w:proofErr w:type="spellStart"/>
      <w:r w:rsidRPr="00833762">
        <w:rPr>
          <w:color w:val="2A2A2A"/>
          <w:w w:val="115"/>
          <w:sz w:val="22"/>
          <w:szCs w:val="22"/>
        </w:rPr>
        <w:t>iznos</w:t>
      </w:r>
      <w:proofErr w:type="spellEnd"/>
      <w:r w:rsidRPr="00833762">
        <w:rPr>
          <w:color w:val="2A2A2A"/>
          <w:spacing w:val="-2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od</w:t>
      </w:r>
      <w:r w:rsidRPr="00833762">
        <w:rPr>
          <w:color w:val="3F3F3F"/>
          <w:spacing w:val="26"/>
          <w:w w:val="115"/>
          <w:sz w:val="22"/>
          <w:szCs w:val="22"/>
        </w:rPr>
        <w:t xml:space="preserve"> </w:t>
      </w:r>
      <w:r w:rsidRPr="00833762">
        <w:rPr>
          <w:color w:val="2A2A2A"/>
          <w:spacing w:val="-2"/>
          <w:w w:val="115"/>
          <w:sz w:val="22"/>
          <w:szCs w:val="22"/>
        </w:rPr>
        <w:t>1.062</w:t>
      </w:r>
      <w:r w:rsidRPr="00833762">
        <w:rPr>
          <w:color w:val="050505"/>
          <w:spacing w:val="-2"/>
          <w:w w:val="115"/>
          <w:sz w:val="22"/>
          <w:szCs w:val="22"/>
        </w:rPr>
        <w:t>.</w:t>
      </w:r>
      <w:r w:rsidRPr="00833762">
        <w:rPr>
          <w:color w:val="3F3F3F"/>
          <w:spacing w:val="-2"/>
          <w:w w:val="115"/>
          <w:sz w:val="22"/>
          <w:szCs w:val="22"/>
        </w:rPr>
        <w:t>500,00</w:t>
      </w:r>
      <w:r w:rsidRPr="00833762">
        <w:rPr>
          <w:color w:val="3F3F3F"/>
          <w:spacing w:val="-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kn</w:t>
      </w:r>
      <w:proofErr w:type="spellEnd"/>
      <w:r w:rsidRPr="00833762">
        <w:rPr>
          <w:color w:val="2A2A2A"/>
          <w:spacing w:val="-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5"/>
          <w:sz w:val="22"/>
          <w:szCs w:val="22"/>
        </w:rPr>
        <w:t>najkasnije</w:t>
      </w:r>
      <w:proofErr w:type="spellEnd"/>
      <w:r w:rsidRPr="00833762">
        <w:rPr>
          <w:color w:val="3F3F3F"/>
          <w:spacing w:val="16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do</w:t>
      </w:r>
      <w:r w:rsidRPr="00833762">
        <w:rPr>
          <w:color w:val="2A2A2A"/>
          <w:spacing w:val="1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31.</w:t>
      </w:r>
      <w:r w:rsidRPr="00833762">
        <w:rPr>
          <w:color w:val="3F3F3F"/>
          <w:spacing w:val="-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5"/>
          <w:sz w:val="22"/>
          <w:szCs w:val="22"/>
        </w:rPr>
        <w:t>prosinca</w:t>
      </w:r>
      <w:proofErr w:type="spellEnd"/>
      <w:r w:rsidRPr="00833762">
        <w:rPr>
          <w:color w:val="3F3F3F"/>
          <w:spacing w:val="12"/>
          <w:w w:val="115"/>
          <w:sz w:val="22"/>
          <w:szCs w:val="22"/>
        </w:rPr>
        <w:t xml:space="preserve"> </w:t>
      </w:r>
      <w:r w:rsidRPr="00833762">
        <w:rPr>
          <w:color w:val="3F3F3F"/>
          <w:spacing w:val="-2"/>
          <w:w w:val="115"/>
          <w:sz w:val="22"/>
          <w:szCs w:val="22"/>
        </w:rPr>
        <w:t>2016.</w:t>
      </w:r>
      <w:r w:rsidRPr="00833762">
        <w:rPr>
          <w:color w:val="3F3F3F"/>
          <w:spacing w:val="-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5"/>
          <w:sz w:val="22"/>
          <w:szCs w:val="22"/>
        </w:rPr>
        <w:t>godine</w:t>
      </w:r>
      <w:proofErr w:type="spellEnd"/>
      <w:r w:rsidRPr="00833762">
        <w:rPr>
          <w:color w:val="3F3F3F"/>
          <w:w w:val="115"/>
          <w:sz w:val="22"/>
          <w:szCs w:val="22"/>
        </w:rPr>
        <w:t>,</w:t>
      </w:r>
    </w:p>
    <w:p w:rsidRDefault="00380787" w:rsidP="00380787" w:rsidR="00380787" w:rsidRPr="00833762">
      <w:pPr>
        <w:pStyle w:val="Tijeloteksta"/>
        <w:numPr>
          <w:ilvl w:val="0"/>
          <w:numId w:val="2"/>
        </w:numPr>
        <w:tabs>
          <w:tab w:pos="1594" w:val="left"/>
        </w:tabs>
        <w:spacing w:lineRule="exact" w:line="281"/>
        <w:ind w:hanging="327"/>
        <w:jc w:val="left"/>
        <w:rPr>
          <w:sz w:val="22"/>
          <w:szCs w:val="22"/>
        </w:rPr>
      </w:pPr>
      <w:proofErr w:type="spellStart"/>
      <w:r w:rsidRPr="00833762">
        <w:rPr>
          <w:color w:val="2A2A2A"/>
          <w:w w:val="115"/>
          <w:sz w:val="22"/>
          <w:szCs w:val="22"/>
        </w:rPr>
        <w:t>izno</w:t>
      </w:r>
      <w:r w:rsidR="00801882" w:rsidRPr="00833762">
        <w:rPr>
          <w:color w:val="2A2A2A"/>
          <w:w w:val="115"/>
          <w:sz w:val="22"/>
          <w:szCs w:val="22"/>
        </w:rPr>
        <w:t>s</w:t>
      </w:r>
      <w:proofErr w:type="spellEnd"/>
      <w:r w:rsidRPr="00833762">
        <w:rPr>
          <w:color w:val="2A2A2A"/>
          <w:spacing w:val="-6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od</w:t>
      </w:r>
      <w:r w:rsidRPr="00833762">
        <w:rPr>
          <w:color w:val="3F3F3F"/>
          <w:spacing w:val="19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1.062.500,00</w:t>
      </w:r>
      <w:r w:rsidRPr="00833762">
        <w:rPr>
          <w:color w:val="2A2A2A"/>
          <w:spacing w:val="-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kn</w:t>
      </w:r>
      <w:proofErr w:type="spellEnd"/>
      <w:r w:rsidRPr="00833762">
        <w:rPr>
          <w:color w:val="2A2A2A"/>
          <w:spacing w:val="-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najkasnije</w:t>
      </w:r>
      <w:proofErr w:type="spellEnd"/>
      <w:r w:rsidRPr="00833762">
        <w:rPr>
          <w:color w:val="2A2A2A"/>
          <w:spacing w:val="11"/>
          <w:w w:val="115"/>
          <w:sz w:val="22"/>
          <w:szCs w:val="22"/>
        </w:rPr>
        <w:t xml:space="preserve"> </w:t>
      </w:r>
      <w:r w:rsidRPr="00833762">
        <w:rPr>
          <w:color w:val="151515"/>
          <w:w w:val="115"/>
          <w:sz w:val="22"/>
          <w:szCs w:val="22"/>
        </w:rPr>
        <w:t>do</w:t>
      </w:r>
      <w:r w:rsidRPr="00833762">
        <w:rPr>
          <w:color w:val="151515"/>
          <w:spacing w:val="-4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31.</w:t>
      </w:r>
      <w:r w:rsidRPr="00833762">
        <w:rPr>
          <w:color w:val="2A2A2A"/>
          <w:spacing w:val="-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3F3F3F"/>
          <w:spacing w:val="-3"/>
          <w:w w:val="115"/>
          <w:sz w:val="22"/>
          <w:szCs w:val="22"/>
        </w:rPr>
        <w:t>s</w:t>
      </w:r>
      <w:r w:rsidRPr="00833762">
        <w:rPr>
          <w:color w:val="151515"/>
          <w:spacing w:val="-4"/>
          <w:w w:val="115"/>
          <w:sz w:val="22"/>
          <w:szCs w:val="22"/>
        </w:rPr>
        <w:t>ije</w:t>
      </w:r>
      <w:r w:rsidRPr="00833762">
        <w:rPr>
          <w:color w:val="3F3F3F"/>
          <w:spacing w:val="-3"/>
          <w:w w:val="115"/>
          <w:sz w:val="22"/>
          <w:szCs w:val="22"/>
        </w:rPr>
        <w:t>cnja</w:t>
      </w:r>
      <w:proofErr w:type="spellEnd"/>
      <w:r w:rsidRPr="00833762">
        <w:rPr>
          <w:color w:val="3F3F3F"/>
          <w:spacing w:val="-2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2017.</w:t>
      </w:r>
      <w:r w:rsidRPr="00833762">
        <w:rPr>
          <w:color w:val="3F3F3F"/>
          <w:spacing w:val="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godine</w:t>
      </w:r>
      <w:proofErr w:type="spellEnd"/>
      <w:r w:rsidRPr="00833762">
        <w:rPr>
          <w:color w:val="2A2A2A"/>
          <w:w w:val="115"/>
          <w:sz w:val="22"/>
          <w:szCs w:val="22"/>
        </w:rPr>
        <w:t>,</w:t>
      </w:r>
    </w:p>
    <w:p w:rsidRDefault="00801882" w:rsidP="00801882" w:rsidR="00380787" w:rsidRPr="00833762">
      <w:pPr>
        <w:pStyle w:val="Tijeloteksta"/>
        <w:numPr>
          <w:ilvl w:val="0"/>
          <w:numId w:val="6"/>
        </w:numPr>
        <w:tabs>
          <w:tab w:pos="2051" w:val="left"/>
        </w:tabs>
        <w:spacing w:lineRule="exact" w:line="286" w:before="67"/>
        <w:ind w:hanging="336" w:left="2050"/>
        <w:jc w:val="left"/>
        <w:rPr>
          <w:sz w:val="22"/>
          <w:szCs w:val="22"/>
        </w:rPr>
      </w:pPr>
      <w:proofErr w:type="spellStart"/>
      <w:r w:rsidRPr="00833762">
        <w:rPr>
          <w:color w:val="262626"/>
          <w:w w:val="115"/>
          <w:sz w:val="22"/>
          <w:szCs w:val="22"/>
        </w:rPr>
        <w:t>i</w:t>
      </w:r>
      <w:r w:rsidR="00380787" w:rsidRPr="00833762">
        <w:rPr>
          <w:color w:val="262626"/>
          <w:w w:val="115"/>
          <w:sz w:val="22"/>
          <w:szCs w:val="22"/>
        </w:rPr>
        <w:t>znos</w:t>
      </w:r>
      <w:proofErr w:type="spellEnd"/>
      <w:r w:rsidR="00380787" w:rsidRPr="00833762">
        <w:rPr>
          <w:color w:val="262626"/>
          <w:spacing w:val="-8"/>
          <w:w w:val="115"/>
          <w:sz w:val="22"/>
          <w:szCs w:val="22"/>
        </w:rPr>
        <w:t xml:space="preserve"> </w:t>
      </w:r>
      <w:r w:rsidR="00380787" w:rsidRPr="00833762">
        <w:rPr>
          <w:color w:val="3B3B3B"/>
          <w:w w:val="115"/>
          <w:sz w:val="22"/>
          <w:szCs w:val="22"/>
        </w:rPr>
        <w:t>od</w:t>
      </w:r>
      <w:r w:rsidR="00380787" w:rsidRPr="00833762">
        <w:rPr>
          <w:color w:val="3B3B3B"/>
          <w:spacing w:val="14"/>
          <w:w w:val="115"/>
          <w:sz w:val="22"/>
          <w:szCs w:val="22"/>
        </w:rPr>
        <w:t xml:space="preserve"> </w:t>
      </w:r>
      <w:r w:rsidR="00380787" w:rsidRPr="00833762">
        <w:rPr>
          <w:color w:val="262626"/>
          <w:w w:val="115"/>
          <w:sz w:val="22"/>
          <w:szCs w:val="22"/>
        </w:rPr>
        <w:t>1.062.500,00</w:t>
      </w:r>
      <w:r w:rsidR="00380787" w:rsidRPr="00833762">
        <w:rPr>
          <w:color w:val="262626"/>
          <w:spacing w:val="-15"/>
          <w:w w:val="115"/>
          <w:sz w:val="22"/>
          <w:szCs w:val="22"/>
        </w:rPr>
        <w:t xml:space="preserve"> </w:t>
      </w:r>
      <w:proofErr w:type="spellStart"/>
      <w:r w:rsidR="00380787" w:rsidRPr="00833762">
        <w:rPr>
          <w:color w:val="262626"/>
          <w:w w:val="115"/>
          <w:sz w:val="22"/>
          <w:szCs w:val="22"/>
        </w:rPr>
        <w:t>kn</w:t>
      </w:r>
      <w:proofErr w:type="spellEnd"/>
      <w:r w:rsidR="00380787" w:rsidRPr="00833762">
        <w:rPr>
          <w:color w:val="262626"/>
          <w:spacing w:val="-9"/>
          <w:w w:val="115"/>
          <w:sz w:val="22"/>
          <w:szCs w:val="22"/>
        </w:rPr>
        <w:t xml:space="preserve"> </w:t>
      </w:r>
      <w:proofErr w:type="spellStart"/>
      <w:r w:rsidR="00380787" w:rsidRPr="00833762">
        <w:rPr>
          <w:color w:val="262626"/>
          <w:w w:val="115"/>
          <w:sz w:val="22"/>
          <w:szCs w:val="22"/>
        </w:rPr>
        <w:t>najkasnije</w:t>
      </w:r>
      <w:proofErr w:type="spellEnd"/>
      <w:r w:rsidR="00380787" w:rsidRPr="00833762">
        <w:rPr>
          <w:color w:val="262626"/>
          <w:spacing w:val="-1"/>
          <w:w w:val="115"/>
          <w:sz w:val="22"/>
          <w:szCs w:val="22"/>
        </w:rPr>
        <w:t xml:space="preserve"> </w:t>
      </w:r>
      <w:r w:rsidR="00380787" w:rsidRPr="00833762">
        <w:rPr>
          <w:color w:val="262626"/>
          <w:w w:val="115"/>
          <w:sz w:val="22"/>
          <w:szCs w:val="22"/>
        </w:rPr>
        <w:t>do</w:t>
      </w:r>
      <w:r w:rsidR="00380787" w:rsidRPr="00833762">
        <w:rPr>
          <w:color w:val="262626"/>
          <w:spacing w:val="-13"/>
          <w:w w:val="115"/>
          <w:sz w:val="22"/>
          <w:szCs w:val="22"/>
        </w:rPr>
        <w:t xml:space="preserve"> </w:t>
      </w:r>
      <w:r w:rsidR="00380787" w:rsidRPr="00833762">
        <w:rPr>
          <w:color w:val="262626"/>
          <w:w w:val="115"/>
          <w:sz w:val="22"/>
          <w:szCs w:val="22"/>
        </w:rPr>
        <w:t>28.</w:t>
      </w:r>
      <w:r w:rsidR="00380787" w:rsidRPr="00833762">
        <w:rPr>
          <w:color w:val="262626"/>
          <w:spacing w:val="-12"/>
          <w:w w:val="115"/>
          <w:sz w:val="22"/>
          <w:szCs w:val="22"/>
        </w:rPr>
        <w:t xml:space="preserve"> </w:t>
      </w:r>
      <w:proofErr w:type="spellStart"/>
      <w:r w:rsidR="00380787" w:rsidRPr="00833762">
        <w:rPr>
          <w:color w:val="3B3B3B"/>
          <w:w w:val="115"/>
          <w:sz w:val="22"/>
          <w:szCs w:val="22"/>
        </w:rPr>
        <w:t>veljaee</w:t>
      </w:r>
      <w:proofErr w:type="spellEnd"/>
      <w:r w:rsidR="00380787" w:rsidRPr="00833762">
        <w:rPr>
          <w:color w:val="3B3B3B"/>
          <w:spacing w:val="2"/>
          <w:w w:val="115"/>
          <w:sz w:val="22"/>
          <w:szCs w:val="22"/>
        </w:rPr>
        <w:t xml:space="preserve"> </w:t>
      </w:r>
      <w:r w:rsidR="00380787" w:rsidRPr="00833762">
        <w:rPr>
          <w:color w:val="3B3B3B"/>
          <w:w w:val="115"/>
          <w:sz w:val="22"/>
          <w:szCs w:val="22"/>
        </w:rPr>
        <w:t>2017.</w:t>
      </w:r>
      <w:r w:rsidR="00380787" w:rsidRPr="00833762">
        <w:rPr>
          <w:color w:val="3B3B3B"/>
          <w:spacing w:val="-10"/>
          <w:w w:val="115"/>
          <w:sz w:val="22"/>
          <w:szCs w:val="22"/>
        </w:rPr>
        <w:t xml:space="preserve"> </w:t>
      </w:r>
      <w:proofErr w:type="spellStart"/>
      <w:r w:rsidR="00380787" w:rsidRPr="00833762">
        <w:rPr>
          <w:color w:val="262626"/>
          <w:w w:val="115"/>
          <w:sz w:val="22"/>
          <w:szCs w:val="22"/>
        </w:rPr>
        <w:t>godine</w:t>
      </w:r>
      <w:proofErr w:type="spellEnd"/>
      <w:r w:rsidR="00380787" w:rsidRPr="00833762">
        <w:rPr>
          <w:color w:val="262626"/>
          <w:w w:val="115"/>
          <w:sz w:val="22"/>
          <w:szCs w:val="22"/>
        </w:rPr>
        <w:t>,</w:t>
      </w:r>
    </w:p>
    <w:p w:rsidRDefault="00380787" w:rsidP="00801882" w:rsidR="00380787" w:rsidRPr="00833762">
      <w:pPr>
        <w:pStyle w:val="Tijeloteksta"/>
        <w:numPr>
          <w:ilvl w:val="0"/>
          <w:numId w:val="6"/>
        </w:numPr>
        <w:tabs>
          <w:tab w:pos="2051" w:val="left"/>
        </w:tabs>
        <w:spacing w:lineRule="exact" w:line="279"/>
        <w:ind w:hanging="326" w:left="2050"/>
        <w:jc w:val="left"/>
        <w:rPr>
          <w:sz w:val="22"/>
          <w:szCs w:val="22"/>
        </w:rPr>
      </w:pPr>
      <w:proofErr w:type="spellStart"/>
      <w:r w:rsidRPr="00833762">
        <w:rPr>
          <w:color w:val="262626"/>
          <w:w w:val="115"/>
          <w:sz w:val="22"/>
          <w:szCs w:val="22"/>
        </w:rPr>
        <w:t>iznos</w:t>
      </w:r>
      <w:proofErr w:type="spellEnd"/>
      <w:r w:rsidRPr="00833762">
        <w:rPr>
          <w:color w:val="262626"/>
          <w:spacing w:val="1"/>
          <w:w w:val="115"/>
          <w:sz w:val="22"/>
          <w:szCs w:val="22"/>
        </w:rPr>
        <w:t xml:space="preserve"> </w:t>
      </w:r>
      <w:r w:rsidRPr="00833762">
        <w:rPr>
          <w:color w:val="3B3B3B"/>
          <w:w w:val="115"/>
          <w:sz w:val="22"/>
          <w:szCs w:val="22"/>
        </w:rPr>
        <w:t>od</w:t>
      </w:r>
      <w:r w:rsidRPr="00833762">
        <w:rPr>
          <w:color w:val="3B3B3B"/>
          <w:spacing w:val="28"/>
          <w:w w:val="115"/>
          <w:sz w:val="22"/>
          <w:szCs w:val="22"/>
        </w:rPr>
        <w:t xml:space="preserve"> </w:t>
      </w:r>
      <w:r w:rsidRPr="00833762">
        <w:rPr>
          <w:color w:val="262626"/>
          <w:w w:val="115"/>
          <w:sz w:val="22"/>
          <w:szCs w:val="22"/>
        </w:rPr>
        <w:t>1.062.</w:t>
      </w:r>
      <w:r w:rsidRPr="00833762">
        <w:rPr>
          <w:color w:val="262626"/>
          <w:spacing w:val="-33"/>
          <w:w w:val="115"/>
          <w:sz w:val="22"/>
          <w:szCs w:val="22"/>
        </w:rPr>
        <w:t>5</w:t>
      </w:r>
      <w:r w:rsidRPr="00833762">
        <w:rPr>
          <w:color w:val="262626"/>
          <w:w w:val="115"/>
          <w:sz w:val="22"/>
          <w:szCs w:val="22"/>
        </w:rPr>
        <w:t>00,00</w:t>
      </w:r>
      <w:r w:rsidRPr="00833762">
        <w:rPr>
          <w:color w:val="262626"/>
          <w:spacing w:val="-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5"/>
          <w:sz w:val="22"/>
          <w:szCs w:val="22"/>
        </w:rPr>
        <w:t>kn</w:t>
      </w:r>
      <w:proofErr w:type="spellEnd"/>
      <w:r w:rsidRPr="00833762">
        <w:rPr>
          <w:color w:val="262626"/>
          <w:spacing w:val="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5"/>
          <w:sz w:val="22"/>
          <w:szCs w:val="22"/>
        </w:rPr>
        <w:t>najkasnije</w:t>
      </w:r>
      <w:proofErr w:type="spellEnd"/>
      <w:r w:rsidRPr="00833762">
        <w:rPr>
          <w:color w:val="262626"/>
          <w:spacing w:val="18"/>
          <w:w w:val="115"/>
          <w:sz w:val="22"/>
          <w:szCs w:val="22"/>
        </w:rPr>
        <w:t xml:space="preserve"> </w:t>
      </w:r>
      <w:r w:rsidRPr="00833762">
        <w:rPr>
          <w:color w:val="262626"/>
          <w:w w:val="115"/>
          <w:sz w:val="22"/>
          <w:szCs w:val="22"/>
        </w:rPr>
        <w:t>do</w:t>
      </w:r>
      <w:r w:rsidRPr="00833762">
        <w:rPr>
          <w:color w:val="262626"/>
          <w:spacing w:val="-7"/>
          <w:w w:val="115"/>
          <w:sz w:val="22"/>
          <w:szCs w:val="22"/>
        </w:rPr>
        <w:t xml:space="preserve"> </w:t>
      </w:r>
      <w:r w:rsidRPr="00833762">
        <w:rPr>
          <w:color w:val="262626"/>
          <w:spacing w:val="-4"/>
          <w:w w:val="115"/>
          <w:sz w:val="22"/>
          <w:szCs w:val="22"/>
        </w:rPr>
        <w:t>3</w:t>
      </w:r>
      <w:r w:rsidRPr="00833762">
        <w:rPr>
          <w:color w:val="262626"/>
          <w:w w:val="115"/>
          <w:sz w:val="22"/>
          <w:szCs w:val="22"/>
        </w:rPr>
        <w:t>1.</w:t>
      </w:r>
      <w:r w:rsidRPr="00833762">
        <w:rPr>
          <w:color w:val="262626"/>
          <w:spacing w:val="-2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5"/>
          <w:sz w:val="22"/>
          <w:szCs w:val="22"/>
        </w:rPr>
        <w:t>ozujka</w:t>
      </w:r>
      <w:proofErr w:type="spellEnd"/>
      <w:r w:rsidRPr="00833762">
        <w:rPr>
          <w:color w:val="3B3B3B"/>
          <w:spacing w:val="-3"/>
          <w:w w:val="115"/>
          <w:sz w:val="22"/>
          <w:szCs w:val="22"/>
        </w:rPr>
        <w:t xml:space="preserve"> </w:t>
      </w:r>
      <w:r w:rsidRPr="00833762">
        <w:rPr>
          <w:color w:val="3B3B3B"/>
          <w:w w:val="115"/>
          <w:sz w:val="22"/>
          <w:szCs w:val="22"/>
        </w:rPr>
        <w:t>2017.</w:t>
      </w:r>
      <w:r w:rsidRPr="00833762">
        <w:rPr>
          <w:color w:val="3B3B3B"/>
          <w:spacing w:val="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5"/>
          <w:sz w:val="22"/>
          <w:szCs w:val="22"/>
        </w:rPr>
        <w:t>godine</w:t>
      </w:r>
      <w:proofErr w:type="spellEnd"/>
      <w:r w:rsidRPr="00833762">
        <w:rPr>
          <w:color w:val="262626"/>
          <w:w w:val="115"/>
          <w:sz w:val="22"/>
          <w:szCs w:val="22"/>
        </w:rPr>
        <w:t>,</w:t>
      </w:r>
    </w:p>
    <w:p w:rsidRDefault="00380787" w:rsidP="00801882" w:rsidR="00380787" w:rsidRPr="00833762">
      <w:pPr>
        <w:pStyle w:val="Tijeloteksta"/>
        <w:numPr>
          <w:ilvl w:val="0"/>
          <w:numId w:val="6"/>
        </w:numPr>
        <w:tabs>
          <w:tab w:pos="2051" w:val="left"/>
        </w:tabs>
        <w:spacing w:lineRule="exact" w:line="275"/>
        <w:ind w:hanging="336" w:left="2050"/>
        <w:jc w:val="left"/>
        <w:rPr>
          <w:sz w:val="22"/>
          <w:szCs w:val="22"/>
        </w:rPr>
      </w:pPr>
      <w:proofErr w:type="spellStart"/>
      <w:r w:rsidRPr="00833762">
        <w:rPr>
          <w:color w:val="262626"/>
          <w:w w:val="115"/>
          <w:sz w:val="22"/>
          <w:szCs w:val="22"/>
        </w:rPr>
        <w:t>iznos</w:t>
      </w:r>
      <w:proofErr w:type="spellEnd"/>
      <w:r w:rsidRPr="00833762">
        <w:rPr>
          <w:color w:val="262626"/>
          <w:spacing w:val="-12"/>
          <w:w w:val="115"/>
          <w:sz w:val="22"/>
          <w:szCs w:val="22"/>
        </w:rPr>
        <w:t xml:space="preserve"> </w:t>
      </w:r>
      <w:r w:rsidRPr="00833762">
        <w:rPr>
          <w:color w:val="262626"/>
          <w:w w:val="115"/>
          <w:sz w:val="22"/>
          <w:szCs w:val="22"/>
        </w:rPr>
        <w:t>od</w:t>
      </w:r>
      <w:r w:rsidRPr="00833762">
        <w:rPr>
          <w:color w:val="262626"/>
          <w:spacing w:val="25"/>
          <w:w w:val="115"/>
          <w:sz w:val="22"/>
          <w:szCs w:val="22"/>
        </w:rPr>
        <w:t xml:space="preserve"> </w:t>
      </w:r>
      <w:r w:rsidRPr="00833762">
        <w:rPr>
          <w:color w:val="262626"/>
          <w:w w:val="115"/>
          <w:sz w:val="22"/>
          <w:szCs w:val="22"/>
        </w:rPr>
        <w:t>1.062.</w:t>
      </w:r>
      <w:r w:rsidRPr="00833762">
        <w:rPr>
          <w:color w:val="262626"/>
          <w:spacing w:val="-29"/>
          <w:w w:val="115"/>
          <w:sz w:val="22"/>
          <w:szCs w:val="22"/>
        </w:rPr>
        <w:t>5</w:t>
      </w:r>
      <w:r w:rsidRPr="00833762">
        <w:rPr>
          <w:color w:val="262626"/>
          <w:w w:val="115"/>
          <w:sz w:val="22"/>
          <w:szCs w:val="22"/>
        </w:rPr>
        <w:t>00,00</w:t>
      </w:r>
      <w:r w:rsidRPr="00833762">
        <w:rPr>
          <w:color w:val="262626"/>
          <w:spacing w:val="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5"/>
          <w:sz w:val="22"/>
          <w:szCs w:val="22"/>
        </w:rPr>
        <w:t>kn</w:t>
      </w:r>
      <w:proofErr w:type="spellEnd"/>
      <w:r w:rsidRPr="00833762">
        <w:rPr>
          <w:color w:val="262626"/>
          <w:spacing w:val="1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5"/>
          <w:sz w:val="22"/>
          <w:szCs w:val="22"/>
        </w:rPr>
        <w:t>najkasnije</w:t>
      </w:r>
      <w:proofErr w:type="spellEnd"/>
      <w:r w:rsidRPr="00833762">
        <w:rPr>
          <w:color w:val="262626"/>
          <w:spacing w:val="15"/>
          <w:w w:val="115"/>
          <w:sz w:val="22"/>
          <w:szCs w:val="22"/>
        </w:rPr>
        <w:t xml:space="preserve"> </w:t>
      </w:r>
      <w:r w:rsidRPr="00833762">
        <w:rPr>
          <w:color w:val="262626"/>
          <w:w w:val="115"/>
          <w:sz w:val="22"/>
          <w:szCs w:val="22"/>
        </w:rPr>
        <w:t xml:space="preserve">do </w:t>
      </w:r>
      <w:r w:rsidRPr="00833762">
        <w:rPr>
          <w:color w:val="262626"/>
          <w:spacing w:val="-27"/>
          <w:w w:val="115"/>
          <w:sz w:val="22"/>
          <w:szCs w:val="22"/>
        </w:rPr>
        <w:t>3</w:t>
      </w:r>
      <w:r w:rsidRPr="00833762">
        <w:rPr>
          <w:color w:val="262626"/>
          <w:w w:val="115"/>
          <w:sz w:val="22"/>
          <w:szCs w:val="22"/>
        </w:rPr>
        <w:t>0.</w:t>
      </w:r>
      <w:r w:rsidRPr="00833762">
        <w:rPr>
          <w:color w:val="262626"/>
          <w:spacing w:val="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5"/>
          <w:sz w:val="22"/>
          <w:szCs w:val="22"/>
        </w:rPr>
        <w:t>travnja</w:t>
      </w:r>
      <w:proofErr w:type="spellEnd"/>
      <w:r w:rsidRPr="00833762">
        <w:rPr>
          <w:color w:val="262626"/>
          <w:spacing w:val="14"/>
          <w:w w:val="115"/>
          <w:sz w:val="22"/>
          <w:szCs w:val="22"/>
        </w:rPr>
        <w:t xml:space="preserve"> </w:t>
      </w:r>
      <w:r w:rsidRPr="00833762">
        <w:rPr>
          <w:color w:val="3B3B3B"/>
          <w:w w:val="115"/>
          <w:sz w:val="22"/>
          <w:szCs w:val="22"/>
        </w:rPr>
        <w:t>2017.</w:t>
      </w:r>
      <w:r w:rsidRPr="00833762">
        <w:rPr>
          <w:color w:val="3B3B3B"/>
          <w:spacing w:val="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5"/>
          <w:sz w:val="22"/>
          <w:szCs w:val="22"/>
        </w:rPr>
        <w:t>godine</w:t>
      </w:r>
      <w:proofErr w:type="spellEnd"/>
      <w:r w:rsidRPr="00833762">
        <w:rPr>
          <w:color w:val="262626"/>
          <w:w w:val="115"/>
          <w:sz w:val="22"/>
          <w:szCs w:val="22"/>
        </w:rPr>
        <w:t>,</w:t>
      </w:r>
    </w:p>
    <w:p w:rsidRDefault="00380787" w:rsidP="00801882" w:rsidR="00380787" w:rsidRPr="00833762">
      <w:pPr>
        <w:pStyle w:val="Tijeloteksta"/>
        <w:numPr>
          <w:ilvl w:val="0"/>
          <w:numId w:val="6"/>
        </w:numPr>
        <w:tabs>
          <w:tab w:pos="2051" w:val="left"/>
        </w:tabs>
        <w:spacing w:lineRule="exact" w:line="275"/>
        <w:ind w:hanging="336" w:left="2050"/>
        <w:jc w:val="left"/>
        <w:rPr>
          <w:sz w:val="22"/>
          <w:szCs w:val="22"/>
        </w:rPr>
      </w:pPr>
      <w:proofErr w:type="spellStart"/>
      <w:r w:rsidRPr="00833762">
        <w:rPr>
          <w:color w:val="262626"/>
          <w:w w:val="115"/>
          <w:sz w:val="22"/>
          <w:szCs w:val="22"/>
        </w:rPr>
        <w:t>iznos</w:t>
      </w:r>
      <w:proofErr w:type="spellEnd"/>
      <w:r w:rsidRPr="00833762">
        <w:rPr>
          <w:color w:val="262626"/>
          <w:spacing w:val="3"/>
          <w:w w:val="115"/>
          <w:sz w:val="22"/>
          <w:szCs w:val="22"/>
        </w:rPr>
        <w:t xml:space="preserve"> </w:t>
      </w:r>
      <w:r w:rsidRPr="00833762">
        <w:rPr>
          <w:color w:val="3B3B3B"/>
          <w:w w:val="115"/>
          <w:sz w:val="22"/>
          <w:szCs w:val="22"/>
        </w:rPr>
        <w:t>od</w:t>
      </w:r>
      <w:r w:rsidRPr="00833762">
        <w:rPr>
          <w:color w:val="3B3B3B"/>
          <w:spacing w:val="28"/>
          <w:w w:val="115"/>
          <w:sz w:val="22"/>
          <w:szCs w:val="22"/>
        </w:rPr>
        <w:t xml:space="preserve"> </w:t>
      </w:r>
      <w:r w:rsidRPr="00833762">
        <w:rPr>
          <w:color w:val="262626"/>
          <w:w w:val="115"/>
          <w:sz w:val="22"/>
          <w:szCs w:val="22"/>
        </w:rPr>
        <w:t>1.062.500,00</w:t>
      </w:r>
      <w:r w:rsidRPr="00833762">
        <w:rPr>
          <w:color w:val="262626"/>
          <w:spacing w:val="-1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5"/>
          <w:sz w:val="22"/>
          <w:szCs w:val="22"/>
        </w:rPr>
        <w:t>kn</w:t>
      </w:r>
      <w:proofErr w:type="spellEnd"/>
      <w:r w:rsidRPr="00833762">
        <w:rPr>
          <w:color w:val="3B3B3B"/>
          <w:spacing w:val="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5"/>
          <w:sz w:val="22"/>
          <w:szCs w:val="22"/>
        </w:rPr>
        <w:t>najkasnije</w:t>
      </w:r>
      <w:proofErr w:type="spellEnd"/>
      <w:r w:rsidRPr="00833762">
        <w:rPr>
          <w:color w:val="3B3B3B"/>
          <w:spacing w:val="11"/>
          <w:w w:val="115"/>
          <w:sz w:val="22"/>
          <w:szCs w:val="22"/>
        </w:rPr>
        <w:t xml:space="preserve"> </w:t>
      </w:r>
      <w:r w:rsidRPr="00833762">
        <w:rPr>
          <w:color w:val="262626"/>
          <w:w w:val="115"/>
          <w:sz w:val="22"/>
          <w:szCs w:val="22"/>
        </w:rPr>
        <w:t>do</w:t>
      </w:r>
      <w:r w:rsidRPr="00833762">
        <w:rPr>
          <w:color w:val="262626"/>
          <w:spacing w:val="-13"/>
          <w:w w:val="115"/>
          <w:sz w:val="22"/>
          <w:szCs w:val="22"/>
        </w:rPr>
        <w:t xml:space="preserve"> </w:t>
      </w:r>
      <w:r w:rsidRPr="00833762">
        <w:rPr>
          <w:color w:val="3B3B3B"/>
          <w:w w:val="115"/>
          <w:sz w:val="22"/>
          <w:szCs w:val="22"/>
        </w:rPr>
        <w:t>31.</w:t>
      </w:r>
      <w:r w:rsidRPr="00833762">
        <w:rPr>
          <w:color w:val="3B3B3B"/>
          <w:spacing w:val="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5"/>
          <w:sz w:val="22"/>
          <w:szCs w:val="22"/>
        </w:rPr>
        <w:t>svibnja</w:t>
      </w:r>
      <w:proofErr w:type="spellEnd"/>
      <w:r w:rsidRPr="00833762">
        <w:rPr>
          <w:color w:val="3B3B3B"/>
          <w:spacing w:val="-3"/>
          <w:w w:val="115"/>
          <w:sz w:val="22"/>
          <w:szCs w:val="22"/>
        </w:rPr>
        <w:t xml:space="preserve"> </w:t>
      </w:r>
      <w:r w:rsidRPr="00833762">
        <w:rPr>
          <w:color w:val="3B3B3B"/>
          <w:spacing w:val="-2"/>
          <w:w w:val="115"/>
          <w:sz w:val="22"/>
          <w:szCs w:val="22"/>
        </w:rPr>
        <w:t>2017.</w:t>
      </w:r>
      <w:r w:rsidRPr="00833762">
        <w:rPr>
          <w:color w:val="3B3B3B"/>
          <w:spacing w:val="-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5"/>
          <w:sz w:val="22"/>
          <w:szCs w:val="22"/>
        </w:rPr>
        <w:t>godine</w:t>
      </w:r>
      <w:proofErr w:type="spellEnd"/>
      <w:r w:rsidRPr="00833762">
        <w:rPr>
          <w:color w:val="262626"/>
          <w:w w:val="115"/>
          <w:sz w:val="22"/>
          <w:szCs w:val="22"/>
        </w:rPr>
        <w:t>,</w:t>
      </w:r>
    </w:p>
    <w:p w:rsidRDefault="00380787" w:rsidP="00801882" w:rsidR="00380787" w:rsidRPr="00833762">
      <w:pPr>
        <w:pStyle w:val="Tijeloteksta"/>
        <w:numPr>
          <w:ilvl w:val="0"/>
          <w:numId w:val="6"/>
        </w:numPr>
        <w:tabs>
          <w:tab w:pos="2051" w:val="left"/>
        </w:tabs>
        <w:spacing w:lineRule="exact" w:line="275"/>
        <w:ind w:hanging="336" w:left="2050"/>
        <w:jc w:val="left"/>
        <w:rPr>
          <w:sz w:val="22"/>
          <w:szCs w:val="22"/>
        </w:rPr>
      </w:pPr>
      <w:proofErr w:type="spellStart"/>
      <w:r w:rsidRPr="00833762">
        <w:rPr>
          <w:color w:val="262626"/>
          <w:w w:val="115"/>
          <w:sz w:val="22"/>
          <w:szCs w:val="22"/>
        </w:rPr>
        <w:t>iznos</w:t>
      </w:r>
      <w:proofErr w:type="spellEnd"/>
      <w:r w:rsidRPr="00833762">
        <w:rPr>
          <w:color w:val="262626"/>
          <w:w w:val="115"/>
          <w:sz w:val="22"/>
          <w:szCs w:val="22"/>
        </w:rPr>
        <w:t xml:space="preserve"> </w:t>
      </w:r>
      <w:r w:rsidRPr="00833762">
        <w:rPr>
          <w:color w:val="3B3B3B"/>
          <w:w w:val="115"/>
          <w:sz w:val="22"/>
          <w:szCs w:val="22"/>
        </w:rPr>
        <w:t>od</w:t>
      </w:r>
      <w:r w:rsidRPr="00833762">
        <w:rPr>
          <w:color w:val="3B3B3B"/>
          <w:spacing w:val="30"/>
          <w:w w:val="115"/>
          <w:sz w:val="22"/>
          <w:szCs w:val="22"/>
        </w:rPr>
        <w:t xml:space="preserve"> </w:t>
      </w:r>
      <w:r w:rsidRPr="00833762">
        <w:rPr>
          <w:color w:val="262626"/>
          <w:w w:val="115"/>
          <w:sz w:val="22"/>
          <w:szCs w:val="22"/>
        </w:rPr>
        <w:t>1.062.500,00</w:t>
      </w:r>
      <w:r w:rsidRPr="00833762">
        <w:rPr>
          <w:color w:val="262626"/>
          <w:spacing w:val="-1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5"/>
          <w:sz w:val="22"/>
          <w:szCs w:val="22"/>
        </w:rPr>
        <w:t>kn</w:t>
      </w:r>
      <w:proofErr w:type="spellEnd"/>
      <w:r w:rsidRPr="00833762">
        <w:rPr>
          <w:color w:val="262626"/>
          <w:spacing w:val="-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5"/>
          <w:sz w:val="22"/>
          <w:szCs w:val="22"/>
        </w:rPr>
        <w:t>najkasnije</w:t>
      </w:r>
      <w:proofErr w:type="spellEnd"/>
      <w:r w:rsidRPr="00833762">
        <w:rPr>
          <w:color w:val="262626"/>
          <w:spacing w:val="19"/>
          <w:w w:val="115"/>
          <w:sz w:val="22"/>
          <w:szCs w:val="22"/>
        </w:rPr>
        <w:t xml:space="preserve"> </w:t>
      </w:r>
      <w:r w:rsidRPr="00833762">
        <w:rPr>
          <w:color w:val="262626"/>
          <w:w w:val="115"/>
          <w:sz w:val="22"/>
          <w:szCs w:val="22"/>
        </w:rPr>
        <w:t>do</w:t>
      </w:r>
      <w:r w:rsidRPr="00833762">
        <w:rPr>
          <w:color w:val="262626"/>
          <w:spacing w:val="-6"/>
          <w:w w:val="115"/>
          <w:sz w:val="22"/>
          <w:szCs w:val="22"/>
        </w:rPr>
        <w:t xml:space="preserve"> </w:t>
      </w:r>
      <w:r w:rsidRPr="00833762">
        <w:rPr>
          <w:color w:val="262626"/>
          <w:spacing w:val="-7"/>
          <w:w w:val="115"/>
          <w:sz w:val="22"/>
          <w:szCs w:val="22"/>
        </w:rPr>
        <w:t>3</w:t>
      </w:r>
      <w:r w:rsidRPr="00833762">
        <w:rPr>
          <w:color w:val="262626"/>
          <w:spacing w:val="-9"/>
          <w:w w:val="115"/>
          <w:sz w:val="22"/>
          <w:szCs w:val="22"/>
        </w:rPr>
        <w:t>0.</w:t>
      </w:r>
      <w:r w:rsidRPr="00833762">
        <w:rPr>
          <w:color w:val="26262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5"/>
          <w:sz w:val="22"/>
          <w:szCs w:val="22"/>
        </w:rPr>
        <w:t>lipnja</w:t>
      </w:r>
      <w:proofErr w:type="spellEnd"/>
      <w:r w:rsidRPr="00833762">
        <w:rPr>
          <w:color w:val="262626"/>
          <w:spacing w:val="-2"/>
          <w:w w:val="115"/>
          <w:sz w:val="22"/>
          <w:szCs w:val="22"/>
        </w:rPr>
        <w:t xml:space="preserve"> 2017.</w:t>
      </w:r>
      <w:r w:rsidRPr="00833762">
        <w:rPr>
          <w:color w:val="262626"/>
          <w:spacing w:val="-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5"/>
          <w:sz w:val="22"/>
          <w:szCs w:val="22"/>
        </w:rPr>
        <w:t>godine</w:t>
      </w:r>
      <w:proofErr w:type="spellEnd"/>
      <w:r w:rsidRPr="00833762">
        <w:rPr>
          <w:color w:val="3B3B3B"/>
          <w:w w:val="115"/>
          <w:sz w:val="22"/>
          <w:szCs w:val="22"/>
        </w:rPr>
        <w:t>,</w:t>
      </w:r>
    </w:p>
    <w:p w:rsidRDefault="00380787" w:rsidP="00801882" w:rsidR="00380787" w:rsidRPr="00833762">
      <w:pPr>
        <w:pStyle w:val="Tijeloteksta"/>
        <w:numPr>
          <w:ilvl w:val="0"/>
          <w:numId w:val="6"/>
        </w:numPr>
        <w:tabs>
          <w:tab w:pos="2051" w:val="left"/>
        </w:tabs>
        <w:spacing w:lineRule="exact" w:line="281"/>
        <w:ind w:hanging="336" w:left="2050"/>
        <w:jc w:val="left"/>
        <w:rPr>
          <w:sz w:val="22"/>
          <w:szCs w:val="22"/>
        </w:rPr>
      </w:pPr>
      <w:proofErr w:type="spellStart"/>
      <w:r w:rsidRPr="00833762">
        <w:rPr>
          <w:color w:val="262626"/>
          <w:w w:val="115"/>
          <w:sz w:val="22"/>
          <w:szCs w:val="22"/>
        </w:rPr>
        <w:t>iznos</w:t>
      </w:r>
      <w:proofErr w:type="spellEnd"/>
      <w:r w:rsidRPr="00833762">
        <w:rPr>
          <w:color w:val="262626"/>
          <w:spacing w:val="-3"/>
          <w:w w:val="115"/>
          <w:sz w:val="22"/>
          <w:szCs w:val="22"/>
        </w:rPr>
        <w:t xml:space="preserve"> </w:t>
      </w:r>
      <w:r w:rsidRPr="00833762">
        <w:rPr>
          <w:color w:val="3B3B3B"/>
          <w:w w:val="115"/>
          <w:sz w:val="22"/>
          <w:szCs w:val="22"/>
        </w:rPr>
        <w:t>od</w:t>
      </w:r>
      <w:r w:rsidRPr="00833762">
        <w:rPr>
          <w:color w:val="3B3B3B"/>
          <w:spacing w:val="26"/>
          <w:w w:val="115"/>
          <w:sz w:val="22"/>
          <w:szCs w:val="22"/>
        </w:rPr>
        <w:t xml:space="preserve"> </w:t>
      </w:r>
      <w:r w:rsidRPr="00833762">
        <w:rPr>
          <w:color w:val="262626"/>
          <w:w w:val="115"/>
          <w:sz w:val="22"/>
          <w:szCs w:val="22"/>
        </w:rPr>
        <w:t>1.062.500,00</w:t>
      </w:r>
      <w:r w:rsidRPr="00833762">
        <w:rPr>
          <w:color w:val="262626"/>
          <w:spacing w:val="-1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5"/>
          <w:sz w:val="22"/>
          <w:szCs w:val="22"/>
        </w:rPr>
        <w:t>kn</w:t>
      </w:r>
      <w:proofErr w:type="spellEnd"/>
      <w:r w:rsidRPr="00833762">
        <w:rPr>
          <w:color w:val="262626"/>
          <w:spacing w:val="1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5"/>
          <w:sz w:val="22"/>
          <w:szCs w:val="22"/>
        </w:rPr>
        <w:t>najkasnije</w:t>
      </w:r>
      <w:proofErr w:type="spellEnd"/>
      <w:r w:rsidRPr="00833762">
        <w:rPr>
          <w:color w:val="3B3B3B"/>
          <w:spacing w:val="16"/>
          <w:w w:val="115"/>
          <w:sz w:val="22"/>
          <w:szCs w:val="22"/>
        </w:rPr>
        <w:t xml:space="preserve"> </w:t>
      </w:r>
      <w:r w:rsidRPr="00833762">
        <w:rPr>
          <w:color w:val="262626"/>
          <w:w w:val="115"/>
          <w:sz w:val="22"/>
          <w:szCs w:val="22"/>
        </w:rPr>
        <w:t>do</w:t>
      </w:r>
      <w:r w:rsidRPr="00833762">
        <w:rPr>
          <w:color w:val="262626"/>
          <w:spacing w:val="1"/>
          <w:w w:val="115"/>
          <w:sz w:val="22"/>
          <w:szCs w:val="22"/>
        </w:rPr>
        <w:t xml:space="preserve"> </w:t>
      </w:r>
      <w:r w:rsidRPr="00833762">
        <w:rPr>
          <w:color w:val="3B3B3B"/>
          <w:w w:val="115"/>
          <w:sz w:val="22"/>
          <w:szCs w:val="22"/>
        </w:rPr>
        <w:t>31.</w:t>
      </w:r>
      <w:r w:rsidRPr="00833762">
        <w:rPr>
          <w:color w:val="3B3B3B"/>
          <w:spacing w:val="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5"/>
          <w:sz w:val="22"/>
          <w:szCs w:val="22"/>
        </w:rPr>
        <w:t>srpnja</w:t>
      </w:r>
      <w:proofErr w:type="spellEnd"/>
      <w:r w:rsidRPr="00833762">
        <w:rPr>
          <w:color w:val="3B3B3B"/>
          <w:spacing w:val="-8"/>
          <w:w w:val="115"/>
          <w:sz w:val="22"/>
          <w:szCs w:val="22"/>
        </w:rPr>
        <w:t xml:space="preserve"> </w:t>
      </w:r>
      <w:r w:rsidRPr="00833762">
        <w:rPr>
          <w:color w:val="3B3B3B"/>
          <w:spacing w:val="-2"/>
          <w:w w:val="115"/>
          <w:sz w:val="22"/>
          <w:szCs w:val="22"/>
        </w:rPr>
        <w:t>2017.</w:t>
      </w:r>
      <w:r w:rsidRPr="00833762">
        <w:rPr>
          <w:color w:val="3B3B3B"/>
          <w:spacing w:val="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5"/>
          <w:sz w:val="22"/>
          <w:szCs w:val="22"/>
        </w:rPr>
        <w:t>godine</w:t>
      </w:r>
      <w:proofErr w:type="spellEnd"/>
      <w:r w:rsidRPr="00833762">
        <w:rPr>
          <w:color w:val="262626"/>
          <w:w w:val="115"/>
          <w:sz w:val="22"/>
          <w:szCs w:val="22"/>
        </w:rPr>
        <w:t>.</w:t>
      </w:r>
    </w:p>
    <w:p w:rsidRDefault="00380787" w:rsidP="00380787" w:rsidR="00380787" w:rsidRPr="00833762">
      <w:pPr>
        <w:spacing w:before="7"/>
        <w:rPr>
          <w:sz w:val="22"/>
          <w:szCs w:val="22"/>
        </w:rPr>
      </w:pPr>
    </w:p>
    <w:p w:rsidRDefault="006B2671" w:rsidP="006B2671" w:rsidR="00380787" w:rsidRPr="00833762">
      <w:pPr>
        <w:spacing w:before="3"/>
        <w:jc w:val="center"/>
        <w:rPr>
          <w:sz w:val="22"/>
          <w:szCs w:val="22"/>
        </w:rPr>
      </w:pPr>
      <w:r>
        <w:rPr>
          <w:sz w:val="22"/>
          <w:szCs w:val="22"/>
        </w:rPr>
        <w:t>III</w:t>
      </w:r>
    </w:p>
    <w:p w:rsidRDefault="00380787" w:rsidP="0043139C" w:rsidR="00380787" w:rsidRPr="00833762">
      <w:pPr>
        <w:pStyle w:val="Tijeloteksta"/>
        <w:spacing w:lineRule="auto" w:line="232"/>
        <w:ind w:firstLine="9" w:right="156" w:left="1369"/>
        <w:jc w:val="both"/>
        <w:rPr>
          <w:sz w:val="22"/>
          <w:szCs w:val="22"/>
        </w:rPr>
      </w:pPr>
      <w:proofErr w:type="spellStart"/>
      <w:r w:rsidRPr="00833762">
        <w:rPr>
          <w:color w:val="3B3B3B"/>
          <w:w w:val="110"/>
          <w:sz w:val="22"/>
          <w:szCs w:val="22"/>
        </w:rPr>
        <w:t>Radi</w:t>
      </w:r>
      <w:proofErr w:type="spellEnd"/>
      <w:r w:rsidRPr="00833762">
        <w:rPr>
          <w:color w:val="3B3B3B"/>
          <w:spacing w:val="-3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osiguranja</w:t>
      </w:r>
      <w:proofErr w:type="spellEnd"/>
      <w:r w:rsidRPr="00833762">
        <w:rPr>
          <w:color w:val="262626"/>
          <w:spacing w:val="-36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traž</w:t>
      </w:r>
      <w:r w:rsidRPr="00833762">
        <w:rPr>
          <w:color w:val="3B3B3B"/>
          <w:w w:val="110"/>
          <w:sz w:val="22"/>
          <w:szCs w:val="22"/>
        </w:rPr>
        <w:t>bine</w:t>
      </w:r>
      <w:proofErr w:type="spellEnd"/>
      <w:r w:rsidRPr="00833762">
        <w:rPr>
          <w:color w:val="3B3B3B"/>
          <w:spacing w:val="-35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VJEROVNIKA</w:t>
      </w:r>
      <w:r w:rsidRPr="00833762">
        <w:rPr>
          <w:color w:val="262626"/>
          <w:spacing w:val="-3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prema</w:t>
      </w:r>
      <w:proofErr w:type="spellEnd"/>
      <w:r w:rsidRPr="00833762">
        <w:rPr>
          <w:color w:val="262626"/>
          <w:spacing w:val="-34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DUZNIKU</w:t>
      </w:r>
      <w:r w:rsidRPr="00833762">
        <w:rPr>
          <w:color w:val="262626"/>
          <w:spacing w:val="-2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iz</w:t>
      </w:r>
      <w:proofErr w:type="spellEnd"/>
      <w:r w:rsidRPr="00833762">
        <w:rPr>
          <w:color w:val="3B3B3B"/>
          <w:spacing w:val="-3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to</w:t>
      </w:r>
      <w:r w:rsidR="00565727" w:rsidRPr="00833762">
        <w:rPr>
          <w:color w:val="262626"/>
          <w:w w:val="110"/>
          <w:sz w:val="22"/>
          <w:szCs w:val="22"/>
        </w:rPr>
        <w:t>čk</w:t>
      </w:r>
      <w:r w:rsidRPr="00833762">
        <w:rPr>
          <w:color w:val="262626"/>
          <w:w w:val="110"/>
          <w:sz w:val="22"/>
          <w:szCs w:val="22"/>
        </w:rPr>
        <w:t>e</w:t>
      </w:r>
      <w:proofErr w:type="spellEnd"/>
      <w:r w:rsidR="00565727" w:rsidRPr="00833762">
        <w:rPr>
          <w:color w:val="262626"/>
          <w:w w:val="110"/>
          <w:sz w:val="22"/>
          <w:szCs w:val="22"/>
        </w:rPr>
        <w:t xml:space="preserve"> </w:t>
      </w:r>
      <w:r w:rsidRPr="00833762">
        <w:rPr>
          <w:color w:val="262626"/>
          <w:spacing w:val="-37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II</w:t>
      </w:r>
      <w:r w:rsidRPr="00833762">
        <w:rPr>
          <w:color w:val="262626"/>
          <w:spacing w:val="-3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Nagodbe</w:t>
      </w:r>
      <w:proofErr w:type="spellEnd"/>
      <w:r w:rsidRPr="00833762">
        <w:rPr>
          <w:color w:val="3B3B3B"/>
          <w:w w:val="110"/>
          <w:sz w:val="22"/>
          <w:szCs w:val="22"/>
        </w:rPr>
        <w:t>,</w:t>
      </w:r>
      <w:r w:rsidRPr="00833762">
        <w:rPr>
          <w:color w:val="3B3B3B"/>
          <w:w w:val="105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DUZNIK</w:t>
      </w:r>
      <w:r w:rsidRPr="00833762">
        <w:rPr>
          <w:color w:val="3B3B3B"/>
          <w:spacing w:val="15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se</w:t>
      </w:r>
      <w:r w:rsidRPr="00833762">
        <w:rPr>
          <w:color w:val="3B3B3B"/>
          <w:spacing w:val="-1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obvezuje</w:t>
      </w:r>
      <w:proofErr w:type="spellEnd"/>
      <w:r w:rsidRPr="00833762">
        <w:rPr>
          <w:color w:val="3B3B3B"/>
          <w:spacing w:val="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osigurati</w:t>
      </w:r>
      <w:proofErr w:type="spellEnd"/>
      <w:r w:rsidRPr="00833762">
        <w:rPr>
          <w:color w:val="3B3B3B"/>
          <w:spacing w:val="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zasnivanje</w:t>
      </w:r>
      <w:proofErr w:type="spellEnd"/>
      <w:r w:rsidRPr="00833762">
        <w:rPr>
          <w:color w:val="3B3B3B"/>
          <w:spacing w:val="8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založ</w:t>
      </w:r>
      <w:r w:rsidRPr="00833762">
        <w:rPr>
          <w:color w:val="3B3B3B"/>
          <w:w w:val="110"/>
          <w:sz w:val="22"/>
          <w:szCs w:val="22"/>
        </w:rPr>
        <w:t>nog</w:t>
      </w:r>
      <w:proofErr w:type="spellEnd"/>
      <w:r w:rsidRPr="00833762">
        <w:rPr>
          <w:color w:val="3B3B3B"/>
          <w:spacing w:val="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prava</w:t>
      </w:r>
      <w:proofErr w:type="spellEnd"/>
      <w:r w:rsidRPr="00833762">
        <w:rPr>
          <w:color w:val="3B3B3B"/>
          <w:spacing w:val="5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u</w:t>
      </w:r>
      <w:r w:rsidRPr="00833762">
        <w:rPr>
          <w:color w:val="3B3B3B"/>
          <w:spacing w:val="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korist</w:t>
      </w:r>
      <w:proofErr w:type="spellEnd"/>
      <w:r w:rsidRPr="00833762">
        <w:rPr>
          <w:color w:val="3B3B3B"/>
          <w:w w:val="114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VJEROVNIKA</w:t>
      </w:r>
      <w:r w:rsidRPr="00833762">
        <w:rPr>
          <w:color w:val="3B3B3B"/>
          <w:spacing w:val="3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na</w:t>
      </w:r>
      <w:proofErr w:type="spellEnd"/>
      <w:r w:rsidRPr="00833762">
        <w:rPr>
          <w:color w:val="262626"/>
          <w:spacing w:val="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nekretnini</w:t>
      </w:r>
      <w:proofErr w:type="spellEnd"/>
      <w:r w:rsidRPr="00833762">
        <w:rPr>
          <w:color w:val="262626"/>
          <w:spacing w:val="1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upisanoj</w:t>
      </w:r>
      <w:proofErr w:type="spellEnd"/>
      <w:r w:rsidRPr="00833762">
        <w:rPr>
          <w:color w:val="262626"/>
          <w:spacing w:val="29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u</w:t>
      </w:r>
      <w:r w:rsidRPr="00833762">
        <w:rPr>
          <w:color w:val="262626"/>
          <w:spacing w:val="16"/>
          <w:w w:val="110"/>
          <w:sz w:val="22"/>
          <w:szCs w:val="22"/>
        </w:rPr>
        <w:t xml:space="preserve"> </w:t>
      </w:r>
      <w:r w:rsidRPr="00833762">
        <w:rPr>
          <w:color w:val="262626"/>
          <w:spacing w:val="1"/>
          <w:w w:val="110"/>
          <w:sz w:val="22"/>
          <w:szCs w:val="22"/>
        </w:rPr>
        <w:t>z</w:t>
      </w:r>
      <w:r w:rsidRPr="00833762">
        <w:rPr>
          <w:color w:val="010101"/>
          <w:spacing w:val="-17"/>
          <w:w w:val="110"/>
          <w:sz w:val="22"/>
          <w:szCs w:val="22"/>
        </w:rPr>
        <w:t>.</w:t>
      </w:r>
      <w:r w:rsidRPr="00833762">
        <w:rPr>
          <w:color w:val="262626"/>
          <w:w w:val="110"/>
          <w:sz w:val="22"/>
          <w:szCs w:val="22"/>
        </w:rPr>
        <w:t>k.ul</w:t>
      </w:r>
      <w:r w:rsidRPr="00833762">
        <w:rPr>
          <w:color w:val="262626"/>
          <w:spacing w:val="10"/>
          <w:w w:val="110"/>
          <w:sz w:val="22"/>
          <w:szCs w:val="22"/>
        </w:rPr>
        <w:t>.</w:t>
      </w:r>
      <w:r w:rsidRPr="00833762">
        <w:rPr>
          <w:color w:val="262626"/>
          <w:w w:val="110"/>
          <w:sz w:val="22"/>
          <w:szCs w:val="22"/>
        </w:rPr>
        <w:t>b</w:t>
      </w:r>
      <w:r w:rsidRPr="00833762">
        <w:rPr>
          <w:color w:val="262626"/>
          <w:spacing w:val="25"/>
          <w:w w:val="110"/>
          <w:sz w:val="22"/>
          <w:szCs w:val="22"/>
        </w:rPr>
        <w:t>r</w:t>
      </w:r>
      <w:r w:rsidRPr="00833762">
        <w:rPr>
          <w:color w:val="010101"/>
          <w:w w:val="110"/>
          <w:sz w:val="22"/>
          <w:szCs w:val="22"/>
        </w:rPr>
        <w:t>.</w:t>
      </w:r>
      <w:r w:rsidRPr="00833762">
        <w:rPr>
          <w:color w:val="010101"/>
          <w:spacing w:val="-14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2550</w:t>
      </w:r>
      <w:r w:rsidRPr="00833762">
        <w:rPr>
          <w:color w:val="3B3B3B"/>
          <w:spacing w:val="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k.o</w:t>
      </w:r>
      <w:proofErr w:type="spellEnd"/>
      <w:r w:rsidRPr="00833762">
        <w:rPr>
          <w:color w:val="262626"/>
          <w:w w:val="110"/>
          <w:sz w:val="22"/>
          <w:szCs w:val="22"/>
        </w:rPr>
        <w:t>.</w:t>
      </w:r>
      <w:r w:rsidRPr="00833762">
        <w:rPr>
          <w:color w:val="262626"/>
          <w:spacing w:val="16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Split,</w:t>
      </w:r>
      <w:r w:rsidRPr="00833762">
        <w:rPr>
          <w:color w:val="262626"/>
          <w:spacing w:val="2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k.č</w:t>
      </w:r>
      <w:r w:rsidRPr="00833762">
        <w:rPr>
          <w:color w:val="262626"/>
          <w:w w:val="110"/>
          <w:sz w:val="22"/>
          <w:szCs w:val="22"/>
        </w:rPr>
        <w:t>.zgr</w:t>
      </w:r>
      <w:proofErr w:type="spellEnd"/>
      <w:r w:rsidRPr="00833762">
        <w:rPr>
          <w:color w:val="262626"/>
          <w:spacing w:val="36"/>
          <w:w w:val="108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3245</w:t>
      </w:r>
      <w:r w:rsidRPr="00833762">
        <w:rPr>
          <w:color w:val="3B3B3B"/>
          <w:spacing w:val="2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kuca</w:t>
      </w:r>
      <w:proofErr w:type="spellEnd"/>
      <w:r w:rsidRPr="00833762">
        <w:rPr>
          <w:color w:val="262626"/>
          <w:spacing w:val="5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stojna</w:t>
      </w:r>
      <w:proofErr w:type="spellEnd"/>
      <w:r w:rsidRPr="00833762">
        <w:rPr>
          <w:color w:val="3B3B3B"/>
          <w:spacing w:val="2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povrsine</w:t>
      </w:r>
      <w:proofErr w:type="spellEnd"/>
      <w:r w:rsidRPr="00833762">
        <w:rPr>
          <w:color w:val="262626"/>
          <w:w w:val="110"/>
          <w:sz w:val="22"/>
          <w:szCs w:val="22"/>
        </w:rPr>
        <w:t xml:space="preserve"> </w:t>
      </w:r>
      <w:r w:rsidRPr="00833762">
        <w:rPr>
          <w:color w:val="262626"/>
          <w:spacing w:val="18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167</w:t>
      </w:r>
      <w:r w:rsidRPr="00833762">
        <w:rPr>
          <w:color w:val="262626"/>
          <w:spacing w:val="-13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m2</w:t>
      </w:r>
      <w:r w:rsidRPr="00833762">
        <w:rPr>
          <w:color w:val="262626"/>
          <w:spacing w:val="4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i</w:t>
      </w:r>
      <w:proofErr w:type="spellEnd"/>
      <w:r w:rsidRPr="00833762">
        <w:rPr>
          <w:color w:val="262626"/>
          <w:spacing w:val="22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k.č</w:t>
      </w:r>
      <w:r w:rsidRPr="00833762">
        <w:rPr>
          <w:color w:val="262626"/>
          <w:w w:val="110"/>
          <w:sz w:val="22"/>
          <w:szCs w:val="22"/>
        </w:rPr>
        <w:t>.zem</w:t>
      </w:r>
      <w:proofErr w:type="spellEnd"/>
      <w:r w:rsidRPr="00833762">
        <w:rPr>
          <w:color w:val="262626"/>
          <w:w w:val="110"/>
          <w:sz w:val="22"/>
          <w:szCs w:val="22"/>
        </w:rPr>
        <w:t>.</w:t>
      </w:r>
      <w:r w:rsidRPr="00833762">
        <w:rPr>
          <w:color w:val="262626"/>
          <w:spacing w:val="43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9025/</w:t>
      </w:r>
      <w:r w:rsidRPr="00833762">
        <w:rPr>
          <w:color w:val="3B3B3B"/>
          <w:spacing w:val="-33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2</w:t>
      </w:r>
      <w:r w:rsidRPr="00833762">
        <w:rPr>
          <w:color w:val="3B3B3B"/>
          <w:spacing w:val="32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skladiš</w:t>
      </w:r>
      <w:r w:rsidRPr="00833762">
        <w:rPr>
          <w:color w:val="3B3B3B"/>
          <w:w w:val="110"/>
          <w:sz w:val="22"/>
          <w:szCs w:val="22"/>
        </w:rPr>
        <w:t>te</w:t>
      </w:r>
      <w:proofErr w:type="spellEnd"/>
      <w:r w:rsidRPr="00833762">
        <w:rPr>
          <w:color w:val="3B3B3B"/>
          <w:w w:val="110"/>
          <w:sz w:val="22"/>
          <w:szCs w:val="22"/>
        </w:rPr>
        <w:t>,</w:t>
      </w:r>
      <w:r w:rsidRPr="00833762">
        <w:rPr>
          <w:color w:val="3B3B3B"/>
          <w:spacing w:val="37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pomoć</w:t>
      </w:r>
      <w:r w:rsidRPr="00833762">
        <w:rPr>
          <w:color w:val="262626"/>
          <w:w w:val="110"/>
          <w:sz w:val="22"/>
          <w:szCs w:val="22"/>
        </w:rPr>
        <w:t>na</w:t>
      </w:r>
      <w:proofErr w:type="spellEnd"/>
      <w:r w:rsidRPr="00833762">
        <w:rPr>
          <w:color w:val="262626"/>
          <w:w w:val="111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zgrada</w:t>
      </w:r>
      <w:proofErr w:type="spellEnd"/>
      <w:r w:rsidRPr="00833762">
        <w:rPr>
          <w:color w:val="3B3B3B"/>
          <w:w w:val="110"/>
          <w:sz w:val="22"/>
          <w:szCs w:val="22"/>
        </w:rPr>
        <w:t>,</w:t>
      </w:r>
      <w:r w:rsidRPr="00833762">
        <w:rPr>
          <w:color w:val="3B3B3B"/>
          <w:spacing w:val="32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dvoriš</w:t>
      </w:r>
      <w:r w:rsidRPr="00833762">
        <w:rPr>
          <w:color w:val="3B3B3B"/>
          <w:w w:val="110"/>
          <w:sz w:val="22"/>
          <w:szCs w:val="22"/>
        </w:rPr>
        <w:t>na</w:t>
      </w:r>
      <w:proofErr w:type="spellEnd"/>
      <w:r w:rsidRPr="00833762">
        <w:rPr>
          <w:color w:val="3B3B3B"/>
          <w:spacing w:val="2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zgrada</w:t>
      </w:r>
      <w:proofErr w:type="spellEnd"/>
      <w:r w:rsidRPr="00833762">
        <w:rPr>
          <w:color w:val="3B3B3B"/>
          <w:w w:val="110"/>
          <w:sz w:val="22"/>
          <w:szCs w:val="22"/>
        </w:rPr>
        <w:t>,</w:t>
      </w:r>
      <w:r w:rsidRPr="00833762">
        <w:rPr>
          <w:color w:val="3B3B3B"/>
          <w:spacing w:val="40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izgrađ</w:t>
      </w:r>
      <w:r w:rsidRPr="00833762">
        <w:rPr>
          <w:color w:val="3B3B3B"/>
          <w:w w:val="110"/>
          <w:sz w:val="22"/>
          <w:szCs w:val="22"/>
        </w:rPr>
        <w:t>eno</w:t>
      </w:r>
      <w:proofErr w:type="spellEnd"/>
      <w:r w:rsidRPr="00833762">
        <w:rPr>
          <w:color w:val="3B3B3B"/>
          <w:spacing w:val="17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zemljiš</w:t>
      </w:r>
      <w:r w:rsidRPr="00833762">
        <w:rPr>
          <w:color w:val="3B3B3B"/>
          <w:w w:val="110"/>
          <w:sz w:val="22"/>
          <w:szCs w:val="22"/>
        </w:rPr>
        <w:t>te</w:t>
      </w:r>
      <w:proofErr w:type="spellEnd"/>
      <w:r w:rsidRPr="00833762">
        <w:rPr>
          <w:color w:val="3B3B3B"/>
          <w:spacing w:val="3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i</w:t>
      </w:r>
      <w:proofErr w:type="spellEnd"/>
      <w:r w:rsidRPr="00833762">
        <w:rPr>
          <w:color w:val="3B3B3B"/>
          <w:spacing w:val="1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dvor</w:t>
      </w:r>
      <w:proofErr w:type="spellEnd"/>
      <w:r w:rsidRPr="00833762">
        <w:rPr>
          <w:color w:val="262626"/>
          <w:spacing w:val="1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ukupne</w:t>
      </w:r>
      <w:proofErr w:type="spellEnd"/>
      <w:r w:rsidRPr="00833762">
        <w:rPr>
          <w:color w:val="262626"/>
          <w:spacing w:val="33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površ</w:t>
      </w:r>
      <w:r w:rsidRPr="00833762">
        <w:rPr>
          <w:color w:val="262626"/>
          <w:w w:val="110"/>
          <w:sz w:val="22"/>
          <w:szCs w:val="22"/>
        </w:rPr>
        <w:t>ine</w:t>
      </w:r>
      <w:proofErr w:type="spellEnd"/>
      <w:r w:rsidRPr="00833762">
        <w:rPr>
          <w:color w:val="262626"/>
          <w:spacing w:val="37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842</w:t>
      </w:r>
      <w:r w:rsidRPr="00833762">
        <w:rPr>
          <w:color w:val="262626"/>
          <w:spacing w:val="2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m2,</w:t>
      </w:r>
      <w:r w:rsidRPr="00833762">
        <w:rPr>
          <w:color w:val="262626"/>
          <w:w w:val="111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od</w:t>
      </w:r>
      <w:r w:rsidRPr="00833762">
        <w:rPr>
          <w:color w:val="262626"/>
          <w:spacing w:val="17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č</w:t>
      </w:r>
      <w:r w:rsidRPr="00833762">
        <w:rPr>
          <w:color w:val="3B3B3B"/>
          <w:w w:val="110"/>
          <w:sz w:val="22"/>
          <w:szCs w:val="22"/>
        </w:rPr>
        <w:t>ega</w:t>
      </w:r>
      <w:proofErr w:type="spellEnd"/>
      <w:r w:rsidRPr="00833762">
        <w:rPr>
          <w:color w:val="3B3B3B"/>
          <w:spacing w:val="23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skladiš</w:t>
      </w:r>
      <w:r w:rsidRPr="00833762">
        <w:rPr>
          <w:color w:val="3B3B3B"/>
          <w:w w:val="110"/>
          <w:sz w:val="22"/>
          <w:szCs w:val="22"/>
        </w:rPr>
        <w:t>te</w:t>
      </w:r>
      <w:proofErr w:type="spellEnd"/>
      <w:r w:rsidRPr="00833762">
        <w:rPr>
          <w:color w:val="3B3B3B"/>
          <w:spacing w:val="25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površ</w:t>
      </w:r>
      <w:r w:rsidRPr="00833762">
        <w:rPr>
          <w:color w:val="262626"/>
          <w:w w:val="110"/>
          <w:sz w:val="22"/>
          <w:szCs w:val="22"/>
        </w:rPr>
        <w:t>ine</w:t>
      </w:r>
      <w:proofErr w:type="spellEnd"/>
      <w:r w:rsidRPr="00833762">
        <w:rPr>
          <w:color w:val="262626"/>
          <w:spacing w:val="39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27</w:t>
      </w:r>
      <w:r w:rsidRPr="00833762">
        <w:rPr>
          <w:color w:val="262626"/>
          <w:spacing w:val="17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m2,</w:t>
      </w:r>
      <w:r w:rsidRPr="00833762">
        <w:rPr>
          <w:color w:val="262626"/>
          <w:spacing w:val="24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pomoć</w:t>
      </w:r>
      <w:r w:rsidRPr="00833762">
        <w:rPr>
          <w:color w:val="262626"/>
          <w:w w:val="110"/>
          <w:sz w:val="22"/>
          <w:szCs w:val="22"/>
        </w:rPr>
        <w:t>na</w:t>
      </w:r>
      <w:proofErr w:type="spellEnd"/>
      <w:r w:rsidRPr="00833762">
        <w:rPr>
          <w:color w:val="262626"/>
          <w:spacing w:val="2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zgrada</w:t>
      </w:r>
      <w:proofErr w:type="spellEnd"/>
      <w:r w:rsidRPr="00833762">
        <w:rPr>
          <w:color w:val="262626"/>
          <w:spacing w:val="29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površ</w:t>
      </w:r>
      <w:r w:rsidRPr="00833762">
        <w:rPr>
          <w:color w:val="262626"/>
          <w:w w:val="110"/>
          <w:sz w:val="22"/>
          <w:szCs w:val="22"/>
        </w:rPr>
        <w:t>ine</w:t>
      </w:r>
      <w:proofErr w:type="spellEnd"/>
      <w:r w:rsidRPr="00833762">
        <w:rPr>
          <w:color w:val="262626"/>
          <w:spacing w:val="39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54</w:t>
      </w:r>
      <w:r w:rsidRPr="00833762">
        <w:rPr>
          <w:color w:val="3B3B3B"/>
          <w:spacing w:val="11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m2,</w:t>
      </w:r>
      <w:r w:rsidRPr="00833762">
        <w:rPr>
          <w:color w:val="262626"/>
          <w:spacing w:val="35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dvoriš</w:t>
      </w:r>
      <w:r w:rsidRPr="00833762">
        <w:rPr>
          <w:color w:val="262626"/>
          <w:w w:val="110"/>
          <w:sz w:val="22"/>
          <w:szCs w:val="22"/>
        </w:rPr>
        <w:t>na</w:t>
      </w:r>
      <w:proofErr w:type="spellEnd"/>
      <w:r w:rsidRPr="00833762">
        <w:rPr>
          <w:color w:val="262626"/>
          <w:w w:val="111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zgrada</w:t>
      </w:r>
      <w:proofErr w:type="spellEnd"/>
      <w:r w:rsidRPr="00833762">
        <w:rPr>
          <w:color w:val="3B3B3B"/>
          <w:spacing w:val="24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površ</w:t>
      </w:r>
      <w:r w:rsidRPr="00833762">
        <w:rPr>
          <w:color w:val="3B3B3B"/>
          <w:w w:val="110"/>
          <w:sz w:val="22"/>
          <w:szCs w:val="22"/>
        </w:rPr>
        <w:t>ine</w:t>
      </w:r>
      <w:proofErr w:type="spellEnd"/>
      <w:r w:rsidRPr="00833762">
        <w:rPr>
          <w:color w:val="3B3B3B"/>
          <w:spacing w:val="41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93</w:t>
      </w:r>
      <w:r w:rsidRPr="00833762">
        <w:rPr>
          <w:color w:val="3B3B3B"/>
          <w:spacing w:val="-6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m2,</w:t>
      </w:r>
      <w:r w:rsidRPr="00833762">
        <w:rPr>
          <w:color w:val="3B3B3B"/>
          <w:spacing w:val="29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izgrađ</w:t>
      </w:r>
      <w:r w:rsidRPr="00833762">
        <w:rPr>
          <w:color w:val="3B3B3B"/>
          <w:w w:val="110"/>
          <w:sz w:val="22"/>
          <w:szCs w:val="22"/>
        </w:rPr>
        <w:t>eno</w:t>
      </w:r>
      <w:proofErr w:type="spellEnd"/>
      <w:r w:rsidRPr="00833762">
        <w:rPr>
          <w:color w:val="3B3B3B"/>
          <w:spacing w:val="15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zemljiš</w:t>
      </w:r>
      <w:r w:rsidRPr="00833762">
        <w:rPr>
          <w:color w:val="3B3B3B"/>
          <w:w w:val="110"/>
          <w:sz w:val="22"/>
          <w:szCs w:val="22"/>
        </w:rPr>
        <w:t>te</w:t>
      </w:r>
      <w:proofErr w:type="spellEnd"/>
      <w:r w:rsidRPr="00833762">
        <w:rPr>
          <w:color w:val="3B3B3B"/>
          <w:spacing w:val="3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povrsine</w:t>
      </w:r>
      <w:proofErr w:type="spellEnd"/>
      <w:r w:rsidRPr="00833762">
        <w:rPr>
          <w:color w:val="262626"/>
          <w:spacing w:val="5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25</w:t>
      </w:r>
      <w:r w:rsidRPr="00833762">
        <w:rPr>
          <w:color w:val="3B3B3B"/>
          <w:spacing w:val="4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m2,</w:t>
      </w:r>
      <w:r w:rsidRPr="00833762">
        <w:rPr>
          <w:color w:val="3B3B3B"/>
          <w:spacing w:val="1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dvor</w:t>
      </w:r>
      <w:proofErr w:type="spellEnd"/>
      <w:r w:rsidRPr="00833762">
        <w:rPr>
          <w:color w:val="3B3B3B"/>
          <w:spacing w:val="17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površ</w:t>
      </w:r>
      <w:r w:rsidRPr="00833762">
        <w:rPr>
          <w:color w:val="3B3B3B"/>
          <w:w w:val="110"/>
          <w:sz w:val="22"/>
          <w:szCs w:val="22"/>
        </w:rPr>
        <w:t>ine</w:t>
      </w:r>
      <w:proofErr w:type="spellEnd"/>
      <w:r w:rsidRPr="00833762">
        <w:rPr>
          <w:color w:val="3B3B3B"/>
          <w:spacing w:val="24"/>
          <w:w w:val="108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643</w:t>
      </w:r>
      <w:r w:rsidRPr="00833762">
        <w:rPr>
          <w:color w:val="3B3B3B"/>
          <w:spacing w:val="-1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m2,</w:t>
      </w:r>
      <w:r w:rsidRPr="00833762">
        <w:rPr>
          <w:color w:val="262626"/>
          <w:spacing w:val="3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sveukupne</w:t>
      </w:r>
      <w:proofErr w:type="spellEnd"/>
      <w:r w:rsidRPr="00833762">
        <w:rPr>
          <w:color w:val="262626"/>
          <w:spacing w:val="38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površ</w:t>
      </w:r>
      <w:r w:rsidRPr="00833762">
        <w:rPr>
          <w:color w:val="262626"/>
          <w:w w:val="110"/>
          <w:sz w:val="22"/>
          <w:szCs w:val="22"/>
        </w:rPr>
        <w:t>ine</w:t>
      </w:r>
      <w:proofErr w:type="spellEnd"/>
      <w:r w:rsidRPr="00833762">
        <w:rPr>
          <w:color w:val="262626"/>
          <w:w w:val="110"/>
          <w:sz w:val="22"/>
          <w:szCs w:val="22"/>
        </w:rPr>
        <w:t xml:space="preserve"> </w:t>
      </w:r>
      <w:r w:rsidRPr="00833762">
        <w:rPr>
          <w:color w:val="262626"/>
          <w:spacing w:val="3"/>
          <w:w w:val="110"/>
          <w:sz w:val="22"/>
          <w:szCs w:val="22"/>
        </w:rPr>
        <w:t xml:space="preserve"> </w:t>
      </w:r>
      <w:r w:rsidRPr="00833762">
        <w:rPr>
          <w:color w:val="262626"/>
          <w:spacing w:val="-41"/>
          <w:w w:val="110"/>
          <w:sz w:val="22"/>
          <w:szCs w:val="22"/>
        </w:rPr>
        <w:t>1</w:t>
      </w:r>
      <w:r w:rsidRPr="00833762">
        <w:rPr>
          <w:color w:val="262626"/>
          <w:w w:val="110"/>
          <w:sz w:val="22"/>
          <w:szCs w:val="22"/>
        </w:rPr>
        <w:t>009</w:t>
      </w:r>
      <w:r w:rsidRPr="00833762">
        <w:rPr>
          <w:color w:val="262626"/>
          <w:spacing w:val="18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 xml:space="preserve">m2 </w:t>
      </w:r>
      <w:r w:rsidRPr="00833762">
        <w:rPr>
          <w:color w:val="262626"/>
          <w:spacing w:val="28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u</w:t>
      </w:r>
      <w:r w:rsidRPr="00833762">
        <w:rPr>
          <w:color w:val="262626"/>
          <w:spacing w:val="16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vlasniš</w:t>
      </w:r>
      <w:r w:rsidRPr="00833762">
        <w:rPr>
          <w:color w:val="262626"/>
          <w:w w:val="110"/>
          <w:sz w:val="22"/>
          <w:szCs w:val="22"/>
        </w:rPr>
        <w:t>tvu</w:t>
      </w:r>
      <w:proofErr w:type="spellEnd"/>
      <w:r w:rsidRPr="00833762">
        <w:rPr>
          <w:color w:val="262626"/>
          <w:spacing w:val="48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Lavč</w:t>
      </w:r>
      <w:r w:rsidRPr="00833762">
        <w:rPr>
          <w:color w:val="262626"/>
          <w:w w:val="110"/>
          <w:sz w:val="22"/>
          <w:szCs w:val="22"/>
        </w:rPr>
        <w:t>evic</w:t>
      </w:r>
      <w:proofErr w:type="spellEnd"/>
      <w:r w:rsidRPr="00833762">
        <w:rPr>
          <w:color w:val="262626"/>
          <w:spacing w:val="2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d.d</w:t>
      </w:r>
      <w:proofErr w:type="spellEnd"/>
      <w:r w:rsidRPr="00833762">
        <w:rPr>
          <w:color w:val="3B3B3B"/>
          <w:w w:val="110"/>
          <w:sz w:val="22"/>
          <w:szCs w:val="22"/>
        </w:rPr>
        <w:t>.</w:t>
      </w:r>
      <w:r w:rsidRPr="00833762">
        <w:rPr>
          <w:color w:val="3B3B3B"/>
          <w:spacing w:val="31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Split,</w:t>
      </w:r>
      <w:r w:rsidRPr="00833762">
        <w:rPr>
          <w:color w:val="3B3B3B"/>
          <w:w w:val="109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Bihać</w:t>
      </w:r>
      <w:r w:rsidRPr="00833762">
        <w:rPr>
          <w:color w:val="3B3B3B"/>
          <w:w w:val="110"/>
          <w:sz w:val="22"/>
          <w:szCs w:val="22"/>
        </w:rPr>
        <w:t>ka</w:t>
      </w:r>
      <w:proofErr w:type="spellEnd"/>
      <w:r w:rsidRPr="00833762">
        <w:rPr>
          <w:color w:val="3B3B3B"/>
          <w:spacing w:val="37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2,</w:t>
      </w:r>
      <w:r w:rsidRPr="00833762">
        <w:rPr>
          <w:color w:val="3B3B3B"/>
          <w:spacing w:val="1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osim</w:t>
      </w:r>
      <w:proofErr w:type="spellEnd"/>
      <w:r w:rsidRPr="00833762">
        <w:rPr>
          <w:color w:val="3B3B3B"/>
          <w:spacing w:val="1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stana</w:t>
      </w:r>
      <w:proofErr w:type="spellEnd"/>
      <w:r w:rsidRPr="00833762">
        <w:rPr>
          <w:color w:val="3B3B3B"/>
          <w:spacing w:val="1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na</w:t>
      </w:r>
      <w:proofErr w:type="spellEnd"/>
      <w:r w:rsidRPr="00833762">
        <w:rPr>
          <w:color w:val="262626"/>
          <w:spacing w:val="13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III</w:t>
      </w:r>
      <w:r w:rsidRPr="00833762">
        <w:rPr>
          <w:color w:val="262626"/>
          <w:spacing w:val="26"/>
          <w:w w:val="110"/>
          <w:sz w:val="22"/>
          <w:szCs w:val="22"/>
        </w:rPr>
        <w:t xml:space="preserve"> </w:t>
      </w:r>
      <w:r w:rsidR="00565727" w:rsidRPr="00833762">
        <w:rPr>
          <w:color w:val="3B3B3B"/>
          <w:w w:val="110"/>
          <w:sz w:val="22"/>
          <w:szCs w:val="22"/>
        </w:rPr>
        <w:t>(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treć</w:t>
      </w:r>
      <w:r w:rsidRPr="00833762">
        <w:rPr>
          <w:color w:val="3B3B3B"/>
          <w:w w:val="110"/>
          <w:sz w:val="22"/>
          <w:szCs w:val="22"/>
        </w:rPr>
        <w:t>em</w:t>
      </w:r>
      <w:proofErr w:type="spellEnd"/>
      <w:r w:rsidRPr="00833762">
        <w:rPr>
          <w:color w:val="3B3B3B"/>
          <w:w w:val="110"/>
          <w:sz w:val="22"/>
          <w:szCs w:val="22"/>
        </w:rPr>
        <w:t>)</w:t>
      </w:r>
      <w:r w:rsidRPr="00833762">
        <w:rPr>
          <w:color w:val="3B3B3B"/>
          <w:spacing w:val="4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katu</w:t>
      </w:r>
      <w:proofErr w:type="spellEnd"/>
      <w:r w:rsidRPr="00833762">
        <w:rPr>
          <w:color w:val="3B3B3B"/>
          <w:w w:val="110"/>
          <w:sz w:val="22"/>
          <w:szCs w:val="22"/>
        </w:rPr>
        <w:t>.</w:t>
      </w:r>
    </w:p>
    <w:p w:rsidRDefault="00380787" w:rsidP="0043139C" w:rsidR="00380787" w:rsidRPr="00833762">
      <w:pPr>
        <w:pStyle w:val="Tijeloteksta"/>
        <w:spacing w:lineRule="auto" w:line="231"/>
        <w:ind w:right="116" w:left="1378"/>
        <w:jc w:val="both"/>
        <w:rPr>
          <w:sz w:val="22"/>
          <w:szCs w:val="22"/>
        </w:rPr>
      </w:pPr>
      <w:proofErr w:type="spellStart"/>
      <w:r w:rsidRPr="00833762">
        <w:rPr>
          <w:color w:val="262626"/>
          <w:w w:val="110"/>
          <w:sz w:val="22"/>
          <w:szCs w:val="22"/>
        </w:rPr>
        <w:t>Potpisivanje</w:t>
      </w:r>
      <w:proofErr w:type="spellEnd"/>
      <w:r w:rsidRPr="00833762">
        <w:rPr>
          <w:color w:val="262626"/>
          <w:spacing w:val="2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ugovora</w:t>
      </w:r>
      <w:proofErr w:type="spellEnd"/>
      <w:r w:rsidRPr="00833762">
        <w:rPr>
          <w:color w:val="262626"/>
          <w:spacing w:val="30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o</w:t>
      </w:r>
      <w:r w:rsidRPr="00833762">
        <w:rPr>
          <w:color w:val="3B3B3B"/>
          <w:spacing w:val="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osnivanju</w:t>
      </w:r>
      <w:proofErr w:type="spellEnd"/>
      <w:r w:rsidRPr="00833762">
        <w:rPr>
          <w:color w:val="262626"/>
          <w:spacing w:val="38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založ</w:t>
      </w:r>
      <w:r w:rsidRPr="00833762">
        <w:rPr>
          <w:color w:val="3B3B3B"/>
          <w:w w:val="110"/>
          <w:sz w:val="22"/>
          <w:szCs w:val="22"/>
        </w:rPr>
        <w:t>nog</w:t>
      </w:r>
      <w:proofErr w:type="spellEnd"/>
      <w:r w:rsidRPr="00833762">
        <w:rPr>
          <w:color w:val="3B3B3B"/>
          <w:spacing w:val="2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prava</w:t>
      </w:r>
      <w:proofErr w:type="spellEnd"/>
      <w:r w:rsidRPr="00833762">
        <w:rPr>
          <w:color w:val="262626"/>
          <w:spacing w:val="1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na</w:t>
      </w:r>
      <w:proofErr w:type="spellEnd"/>
      <w:r w:rsidRPr="00833762">
        <w:rPr>
          <w:color w:val="262626"/>
          <w:spacing w:val="1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nekretnini</w:t>
      </w:r>
      <w:proofErr w:type="spellEnd"/>
      <w:r w:rsidRPr="00833762">
        <w:rPr>
          <w:color w:val="262626"/>
          <w:spacing w:val="3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iz</w:t>
      </w:r>
      <w:proofErr w:type="spellEnd"/>
      <w:r w:rsidRPr="00833762">
        <w:rPr>
          <w:color w:val="262626"/>
          <w:spacing w:val="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prethodnog</w:t>
      </w:r>
      <w:proofErr w:type="spellEnd"/>
      <w:r w:rsidRPr="00833762">
        <w:rPr>
          <w:color w:val="262626"/>
          <w:w w:val="111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stavka</w:t>
      </w:r>
      <w:proofErr w:type="spellEnd"/>
      <w:r w:rsidRPr="00833762">
        <w:rPr>
          <w:color w:val="3B3B3B"/>
          <w:spacing w:val="-22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u</w:t>
      </w:r>
      <w:r w:rsidRPr="00833762">
        <w:rPr>
          <w:color w:val="262626"/>
          <w:spacing w:val="-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obliku</w:t>
      </w:r>
      <w:proofErr w:type="spellEnd"/>
      <w:r w:rsidRPr="00833762">
        <w:rPr>
          <w:color w:val="262626"/>
          <w:spacing w:val="-32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javnobiljeznič</w:t>
      </w:r>
      <w:r w:rsidRPr="00833762">
        <w:rPr>
          <w:color w:val="262626"/>
          <w:w w:val="110"/>
          <w:sz w:val="22"/>
          <w:szCs w:val="22"/>
        </w:rPr>
        <w:t>ke</w:t>
      </w:r>
      <w:proofErr w:type="spellEnd"/>
      <w:r w:rsidRPr="00833762">
        <w:rPr>
          <w:color w:val="262626"/>
          <w:spacing w:val="38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ovrš</w:t>
      </w:r>
      <w:r w:rsidRPr="00833762">
        <w:rPr>
          <w:color w:val="3B3B3B"/>
          <w:w w:val="110"/>
          <w:sz w:val="22"/>
          <w:szCs w:val="22"/>
        </w:rPr>
        <w:t>ne</w:t>
      </w:r>
      <w:proofErr w:type="spellEnd"/>
      <w:r w:rsidRPr="00833762">
        <w:rPr>
          <w:color w:val="3B3B3B"/>
          <w:spacing w:val="-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isprave</w:t>
      </w:r>
      <w:proofErr w:type="spellEnd"/>
      <w:r w:rsidRPr="00833762">
        <w:rPr>
          <w:color w:val="262626"/>
          <w:spacing w:val="-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izmedu</w:t>
      </w:r>
      <w:proofErr w:type="spellEnd"/>
      <w:r w:rsidRPr="00833762">
        <w:rPr>
          <w:color w:val="262626"/>
          <w:spacing w:val="-9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VJEROVNIKA</w:t>
      </w:r>
      <w:r w:rsidRPr="00833762">
        <w:rPr>
          <w:color w:val="3B3B3B"/>
          <w:spacing w:val="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i</w:t>
      </w:r>
      <w:proofErr w:type="spellEnd"/>
      <w:r w:rsidRPr="00833762">
        <w:rPr>
          <w:color w:val="262626"/>
          <w:w w:val="97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Lavč</w:t>
      </w:r>
      <w:r w:rsidRPr="00833762">
        <w:rPr>
          <w:color w:val="3B3B3B"/>
          <w:w w:val="110"/>
          <w:sz w:val="22"/>
          <w:szCs w:val="22"/>
        </w:rPr>
        <w:t>evic</w:t>
      </w:r>
      <w:proofErr w:type="spellEnd"/>
      <w:r w:rsidRPr="00833762">
        <w:rPr>
          <w:color w:val="3B3B3B"/>
          <w:spacing w:val="1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d.d</w:t>
      </w:r>
      <w:proofErr w:type="spellEnd"/>
      <w:r w:rsidRPr="00833762">
        <w:rPr>
          <w:color w:val="262626"/>
          <w:w w:val="110"/>
          <w:sz w:val="22"/>
          <w:szCs w:val="22"/>
        </w:rPr>
        <w:t>.</w:t>
      </w:r>
      <w:r w:rsidRPr="00833762">
        <w:rPr>
          <w:color w:val="262626"/>
          <w:spacing w:val="10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Split,</w:t>
      </w:r>
      <w:r w:rsidRPr="00833762">
        <w:rPr>
          <w:color w:val="262626"/>
          <w:spacing w:val="4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DUZNIK</w:t>
      </w:r>
      <w:r w:rsidRPr="00833762">
        <w:rPr>
          <w:color w:val="262626"/>
          <w:spacing w:val="18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se</w:t>
      </w:r>
      <w:r w:rsidRPr="00833762">
        <w:rPr>
          <w:color w:val="3B3B3B"/>
          <w:spacing w:val="-1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obvezuje</w:t>
      </w:r>
      <w:proofErr w:type="spellEnd"/>
      <w:r w:rsidRPr="00833762">
        <w:rPr>
          <w:color w:val="262626"/>
          <w:spacing w:val="-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spacing w:val="-2"/>
          <w:w w:val="110"/>
          <w:sz w:val="22"/>
          <w:szCs w:val="22"/>
        </w:rPr>
        <w:t>osigurati</w:t>
      </w:r>
      <w:proofErr w:type="spellEnd"/>
      <w:r w:rsidRPr="00833762">
        <w:rPr>
          <w:color w:val="262626"/>
          <w:spacing w:val="-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na</w:t>
      </w:r>
      <w:proofErr w:type="spellEnd"/>
      <w:r w:rsidRPr="00833762">
        <w:rPr>
          <w:color w:val="262626"/>
          <w:spacing w:val="-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dan</w:t>
      </w:r>
      <w:proofErr w:type="spellEnd"/>
      <w:r w:rsidRPr="00833762">
        <w:rPr>
          <w:color w:val="262626"/>
          <w:spacing w:val="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potpisivanja</w:t>
      </w:r>
      <w:proofErr w:type="spellEnd"/>
      <w:r w:rsidRPr="00833762">
        <w:rPr>
          <w:color w:val="3B3B3B"/>
          <w:spacing w:val="1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ove</w:t>
      </w:r>
      <w:proofErr w:type="spellEnd"/>
      <w:r w:rsidRPr="00833762">
        <w:rPr>
          <w:color w:val="3B3B3B"/>
          <w:spacing w:val="21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Nagodbe</w:t>
      </w:r>
      <w:proofErr w:type="spellEnd"/>
      <w:r w:rsidRPr="00833762">
        <w:rPr>
          <w:color w:val="262626"/>
          <w:w w:val="110"/>
          <w:sz w:val="22"/>
          <w:szCs w:val="22"/>
        </w:rPr>
        <w:t>.</w:t>
      </w:r>
    </w:p>
    <w:p w:rsidRDefault="005F1C97" w:rsidP="005F1C97" w:rsidR="005F1C97">
      <w:pPr>
        <w:pStyle w:val="Tijeloteksta"/>
        <w:ind w:right="4344" w:left="5651"/>
        <w:jc w:val="both"/>
        <w:rPr>
          <w:color w:val="262626"/>
          <w:sz w:val="22"/>
          <w:szCs w:val="22"/>
        </w:rPr>
      </w:pPr>
    </w:p>
    <w:p w:rsidRDefault="006B2671" w:rsidP="006B2671" w:rsidR="00380787" w:rsidRPr="005F1C97">
      <w:pPr>
        <w:pStyle w:val="Tijeloteksta"/>
        <w:ind w:right="4344"/>
        <w:jc w:val="right"/>
        <w:rPr>
          <w:b/>
          <w:sz w:val="22"/>
          <w:szCs w:val="22"/>
        </w:rPr>
      </w:pPr>
      <w:r>
        <w:rPr>
          <w:b/>
          <w:color w:val="262626"/>
          <w:sz w:val="22"/>
          <w:szCs w:val="22"/>
        </w:rPr>
        <w:t>IV</w:t>
      </w:r>
    </w:p>
    <w:p w:rsidRDefault="00380787" w:rsidP="00565727" w:rsidR="00380787" w:rsidRPr="00833762">
      <w:pPr>
        <w:pStyle w:val="Tijeloteksta"/>
        <w:spacing w:lineRule="auto" w:line="233"/>
        <w:ind w:firstLine="37" w:right="116" w:left="1350"/>
        <w:jc w:val="both"/>
        <w:rPr>
          <w:sz w:val="22"/>
          <w:szCs w:val="22"/>
        </w:rPr>
      </w:pPr>
      <w:proofErr w:type="spellStart"/>
      <w:r w:rsidRPr="00833762">
        <w:rPr>
          <w:color w:val="3B3B3B"/>
          <w:w w:val="110"/>
          <w:sz w:val="22"/>
          <w:szCs w:val="22"/>
        </w:rPr>
        <w:t>Stranke</w:t>
      </w:r>
      <w:proofErr w:type="spellEnd"/>
      <w:r w:rsidRPr="00833762">
        <w:rPr>
          <w:color w:val="3B3B3B"/>
          <w:spacing w:val="3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su</w:t>
      </w:r>
      <w:r w:rsidRPr="00833762">
        <w:rPr>
          <w:color w:val="3B3B3B"/>
          <w:spacing w:val="-23"/>
          <w:w w:val="110"/>
          <w:sz w:val="22"/>
          <w:szCs w:val="22"/>
        </w:rPr>
        <w:t>g</w:t>
      </w:r>
      <w:r w:rsidRPr="00833762">
        <w:rPr>
          <w:color w:val="3B3B3B"/>
          <w:w w:val="110"/>
          <w:sz w:val="22"/>
          <w:szCs w:val="22"/>
        </w:rPr>
        <w:t>lasno</w:t>
      </w:r>
      <w:proofErr w:type="spellEnd"/>
      <w:r w:rsidRPr="00833762">
        <w:rPr>
          <w:color w:val="3B3B3B"/>
          <w:spacing w:val="1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utvrduju</w:t>
      </w:r>
      <w:proofErr w:type="spellEnd"/>
      <w:r w:rsidRPr="00833762">
        <w:rPr>
          <w:color w:val="262626"/>
          <w:spacing w:val="44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da</w:t>
      </w:r>
      <w:r w:rsidRPr="00833762">
        <w:rPr>
          <w:color w:val="262626"/>
          <w:spacing w:val="15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ova</w:t>
      </w:r>
      <w:r w:rsidRPr="00833762">
        <w:rPr>
          <w:color w:val="262626"/>
          <w:spacing w:val="3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Na</w:t>
      </w:r>
      <w:r w:rsidRPr="00833762">
        <w:rPr>
          <w:color w:val="262626"/>
          <w:spacing w:val="-2"/>
          <w:w w:val="110"/>
          <w:sz w:val="22"/>
          <w:szCs w:val="22"/>
        </w:rPr>
        <w:t>g</w:t>
      </w:r>
      <w:r w:rsidRPr="00833762">
        <w:rPr>
          <w:color w:val="262626"/>
          <w:w w:val="110"/>
          <w:sz w:val="22"/>
          <w:szCs w:val="22"/>
        </w:rPr>
        <w:t>odba</w:t>
      </w:r>
      <w:proofErr w:type="spellEnd"/>
      <w:r w:rsidRPr="00833762">
        <w:rPr>
          <w:color w:val="262626"/>
          <w:spacing w:val="2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proizvodi</w:t>
      </w:r>
      <w:proofErr w:type="spellEnd"/>
      <w:r w:rsidRPr="00833762">
        <w:rPr>
          <w:color w:val="262626"/>
          <w:spacing w:val="4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pravni</w:t>
      </w:r>
      <w:proofErr w:type="spellEnd"/>
      <w:r w:rsidRPr="00833762">
        <w:rPr>
          <w:color w:val="262626"/>
          <w:spacing w:val="30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uč</w:t>
      </w:r>
      <w:r w:rsidRPr="00833762">
        <w:rPr>
          <w:color w:val="262626"/>
          <w:w w:val="110"/>
          <w:sz w:val="22"/>
          <w:szCs w:val="22"/>
        </w:rPr>
        <w:t>inak</w:t>
      </w:r>
      <w:proofErr w:type="spellEnd"/>
      <w:r w:rsidRPr="00833762">
        <w:rPr>
          <w:color w:val="262626"/>
          <w:spacing w:val="4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i</w:t>
      </w:r>
      <w:proofErr w:type="spellEnd"/>
      <w:r w:rsidRPr="00833762">
        <w:rPr>
          <w:color w:val="262626"/>
          <w:spacing w:val="17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stupa</w:t>
      </w:r>
      <w:r w:rsidRPr="00833762">
        <w:rPr>
          <w:color w:val="3B3B3B"/>
          <w:w w:val="122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na</w:t>
      </w:r>
      <w:proofErr w:type="spellEnd"/>
      <w:r w:rsidRPr="00833762">
        <w:rPr>
          <w:color w:val="3B3B3B"/>
          <w:spacing w:val="-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snagu</w:t>
      </w:r>
      <w:proofErr w:type="spellEnd"/>
      <w:r w:rsidRPr="00833762">
        <w:rPr>
          <w:color w:val="3B3B3B"/>
          <w:spacing w:val="-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nakon</w:t>
      </w:r>
      <w:proofErr w:type="spellEnd"/>
      <w:r w:rsidRPr="00833762">
        <w:rPr>
          <w:color w:val="262626"/>
          <w:spacing w:val="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sto</w:t>
      </w:r>
      <w:proofErr w:type="spellEnd"/>
      <w:r w:rsidRPr="00833762">
        <w:rPr>
          <w:color w:val="3B3B3B"/>
          <w:spacing w:val="-14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DUZNIK</w:t>
      </w:r>
      <w:r w:rsidRPr="00833762">
        <w:rPr>
          <w:color w:val="262626"/>
          <w:spacing w:val="-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uplati</w:t>
      </w:r>
      <w:proofErr w:type="spellEnd"/>
      <w:r w:rsidRPr="00833762">
        <w:rPr>
          <w:color w:val="262626"/>
          <w:spacing w:val="-11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VJEROVNIKU</w:t>
      </w:r>
      <w:r w:rsidRPr="00833762">
        <w:rPr>
          <w:color w:val="3B3B3B"/>
          <w:spacing w:val="1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prvi</w:t>
      </w:r>
      <w:proofErr w:type="spellEnd"/>
      <w:r w:rsidRPr="00833762">
        <w:rPr>
          <w:color w:val="262626"/>
          <w:spacing w:val="-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obrok</w:t>
      </w:r>
      <w:proofErr w:type="spellEnd"/>
      <w:r w:rsidRPr="00833762">
        <w:rPr>
          <w:color w:val="262626"/>
          <w:spacing w:val="-1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iz</w:t>
      </w:r>
      <w:proofErr w:type="spellEnd"/>
      <w:r w:rsidRPr="00833762">
        <w:rPr>
          <w:color w:val="262626"/>
          <w:spacing w:val="-12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točke</w:t>
      </w:r>
      <w:proofErr w:type="spellEnd"/>
      <w:r w:rsidRPr="00833762">
        <w:rPr>
          <w:color w:val="262626"/>
          <w:w w:val="110"/>
          <w:sz w:val="22"/>
          <w:szCs w:val="22"/>
        </w:rPr>
        <w:t>.</w:t>
      </w:r>
      <w:r w:rsidRPr="00833762">
        <w:rPr>
          <w:color w:val="262626"/>
          <w:spacing w:val="-4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II</w:t>
      </w:r>
      <w:r w:rsidRPr="00833762">
        <w:rPr>
          <w:color w:val="262626"/>
          <w:w w:val="9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Nagodbe</w:t>
      </w:r>
      <w:proofErr w:type="spellEnd"/>
      <w:r w:rsidRPr="00833762">
        <w:rPr>
          <w:color w:val="3B3B3B"/>
          <w:spacing w:val="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i</w:t>
      </w:r>
      <w:proofErr w:type="spellEnd"/>
      <w:r w:rsidRPr="00833762">
        <w:rPr>
          <w:color w:val="262626"/>
          <w:spacing w:val="-1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nakon</w:t>
      </w:r>
      <w:proofErr w:type="spellEnd"/>
      <w:r w:rsidRPr="00833762">
        <w:rPr>
          <w:color w:val="3B3B3B"/>
          <w:spacing w:val="12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š</w:t>
      </w:r>
      <w:r w:rsidRPr="00833762">
        <w:rPr>
          <w:color w:val="3B3B3B"/>
          <w:w w:val="110"/>
          <w:sz w:val="22"/>
          <w:szCs w:val="22"/>
        </w:rPr>
        <w:t>to</w:t>
      </w:r>
      <w:proofErr w:type="spellEnd"/>
      <w:r w:rsidRPr="00833762">
        <w:rPr>
          <w:color w:val="3B3B3B"/>
          <w:spacing w:val="-25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VJEROVNIK</w:t>
      </w:r>
      <w:r w:rsidRPr="00833762">
        <w:rPr>
          <w:color w:val="3B3B3B"/>
          <w:spacing w:val="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i</w:t>
      </w:r>
      <w:proofErr w:type="spellEnd"/>
      <w:r w:rsidRPr="00833762">
        <w:rPr>
          <w:color w:val="262626"/>
          <w:spacing w:val="-10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Lavč</w:t>
      </w:r>
      <w:r w:rsidRPr="00833762">
        <w:rPr>
          <w:color w:val="262626"/>
          <w:w w:val="110"/>
          <w:sz w:val="22"/>
          <w:szCs w:val="22"/>
        </w:rPr>
        <w:t>evic</w:t>
      </w:r>
      <w:proofErr w:type="spellEnd"/>
      <w:r w:rsidRPr="00833762">
        <w:rPr>
          <w:color w:val="262626"/>
          <w:spacing w:val="-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spacing w:val="3"/>
          <w:w w:val="110"/>
          <w:sz w:val="22"/>
          <w:szCs w:val="22"/>
        </w:rPr>
        <w:t>d.d</w:t>
      </w:r>
      <w:proofErr w:type="spellEnd"/>
      <w:r w:rsidRPr="00833762">
        <w:rPr>
          <w:color w:val="010101"/>
          <w:spacing w:val="3"/>
          <w:w w:val="110"/>
          <w:sz w:val="22"/>
          <w:szCs w:val="22"/>
        </w:rPr>
        <w:t>.</w:t>
      </w:r>
      <w:r w:rsidRPr="00833762">
        <w:rPr>
          <w:color w:val="010101"/>
          <w:spacing w:val="-24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Split</w:t>
      </w:r>
      <w:r w:rsidRPr="00833762">
        <w:rPr>
          <w:color w:val="3B3B3B"/>
          <w:spacing w:val="-14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potpiš</w:t>
      </w:r>
      <w:r w:rsidRPr="00833762">
        <w:rPr>
          <w:color w:val="262626"/>
          <w:w w:val="110"/>
          <w:sz w:val="22"/>
          <w:szCs w:val="22"/>
        </w:rPr>
        <w:t>u</w:t>
      </w:r>
      <w:proofErr w:type="spellEnd"/>
      <w:r w:rsidRPr="00833762">
        <w:rPr>
          <w:color w:val="262626"/>
          <w:spacing w:val="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ugovor</w:t>
      </w:r>
      <w:proofErr w:type="spellEnd"/>
      <w:r w:rsidRPr="00833762">
        <w:rPr>
          <w:color w:val="262626"/>
          <w:spacing w:val="6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o</w:t>
      </w:r>
      <w:r w:rsidRPr="00833762">
        <w:rPr>
          <w:color w:val="3B3B3B"/>
          <w:spacing w:val="2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osnivanju</w:t>
      </w:r>
      <w:proofErr w:type="spellEnd"/>
      <w:r w:rsidRPr="00833762">
        <w:rPr>
          <w:color w:val="3B3B3B"/>
          <w:spacing w:val="32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založ</w:t>
      </w:r>
      <w:r w:rsidRPr="00833762">
        <w:rPr>
          <w:color w:val="262626"/>
          <w:w w:val="110"/>
          <w:sz w:val="22"/>
          <w:szCs w:val="22"/>
        </w:rPr>
        <w:t>nog</w:t>
      </w:r>
      <w:proofErr w:type="spellEnd"/>
      <w:r w:rsidRPr="00833762">
        <w:rPr>
          <w:color w:val="262626"/>
          <w:spacing w:val="2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prava</w:t>
      </w:r>
      <w:proofErr w:type="spellEnd"/>
      <w:r w:rsidRPr="00833762">
        <w:rPr>
          <w:color w:val="262626"/>
          <w:spacing w:val="3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na</w:t>
      </w:r>
      <w:proofErr w:type="spellEnd"/>
      <w:r w:rsidRPr="00833762">
        <w:rPr>
          <w:color w:val="262626"/>
          <w:spacing w:val="3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nekretnini</w:t>
      </w:r>
      <w:proofErr w:type="spellEnd"/>
      <w:r w:rsidRPr="00833762">
        <w:rPr>
          <w:color w:val="262626"/>
          <w:spacing w:val="4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iz</w:t>
      </w:r>
      <w:proofErr w:type="spellEnd"/>
      <w:r w:rsidRPr="00833762">
        <w:rPr>
          <w:color w:val="262626"/>
          <w:spacing w:val="1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prethodnog</w:t>
      </w:r>
      <w:proofErr w:type="spellEnd"/>
      <w:r w:rsidRPr="00833762">
        <w:rPr>
          <w:color w:val="262626"/>
          <w:spacing w:val="5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stavka</w:t>
      </w:r>
      <w:proofErr w:type="spellEnd"/>
      <w:r w:rsidRPr="00833762">
        <w:rPr>
          <w:color w:val="3B3B3B"/>
          <w:spacing w:val="17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u</w:t>
      </w:r>
      <w:r w:rsidRPr="00833762">
        <w:rPr>
          <w:color w:val="3B3B3B"/>
          <w:spacing w:val="3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obliku</w:t>
      </w:r>
      <w:proofErr w:type="spellEnd"/>
      <w:r w:rsidRPr="00833762">
        <w:rPr>
          <w:color w:val="262626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javnobiljeznič</w:t>
      </w:r>
      <w:r w:rsidRPr="00833762">
        <w:rPr>
          <w:color w:val="3B3B3B"/>
          <w:w w:val="110"/>
          <w:sz w:val="22"/>
          <w:szCs w:val="22"/>
        </w:rPr>
        <w:t>ke</w:t>
      </w:r>
      <w:proofErr w:type="spellEnd"/>
      <w:r w:rsidRPr="00833762">
        <w:rPr>
          <w:color w:val="3B3B3B"/>
          <w:spacing w:val="4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ovrsne</w:t>
      </w:r>
      <w:proofErr w:type="spellEnd"/>
      <w:r w:rsidRPr="00833762">
        <w:rPr>
          <w:color w:val="3B3B3B"/>
          <w:spacing w:val="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isprave</w:t>
      </w:r>
      <w:proofErr w:type="spellEnd"/>
      <w:r w:rsidRPr="00833762">
        <w:rPr>
          <w:color w:val="262626"/>
          <w:w w:val="110"/>
          <w:sz w:val="22"/>
          <w:szCs w:val="22"/>
        </w:rPr>
        <w:t>.</w:t>
      </w:r>
    </w:p>
    <w:p w:rsidRDefault="00380787" w:rsidP="00565727" w:rsidR="00380787" w:rsidRPr="00833762">
      <w:pPr>
        <w:pStyle w:val="Tijeloteksta"/>
        <w:spacing w:lineRule="auto" w:line="233"/>
        <w:ind w:firstLine="9" w:right="246" w:left="1378"/>
        <w:jc w:val="both"/>
        <w:rPr>
          <w:sz w:val="22"/>
          <w:szCs w:val="22"/>
        </w:rPr>
      </w:pPr>
      <w:proofErr w:type="spellStart"/>
      <w:r w:rsidRPr="00833762">
        <w:rPr>
          <w:color w:val="3B3B3B"/>
          <w:w w:val="105"/>
          <w:sz w:val="22"/>
          <w:szCs w:val="22"/>
        </w:rPr>
        <w:t>Stranke</w:t>
      </w:r>
      <w:proofErr w:type="spellEnd"/>
      <w:r w:rsidRPr="00833762">
        <w:rPr>
          <w:color w:val="3B3B3B"/>
          <w:spacing w:val="65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05"/>
          <w:sz w:val="22"/>
          <w:szCs w:val="22"/>
        </w:rPr>
        <w:t>suglasno</w:t>
      </w:r>
      <w:proofErr w:type="spellEnd"/>
      <w:r w:rsidRPr="00833762">
        <w:rPr>
          <w:color w:val="3B3B3B"/>
          <w:spacing w:val="53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utvrduju</w:t>
      </w:r>
      <w:proofErr w:type="spellEnd"/>
      <w:r w:rsidRPr="00833762">
        <w:rPr>
          <w:color w:val="262626"/>
          <w:w w:val="105"/>
          <w:sz w:val="22"/>
          <w:szCs w:val="22"/>
        </w:rPr>
        <w:t xml:space="preserve"> </w:t>
      </w:r>
      <w:r w:rsidRPr="00833762">
        <w:rPr>
          <w:color w:val="262626"/>
          <w:spacing w:val="9"/>
          <w:w w:val="105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>da</w:t>
      </w:r>
      <w:r w:rsidRPr="00833762">
        <w:rPr>
          <w:color w:val="262626"/>
          <w:spacing w:val="40"/>
          <w:w w:val="105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>u</w:t>
      </w:r>
      <w:r w:rsidRPr="00833762">
        <w:rPr>
          <w:color w:val="262626"/>
          <w:spacing w:val="65"/>
          <w:w w:val="105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05"/>
          <w:sz w:val="22"/>
          <w:szCs w:val="22"/>
        </w:rPr>
        <w:t>sluč</w:t>
      </w:r>
      <w:r w:rsidRPr="00833762">
        <w:rPr>
          <w:color w:val="3B3B3B"/>
          <w:w w:val="105"/>
          <w:sz w:val="22"/>
          <w:szCs w:val="22"/>
        </w:rPr>
        <w:t>aju</w:t>
      </w:r>
      <w:proofErr w:type="spellEnd"/>
      <w:r w:rsidRPr="00833762">
        <w:rPr>
          <w:color w:val="3B3B3B"/>
          <w:spacing w:val="64"/>
          <w:w w:val="105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05"/>
          <w:sz w:val="22"/>
          <w:szCs w:val="22"/>
        </w:rPr>
        <w:t>neplać</w:t>
      </w:r>
      <w:r w:rsidRPr="00833762">
        <w:rPr>
          <w:color w:val="3B3B3B"/>
          <w:w w:val="105"/>
          <w:sz w:val="22"/>
          <w:szCs w:val="22"/>
        </w:rPr>
        <w:t>anja</w:t>
      </w:r>
      <w:proofErr w:type="spellEnd"/>
      <w:r w:rsidRPr="00833762">
        <w:rPr>
          <w:color w:val="3B3B3B"/>
          <w:w w:val="105"/>
          <w:sz w:val="22"/>
          <w:szCs w:val="22"/>
        </w:rPr>
        <w:t xml:space="preserve"> </w:t>
      </w:r>
      <w:r w:rsidRPr="00833762">
        <w:rPr>
          <w:color w:val="3B3B3B"/>
          <w:spacing w:val="19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od</w:t>
      </w:r>
      <w:proofErr w:type="spellEnd"/>
      <w:r w:rsidRPr="00833762">
        <w:rPr>
          <w:color w:val="262626"/>
          <w:spacing w:val="56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strane</w:t>
      </w:r>
      <w:proofErr w:type="spellEnd"/>
      <w:r w:rsidRPr="00833762">
        <w:rPr>
          <w:color w:val="262626"/>
          <w:spacing w:val="55"/>
          <w:w w:val="105"/>
          <w:sz w:val="22"/>
          <w:szCs w:val="22"/>
        </w:rPr>
        <w:t xml:space="preserve"> </w:t>
      </w:r>
      <w:r w:rsidR="00565727" w:rsidRPr="00833762">
        <w:rPr>
          <w:color w:val="3B3B3B"/>
          <w:w w:val="105"/>
          <w:sz w:val="22"/>
          <w:szCs w:val="22"/>
        </w:rPr>
        <w:t>DUŽ</w:t>
      </w:r>
      <w:r w:rsidRPr="00833762">
        <w:rPr>
          <w:color w:val="3B3B3B"/>
          <w:w w:val="105"/>
          <w:sz w:val="22"/>
          <w:szCs w:val="22"/>
        </w:rPr>
        <w:t xml:space="preserve">NIKA, </w:t>
      </w:r>
      <w:r w:rsidRPr="00833762">
        <w:rPr>
          <w:color w:val="3B3B3B"/>
          <w:spacing w:val="22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ili</w:t>
      </w:r>
      <w:proofErr w:type="spellEnd"/>
      <w:r w:rsidRPr="00833762">
        <w:rPr>
          <w:color w:val="262626"/>
          <w:w w:val="98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05"/>
          <w:sz w:val="22"/>
          <w:szCs w:val="22"/>
        </w:rPr>
        <w:t>treĆ</w:t>
      </w:r>
      <w:r w:rsidRPr="00833762">
        <w:rPr>
          <w:color w:val="3B3B3B"/>
          <w:w w:val="105"/>
          <w:sz w:val="22"/>
          <w:szCs w:val="22"/>
        </w:rPr>
        <w:t>e</w:t>
      </w:r>
      <w:proofErr w:type="spellEnd"/>
      <w:r w:rsidRPr="00833762">
        <w:rPr>
          <w:color w:val="3B3B3B"/>
          <w:spacing w:val="40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osobe</w:t>
      </w:r>
      <w:proofErr w:type="spellEnd"/>
      <w:r w:rsidRPr="00833762">
        <w:rPr>
          <w:color w:val="262626"/>
          <w:spacing w:val="23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po</w:t>
      </w:r>
      <w:proofErr w:type="spellEnd"/>
      <w:r w:rsidRPr="00833762">
        <w:rPr>
          <w:color w:val="262626"/>
          <w:spacing w:val="39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njegovom</w:t>
      </w:r>
      <w:proofErr w:type="spellEnd"/>
      <w:r w:rsidRPr="00833762">
        <w:rPr>
          <w:color w:val="262626"/>
          <w:spacing w:val="48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nalogu</w:t>
      </w:r>
      <w:proofErr w:type="spellEnd"/>
      <w:r w:rsidRPr="00833762">
        <w:rPr>
          <w:color w:val="262626"/>
          <w:w w:val="105"/>
          <w:sz w:val="22"/>
          <w:szCs w:val="22"/>
        </w:rPr>
        <w:t>,</w:t>
      </w:r>
      <w:r w:rsidRPr="00833762">
        <w:rPr>
          <w:color w:val="262626"/>
          <w:spacing w:val="41"/>
          <w:w w:val="105"/>
          <w:sz w:val="22"/>
          <w:szCs w:val="22"/>
        </w:rPr>
        <w:t xml:space="preserve"> </w:t>
      </w:r>
      <w:r w:rsidRPr="00833762">
        <w:rPr>
          <w:color w:val="3B3B3B"/>
          <w:w w:val="105"/>
          <w:sz w:val="22"/>
          <w:szCs w:val="22"/>
        </w:rPr>
        <w:t>VJEROVNIKU</w:t>
      </w:r>
      <w:r w:rsidRPr="00833762">
        <w:rPr>
          <w:color w:val="3B3B3B"/>
          <w:spacing w:val="55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dva</w:t>
      </w:r>
      <w:proofErr w:type="spellEnd"/>
      <w:r w:rsidRPr="00833762">
        <w:rPr>
          <w:color w:val="262626"/>
          <w:spacing w:val="18"/>
          <w:w w:val="105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05"/>
          <w:sz w:val="22"/>
          <w:szCs w:val="22"/>
        </w:rPr>
        <w:t>mjesČ</w:t>
      </w:r>
      <w:r w:rsidRPr="00833762">
        <w:rPr>
          <w:color w:val="262626"/>
          <w:w w:val="105"/>
          <w:sz w:val="22"/>
          <w:szCs w:val="22"/>
        </w:rPr>
        <w:t>ena</w:t>
      </w:r>
      <w:proofErr w:type="spellEnd"/>
      <w:r w:rsidRPr="00833762">
        <w:rPr>
          <w:color w:val="262626"/>
          <w:spacing w:val="48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05"/>
          <w:sz w:val="22"/>
          <w:szCs w:val="22"/>
        </w:rPr>
        <w:t>dospjela</w:t>
      </w:r>
      <w:proofErr w:type="spellEnd"/>
      <w:r w:rsidRPr="00833762">
        <w:rPr>
          <w:color w:val="3B3B3B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05"/>
          <w:sz w:val="22"/>
          <w:szCs w:val="22"/>
        </w:rPr>
        <w:t>obroka</w:t>
      </w:r>
      <w:proofErr w:type="spellEnd"/>
      <w:r w:rsidRPr="00833762">
        <w:rPr>
          <w:color w:val="3B3B3B"/>
          <w:spacing w:val="42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iz</w:t>
      </w:r>
      <w:proofErr w:type="spellEnd"/>
      <w:r w:rsidRPr="00833762">
        <w:rPr>
          <w:color w:val="262626"/>
          <w:spacing w:val="24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to</w:t>
      </w:r>
      <w:r w:rsidR="00565727" w:rsidRPr="00833762">
        <w:rPr>
          <w:color w:val="262626"/>
          <w:w w:val="105"/>
          <w:sz w:val="22"/>
          <w:szCs w:val="22"/>
        </w:rPr>
        <w:t>ČK</w:t>
      </w:r>
      <w:r w:rsidRPr="00833762">
        <w:rPr>
          <w:color w:val="262626"/>
          <w:w w:val="105"/>
          <w:sz w:val="22"/>
          <w:szCs w:val="22"/>
        </w:rPr>
        <w:t>e</w:t>
      </w:r>
      <w:proofErr w:type="spellEnd"/>
      <w:r w:rsidRPr="00833762">
        <w:rPr>
          <w:color w:val="262626"/>
          <w:w w:val="105"/>
          <w:sz w:val="22"/>
          <w:szCs w:val="22"/>
        </w:rPr>
        <w:t>.</w:t>
      </w:r>
      <w:r w:rsidRPr="00833762">
        <w:rPr>
          <w:color w:val="262626"/>
          <w:spacing w:val="37"/>
          <w:w w:val="105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>II</w:t>
      </w:r>
      <w:r w:rsidRPr="00833762">
        <w:rPr>
          <w:color w:val="262626"/>
          <w:spacing w:val="47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05"/>
          <w:sz w:val="22"/>
          <w:szCs w:val="22"/>
        </w:rPr>
        <w:t>Nagodbe</w:t>
      </w:r>
      <w:proofErr w:type="spellEnd"/>
      <w:r w:rsidRPr="00833762">
        <w:rPr>
          <w:color w:val="3B3B3B"/>
          <w:w w:val="105"/>
          <w:sz w:val="22"/>
          <w:szCs w:val="22"/>
        </w:rPr>
        <w:t xml:space="preserve">, </w:t>
      </w:r>
      <w:r w:rsidRPr="00833762">
        <w:rPr>
          <w:color w:val="3B3B3B"/>
          <w:spacing w:val="11"/>
          <w:w w:val="105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>ova</w:t>
      </w:r>
      <w:r w:rsidRPr="00833762">
        <w:rPr>
          <w:color w:val="262626"/>
          <w:spacing w:val="45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Nagodba</w:t>
      </w:r>
      <w:proofErr w:type="spellEnd"/>
      <w:r w:rsidRPr="00833762">
        <w:rPr>
          <w:color w:val="262626"/>
          <w:w w:val="105"/>
          <w:sz w:val="22"/>
          <w:szCs w:val="22"/>
        </w:rPr>
        <w:t xml:space="preserve"> </w:t>
      </w:r>
      <w:r w:rsidRPr="00833762">
        <w:rPr>
          <w:color w:val="262626"/>
          <w:spacing w:val="13"/>
          <w:w w:val="105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>se</w:t>
      </w:r>
      <w:r w:rsidRPr="00833762">
        <w:rPr>
          <w:color w:val="262626"/>
          <w:spacing w:val="21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raskida</w:t>
      </w:r>
      <w:proofErr w:type="spellEnd"/>
      <w:r w:rsidRPr="00833762">
        <w:rPr>
          <w:color w:val="262626"/>
          <w:w w:val="105"/>
          <w:sz w:val="22"/>
          <w:szCs w:val="22"/>
        </w:rPr>
        <w:t>,</w:t>
      </w:r>
      <w:r w:rsidRPr="00833762">
        <w:rPr>
          <w:color w:val="262626"/>
          <w:spacing w:val="55"/>
          <w:w w:val="105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05"/>
          <w:sz w:val="22"/>
          <w:szCs w:val="22"/>
        </w:rPr>
        <w:t>uplać</w:t>
      </w:r>
      <w:r w:rsidRPr="00833762">
        <w:rPr>
          <w:color w:val="262626"/>
          <w:w w:val="105"/>
          <w:sz w:val="22"/>
          <w:szCs w:val="22"/>
        </w:rPr>
        <w:t>eni</w:t>
      </w:r>
      <w:proofErr w:type="spellEnd"/>
      <w:r w:rsidRPr="00833762">
        <w:rPr>
          <w:color w:val="262626"/>
          <w:spacing w:val="56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iznosi</w:t>
      </w:r>
      <w:proofErr w:type="spellEnd"/>
      <w:r w:rsidRPr="00833762">
        <w:rPr>
          <w:color w:val="262626"/>
          <w:spacing w:val="43"/>
          <w:w w:val="105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>do</w:t>
      </w:r>
      <w:r w:rsidRPr="00833762">
        <w:rPr>
          <w:color w:val="262626"/>
          <w:spacing w:val="27"/>
          <w:w w:val="105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>dana</w:t>
      </w:r>
      <w:r w:rsidRPr="00833762">
        <w:rPr>
          <w:color w:val="262626"/>
          <w:w w:val="12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raskida</w:t>
      </w:r>
      <w:proofErr w:type="spellEnd"/>
      <w:r w:rsidRPr="00833762">
        <w:rPr>
          <w:color w:val="262626"/>
          <w:spacing w:val="45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Nagodbe</w:t>
      </w:r>
      <w:proofErr w:type="spellEnd"/>
      <w:r w:rsidRPr="00833762">
        <w:rPr>
          <w:color w:val="262626"/>
          <w:spacing w:val="61"/>
          <w:w w:val="105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05"/>
          <w:sz w:val="22"/>
          <w:szCs w:val="22"/>
        </w:rPr>
        <w:t>urač</w:t>
      </w:r>
      <w:r w:rsidRPr="00833762">
        <w:rPr>
          <w:color w:val="262626"/>
          <w:w w:val="105"/>
          <w:sz w:val="22"/>
          <w:szCs w:val="22"/>
        </w:rPr>
        <w:t>unat</w:t>
      </w:r>
      <w:proofErr w:type="spellEnd"/>
      <w:r w:rsidRPr="00833762">
        <w:rPr>
          <w:color w:val="262626"/>
          <w:spacing w:val="62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ce</w:t>
      </w:r>
      <w:proofErr w:type="spellEnd"/>
      <w:r w:rsidRPr="00833762">
        <w:rPr>
          <w:color w:val="262626"/>
          <w:spacing w:val="49"/>
          <w:w w:val="105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>se</w:t>
      </w:r>
      <w:r w:rsidRPr="00833762">
        <w:rPr>
          <w:color w:val="262626"/>
          <w:spacing w:val="18"/>
          <w:w w:val="105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>u</w:t>
      </w:r>
      <w:r w:rsidRPr="00833762">
        <w:rPr>
          <w:color w:val="262626"/>
          <w:spacing w:val="44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namirenje</w:t>
      </w:r>
      <w:proofErr w:type="spellEnd"/>
      <w:r w:rsidRPr="00833762">
        <w:rPr>
          <w:color w:val="262626"/>
          <w:spacing w:val="56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05"/>
          <w:sz w:val="22"/>
          <w:szCs w:val="22"/>
        </w:rPr>
        <w:t>obveze</w:t>
      </w:r>
      <w:proofErr w:type="spellEnd"/>
      <w:r w:rsidRPr="00833762">
        <w:rPr>
          <w:color w:val="3B3B3B"/>
          <w:spacing w:val="38"/>
          <w:w w:val="105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 xml:space="preserve">DUZNIKA </w:t>
      </w:r>
      <w:r w:rsidRPr="00833762">
        <w:rPr>
          <w:color w:val="262626"/>
          <w:spacing w:val="3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prema</w:t>
      </w:r>
      <w:proofErr w:type="spellEnd"/>
      <w:r w:rsidRPr="00833762">
        <w:rPr>
          <w:color w:val="262626"/>
          <w:w w:val="112"/>
          <w:sz w:val="22"/>
          <w:szCs w:val="22"/>
        </w:rPr>
        <w:t xml:space="preserve"> </w:t>
      </w:r>
      <w:r w:rsidRPr="00833762">
        <w:rPr>
          <w:color w:val="3B3B3B"/>
          <w:w w:val="105"/>
          <w:sz w:val="22"/>
          <w:szCs w:val="22"/>
        </w:rPr>
        <w:t>VJEROVNIKU</w:t>
      </w:r>
      <w:r w:rsidRPr="00833762">
        <w:rPr>
          <w:color w:val="3B3B3B"/>
          <w:spacing w:val="31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05"/>
          <w:sz w:val="22"/>
          <w:szCs w:val="22"/>
        </w:rPr>
        <w:t>po</w:t>
      </w:r>
      <w:proofErr w:type="spellEnd"/>
      <w:r w:rsidRPr="00833762">
        <w:rPr>
          <w:color w:val="3B3B3B"/>
          <w:spacing w:val="9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osnovi</w:t>
      </w:r>
      <w:proofErr w:type="spellEnd"/>
      <w:r w:rsidRPr="00833762">
        <w:rPr>
          <w:color w:val="262626"/>
          <w:spacing w:val="8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05"/>
          <w:sz w:val="22"/>
          <w:szCs w:val="22"/>
        </w:rPr>
        <w:t>iz</w:t>
      </w:r>
      <w:proofErr w:type="spellEnd"/>
      <w:r w:rsidRPr="00833762">
        <w:rPr>
          <w:color w:val="3B3B3B"/>
          <w:spacing w:val="5"/>
          <w:w w:val="105"/>
          <w:sz w:val="22"/>
          <w:szCs w:val="22"/>
        </w:rPr>
        <w:t xml:space="preserve"> </w:t>
      </w:r>
      <w:r w:rsidRPr="00833762">
        <w:rPr>
          <w:color w:val="3B3B3B"/>
          <w:w w:val="105"/>
          <w:sz w:val="22"/>
          <w:szCs w:val="22"/>
        </w:rPr>
        <w:t>toe.</w:t>
      </w:r>
      <w:r w:rsidRPr="00833762">
        <w:rPr>
          <w:color w:val="3B3B3B"/>
          <w:spacing w:val="6"/>
          <w:w w:val="105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>I</w:t>
      </w:r>
      <w:r w:rsidRPr="00833762">
        <w:rPr>
          <w:color w:val="262626"/>
          <w:spacing w:val="12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Nagodbe</w:t>
      </w:r>
      <w:proofErr w:type="spellEnd"/>
      <w:r w:rsidRPr="00833762">
        <w:rPr>
          <w:color w:val="262626"/>
          <w:w w:val="105"/>
          <w:sz w:val="22"/>
          <w:szCs w:val="22"/>
        </w:rPr>
        <w:t>,</w:t>
      </w:r>
      <w:r w:rsidRPr="00833762">
        <w:rPr>
          <w:color w:val="262626"/>
          <w:spacing w:val="25"/>
          <w:w w:val="105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>VJEROVNIK</w:t>
      </w:r>
      <w:r w:rsidRPr="00833762">
        <w:rPr>
          <w:color w:val="262626"/>
          <w:spacing w:val="28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ima</w:t>
      </w:r>
      <w:proofErr w:type="spellEnd"/>
      <w:r w:rsidRPr="00833762">
        <w:rPr>
          <w:color w:val="262626"/>
          <w:spacing w:val="3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pravo</w:t>
      </w:r>
      <w:proofErr w:type="spellEnd"/>
      <w:r w:rsidRPr="00833762">
        <w:rPr>
          <w:color w:val="262626"/>
          <w:spacing w:val="16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namiriti</w:t>
      </w:r>
      <w:proofErr w:type="spellEnd"/>
      <w:r w:rsidRPr="00833762">
        <w:rPr>
          <w:color w:val="262626"/>
          <w:w w:val="111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05"/>
          <w:sz w:val="22"/>
          <w:szCs w:val="22"/>
        </w:rPr>
        <w:t>svoje</w:t>
      </w:r>
      <w:proofErr w:type="spellEnd"/>
      <w:r w:rsidRPr="00833762">
        <w:rPr>
          <w:color w:val="3B3B3B"/>
          <w:spacing w:val="22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spacing w:val="-2"/>
          <w:w w:val="105"/>
          <w:sz w:val="22"/>
          <w:szCs w:val="22"/>
        </w:rPr>
        <w:t>potra</w:t>
      </w:r>
      <w:r w:rsidR="00565727" w:rsidRPr="00833762">
        <w:rPr>
          <w:color w:val="262626"/>
          <w:spacing w:val="-2"/>
          <w:w w:val="105"/>
          <w:sz w:val="22"/>
          <w:szCs w:val="22"/>
        </w:rPr>
        <w:t>ž</w:t>
      </w:r>
      <w:r w:rsidRPr="00833762">
        <w:rPr>
          <w:color w:val="262626"/>
          <w:spacing w:val="-1"/>
          <w:w w:val="105"/>
          <w:sz w:val="22"/>
          <w:szCs w:val="22"/>
        </w:rPr>
        <w:t>ivanje</w:t>
      </w:r>
      <w:proofErr w:type="spellEnd"/>
      <w:r w:rsidRPr="00833762">
        <w:rPr>
          <w:color w:val="262626"/>
          <w:spacing w:val="35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po</w:t>
      </w:r>
      <w:proofErr w:type="spellEnd"/>
      <w:r w:rsidRPr="00833762">
        <w:rPr>
          <w:color w:val="262626"/>
          <w:spacing w:val="32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osnovi</w:t>
      </w:r>
      <w:proofErr w:type="spellEnd"/>
      <w:r w:rsidRPr="00833762">
        <w:rPr>
          <w:color w:val="262626"/>
          <w:spacing w:val="42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05"/>
          <w:sz w:val="22"/>
          <w:szCs w:val="22"/>
        </w:rPr>
        <w:t>iz</w:t>
      </w:r>
      <w:proofErr w:type="spellEnd"/>
      <w:r w:rsidRPr="00833762">
        <w:rPr>
          <w:color w:val="3B3B3B"/>
          <w:spacing w:val="16"/>
          <w:w w:val="105"/>
          <w:sz w:val="22"/>
          <w:szCs w:val="22"/>
        </w:rPr>
        <w:t xml:space="preserve"> </w:t>
      </w:r>
      <w:r w:rsidRPr="00833762">
        <w:rPr>
          <w:color w:val="262626"/>
          <w:spacing w:val="4"/>
          <w:w w:val="105"/>
          <w:sz w:val="22"/>
          <w:szCs w:val="22"/>
        </w:rPr>
        <w:t>toe</w:t>
      </w:r>
      <w:r w:rsidRPr="00833762">
        <w:rPr>
          <w:color w:val="010101"/>
          <w:spacing w:val="3"/>
          <w:w w:val="105"/>
          <w:sz w:val="22"/>
          <w:szCs w:val="22"/>
        </w:rPr>
        <w:t>.</w:t>
      </w:r>
      <w:r w:rsidRPr="00833762">
        <w:rPr>
          <w:color w:val="010101"/>
          <w:spacing w:val="2"/>
          <w:w w:val="105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>I</w:t>
      </w:r>
      <w:r w:rsidRPr="00833762">
        <w:rPr>
          <w:color w:val="262626"/>
          <w:spacing w:val="37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Nagodbe</w:t>
      </w:r>
      <w:proofErr w:type="spellEnd"/>
      <w:r w:rsidRPr="00833762">
        <w:rPr>
          <w:color w:val="262626"/>
          <w:spacing w:val="54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05"/>
          <w:sz w:val="22"/>
          <w:szCs w:val="22"/>
        </w:rPr>
        <w:t>iz</w:t>
      </w:r>
      <w:proofErr w:type="spellEnd"/>
      <w:r w:rsidRPr="00833762">
        <w:rPr>
          <w:color w:val="3B3B3B"/>
          <w:spacing w:val="14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nekretnine</w:t>
      </w:r>
      <w:proofErr w:type="spellEnd"/>
      <w:r w:rsidRPr="00833762">
        <w:rPr>
          <w:color w:val="262626"/>
          <w:spacing w:val="60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navedene</w:t>
      </w:r>
      <w:proofErr w:type="spellEnd"/>
      <w:r w:rsidRPr="00833762">
        <w:rPr>
          <w:color w:val="262626"/>
          <w:spacing w:val="47"/>
          <w:w w:val="105"/>
          <w:sz w:val="22"/>
          <w:szCs w:val="22"/>
        </w:rPr>
        <w:t xml:space="preserve"> </w:t>
      </w:r>
      <w:r w:rsidRPr="00833762">
        <w:rPr>
          <w:color w:val="3B3B3B"/>
          <w:w w:val="105"/>
          <w:sz w:val="22"/>
          <w:szCs w:val="22"/>
        </w:rPr>
        <w:t>u</w:t>
      </w:r>
      <w:r w:rsidRPr="00833762">
        <w:rPr>
          <w:color w:val="3B3B3B"/>
          <w:spacing w:val="40"/>
          <w:w w:val="105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05"/>
          <w:sz w:val="22"/>
          <w:szCs w:val="22"/>
        </w:rPr>
        <w:t>točki</w:t>
      </w:r>
      <w:proofErr w:type="spellEnd"/>
      <w:r w:rsidRPr="00833762">
        <w:rPr>
          <w:color w:val="3B3B3B"/>
          <w:w w:val="105"/>
          <w:sz w:val="22"/>
          <w:szCs w:val="22"/>
        </w:rPr>
        <w:t>.</w:t>
      </w:r>
      <w:r w:rsidRPr="00833762">
        <w:rPr>
          <w:color w:val="3B3B3B"/>
          <w:spacing w:val="29"/>
          <w:w w:val="110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>III</w:t>
      </w:r>
      <w:r w:rsidRPr="00833762">
        <w:rPr>
          <w:color w:val="262626"/>
          <w:spacing w:val="27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05"/>
          <w:sz w:val="22"/>
          <w:szCs w:val="22"/>
        </w:rPr>
        <w:t>Nagodbe</w:t>
      </w:r>
      <w:proofErr w:type="spellEnd"/>
      <w:r w:rsidRPr="00833762">
        <w:rPr>
          <w:color w:val="3B3B3B"/>
          <w:w w:val="105"/>
          <w:sz w:val="22"/>
          <w:szCs w:val="22"/>
        </w:rPr>
        <w:t>,</w:t>
      </w:r>
      <w:r w:rsidRPr="00833762">
        <w:rPr>
          <w:color w:val="3B3B3B"/>
          <w:spacing w:val="57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05"/>
          <w:sz w:val="22"/>
          <w:szCs w:val="22"/>
        </w:rPr>
        <w:t>te</w:t>
      </w:r>
      <w:proofErr w:type="spellEnd"/>
      <w:r w:rsidRPr="00833762">
        <w:rPr>
          <w:color w:val="3B3B3B"/>
          <w:spacing w:val="36"/>
          <w:w w:val="105"/>
          <w:sz w:val="22"/>
          <w:szCs w:val="22"/>
        </w:rPr>
        <w:t xml:space="preserve"> </w:t>
      </w:r>
      <w:r w:rsidRPr="00833762">
        <w:rPr>
          <w:color w:val="3B3B3B"/>
          <w:w w:val="105"/>
          <w:sz w:val="22"/>
          <w:szCs w:val="22"/>
        </w:rPr>
        <w:t>se</w:t>
      </w:r>
      <w:r w:rsidRPr="00833762">
        <w:rPr>
          <w:color w:val="3B3B3B"/>
          <w:spacing w:val="2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dalje</w:t>
      </w:r>
      <w:proofErr w:type="spellEnd"/>
      <w:r w:rsidRPr="00833762">
        <w:rPr>
          <w:color w:val="262626"/>
          <w:spacing w:val="16"/>
          <w:w w:val="105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05"/>
          <w:sz w:val="22"/>
          <w:szCs w:val="22"/>
        </w:rPr>
        <w:t>naplać</w:t>
      </w:r>
      <w:r w:rsidRPr="00833762">
        <w:rPr>
          <w:color w:val="3B3B3B"/>
          <w:w w:val="105"/>
          <w:sz w:val="22"/>
          <w:szCs w:val="22"/>
        </w:rPr>
        <w:t>ivati</w:t>
      </w:r>
      <w:proofErr w:type="spellEnd"/>
      <w:r w:rsidRPr="00833762">
        <w:rPr>
          <w:color w:val="3B3B3B"/>
          <w:spacing w:val="34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od</w:t>
      </w:r>
      <w:proofErr w:type="spellEnd"/>
      <w:r w:rsidRPr="00833762">
        <w:rPr>
          <w:color w:val="262626"/>
          <w:spacing w:val="29"/>
          <w:w w:val="105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>DUZNIKA</w:t>
      </w:r>
      <w:r w:rsidRPr="00833762">
        <w:rPr>
          <w:color w:val="262626"/>
          <w:spacing w:val="24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radi</w:t>
      </w:r>
      <w:proofErr w:type="spellEnd"/>
      <w:r w:rsidRPr="00833762">
        <w:rPr>
          <w:color w:val="262626"/>
          <w:spacing w:val="12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05"/>
          <w:sz w:val="22"/>
          <w:szCs w:val="22"/>
        </w:rPr>
        <w:t>namirenja</w:t>
      </w:r>
      <w:proofErr w:type="spellEnd"/>
      <w:r w:rsidRPr="00833762">
        <w:rPr>
          <w:color w:val="3B3B3B"/>
          <w:spacing w:val="32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spacing w:val="-2"/>
          <w:w w:val="105"/>
          <w:sz w:val="22"/>
          <w:szCs w:val="22"/>
        </w:rPr>
        <w:t>potra</w:t>
      </w:r>
      <w:r w:rsidR="00565727" w:rsidRPr="00833762">
        <w:rPr>
          <w:color w:val="262626"/>
          <w:spacing w:val="-2"/>
          <w:w w:val="105"/>
          <w:sz w:val="22"/>
          <w:szCs w:val="22"/>
        </w:rPr>
        <w:t>ž</w:t>
      </w:r>
      <w:r w:rsidRPr="00833762">
        <w:rPr>
          <w:color w:val="262626"/>
          <w:spacing w:val="-1"/>
          <w:w w:val="105"/>
          <w:sz w:val="22"/>
          <w:szCs w:val="22"/>
        </w:rPr>
        <w:t>ivanja</w:t>
      </w:r>
      <w:proofErr w:type="spellEnd"/>
      <w:r w:rsidRPr="00833762">
        <w:rPr>
          <w:color w:val="262626"/>
          <w:spacing w:val="2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05"/>
          <w:sz w:val="22"/>
          <w:szCs w:val="22"/>
        </w:rPr>
        <w:t>po</w:t>
      </w:r>
      <w:proofErr w:type="spellEnd"/>
      <w:r w:rsidRPr="00833762">
        <w:rPr>
          <w:color w:val="3B3B3B"/>
          <w:spacing w:val="21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05"/>
          <w:sz w:val="22"/>
          <w:szCs w:val="22"/>
        </w:rPr>
        <w:t>osnovi</w:t>
      </w:r>
      <w:proofErr w:type="spellEnd"/>
      <w:r w:rsidRPr="00833762">
        <w:rPr>
          <w:color w:val="3B3B3B"/>
          <w:spacing w:val="15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iz</w:t>
      </w:r>
      <w:proofErr w:type="spellEnd"/>
      <w:r w:rsidRPr="00833762">
        <w:rPr>
          <w:color w:val="262626"/>
          <w:spacing w:val="5"/>
          <w:w w:val="105"/>
          <w:sz w:val="22"/>
          <w:szCs w:val="22"/>
        </w:rPr>
        <w:t xml:space="preserve"> </w:t>
      </w:r>
      <w:r w:rsidRPr="00833762">
        <w:rPr>
          <w:color w:val="3B3B3B"/>
          <w:w w:val="105"/>
          <w:sz w:val="22"/>
          <w:szCs w:val="22"/>
        </w:rPr>
        <w:t>toe.</w:t>
      </w:r>
      <w:r w:rsidRPr="00833762">
        <w:rPr>
          <w:color w:val="3B3B3B"/>
          <w:spacing w:val="29"/>
          <w:w w:val="105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>I</w:t>
      </w:r>
      <w:r w:rsidRPr="00833762">
        <w:rPr>
          <w:color w:val="262626"/>
          <w:spacing w:val="26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Nagodbe</w:t>
      </w:r>
      <w:proofErr w:type="spellEnd"/>
      <w:r w:rsidRPr="00833762">
        <w:rPr>
          <w:color w:val="262626"/>
          <w:w w:val="105"/>
          <w:sz w:val="22"/>
          <w:szCs w:val="22"/>
        </w:rPr>
        <w:t>.</w:t>
      </w:r>
    </w:p>
    <w:p w:rsidRDefault="006B2671" w:rsidP="005F1C97" w:rsidR="006B2671">
      <w:pPr>
        <w:pStyle w:val="Tijeloteksta"/>
        <w:spacing w:lineRule="exact" w:line="284" w:before="269"/>
        <w:ind w:firstLine="9" w:right="116" w:left="1388"/>
        <w:jc w:val="center"/>
        <w:rPr>
          <w:b/>
          <w:color w:val="3B3B3B"/>
          <w:w w:val="110"/>
          <w:sz w:val="22"/>
          <w:szCs w:val="22"/>
        </w:rPr>
      </w:pPr>
    </w:p>
    <w:p w:rsidRDefault="005F1C97" w:rsidP="005F1C97" w:rsidR="005F1C97" w:rsidRPr="005F1C97">
      <w:pPr>
        <w:pStyle w:val="Tijeloteksta"/>
        <w:spacing w:lineRule="exact" w:line="284" w:before="269"/>
        <w:ind w:firstLine="9" w:right="116" w:left="1388"/>
        <w:jc w:val="center"/>
        <w:rPr>
          <w:b/>
          <w:color w:val="3B3B3B"/>
          <w:w w:val="110"/>
          <w:sz w:val="22"/>
          <w:szCs w:val="22"/>
        </w:rPr>
      </w:pPr>
      <w:r w:rsidRPr="005F1C97">
        <w:rPr>
          <w:b/>
          <w:color w:val="3B3B3B"/>
          <w:w w:val="110"/>
          <w:sz w:val="22"/>
          <w:szCs w:val="22"/>
        </w:rPr>
        <w:lastRenderedPageBreak/>
        <w:t>V</w:t>
      </w:r>
    </w:p>
    <w:p w:rsidRDefault="00380787" w:rsidP="0043139C" w:rsidR="00380787" w:rsidRPr="00833762">
      <w:pPr>
        <w:pStyle w:val="Tijeloteksta"/>
        <w:spacing w:lineRule="exact" w:line="284" w:before="269"/>
        <w:ind w:firstLine="9" w:right="116" w:left="1388"/>
        <w:jc w:val="both"/>
        <w:rPr>
          <w:sz w:val="22"/>
          <w:szCs w:val="22"/>
        </w:rPr>
      </w:pPr>
      <w:proofErr w:type="spellStart"/>
      <w:r w:rsidRPr="00833762">
        <w:rPr>
          <w:color w:val="3B3B3B"/>
          <w:w w:val="110"/>
          <w:sz w:val="22"/>
          <w:szCs w:val="22"/>
        </w:rPr>
        <w:t>Nakon</w:t>
      </w:r>
      <w:proofErr w:type="spellEnd"/>
      <w:r w:rsidRPr="00833762">
        <w:rPr>
          <w:color w:val="3B3B3B"/>
          <w:spacing w:val="4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stupanja</w:t>
      </w:r>
      <w:proofErr w:type="spellEnd"/>
      <w:r w:rsidRPr="00833762">
        <w:rPr>
          <w:color w:val="3B3B3B"/>
          <w:spacing w:val="1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na</w:t>
      </w:r>
      <w:proofErr w:type="spellEnd"/>
      <w:r w:rsidRPr="00833762">
        <w:rPr>
          <w:color w:val="3B3B3B"/>
          <w:spacing w:val="1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snagu</w:t>
      </w:r>
      <w:proofErr w:type="spellEnd"/>
      <w:r w:rsidRPr="00833762">
        <w:rPr>
          <w:color w:val="3B3B3B"/>
          <w:spacing w:val="1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ove</w:t>
      </w:r>
      <w:proofErr w:type="spellEnd"/>
      <w:r w:rsidRPr="00833762">
        <w:rPr>
          <w:color w:val="262626"/>
          <w:spacing w:val="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Nagodbe</w:t>
      </w:r>
      <w:proofErr w:type="spellEnd"/>
      <w:r w:rsidRPr="00833762">
        <w:rPr>
          <w:color w:val="262626"/>
          <w:spacing w:val="32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u</w:t>
      </w:r>
      <w:r w:rsidRPr="00833762">
        <w:rPr>
          <w:color w:val="262626"/>
          <w:spacing w:val="1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smislu</w:t>
      </w:r>
      <w:proofErr w:type="spellEnd"/>
      <w:r w:rsidRPr="00833762">
        <w:rPr>
          <w:color w:val="3B3B3B"/>
          <w:spacing w:val="14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toe.</w:t>
      </w:r>
      <w:r w:rsidRPr="00833762">
        <w:rPr>
          <w:color w:val="3B3B3B"/>
          <w:spacing w:val="20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IV</w:t>
      </w:r>
      <w:r w:rsidRPr="00833762">
        <w:rPr>
          <w:color w:val="3B3B3B"/>
          <w:spacing w:val="1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st.</w:t>
      </w:r>
      <w:proofErr w:type="spellEnd"/>
      <w:r w:rsidRPr="00833762">
        <w:rPr>
          <w:color w:val="262626"/>
          <w:spacing w:val="30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1.</w:t>
      </w:r>
      <w:r w:rsidRPr="00833762">
        <w:rPr>
          <w:color w:val="262626"/>
          <w:spacing w:val="-2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Nagodbe</w:t>
      </w:r>
      <w:proofErr w:type="spellEnd"/>
      <w:r w:rsidRPr="00833762">
        <w:rPr>
          <w:color w:val="3B3B3B"/>
          <w:w w:val="110"/>
          <w:sz w:val="22"/>
          <w:szCs w:val="22"/>
        </w:rPr>
        <w:t>,</w:t>
      </w:r>
      <w:r w:rsidRPr="00833762">
        <w:rPr>
          <w:color w:val="3B3B3B"/>
          <w:w w:val="105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VJEROVNIK</w:t>
      </w:r>
      <w:r w:rsidRPr="00833762">
        <w:rPr>
          <w:color w:val="262626"/>
          <w:spacing w:val="9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se</w:t>
      </w:r>
      <w:r w:rsidRPr="00833762">
        <w:rPr>
          <w:color w:val="262626"/>
          <w:spacing w:val="-1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obvezuje</w:t>
      </w:r>
      <w:proofErr w:type="spellEnd"/>
      <w:r w:rsidRPr="00833762">
        <w:rPr>
          <w:color w:val="3B3B3B"/>
          <w:spacing w:val="-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odmah</w:t>
      </w:r>
      <w:proofErr w:type="spellEnd"/>
      <w:r w:rsidRPr="00833762">
        <w:rPr>
          <w:color w:val="262626"/>
          <w:spacing w:val="-7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povuć</w:t>
      </w:r>
      <w:r w:rsidRPr="00833762">
        <w:rPr>
          <w:color w:val="262626"/>
          <w:w w:val="110"/>
          <w:sz w:val="22"/>
          <w:szCs w:val="22"/>
        </w:rPr>
        <w:t>i</w:t>
      </w:r>
      <w:proofErr w:type="spellEnd"/>
      <w:r w:rsidRPr="00833762">
        <w:rPr>
          <w:color w:val="262626"/>
          <w:spacing w:val="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zahtjev</w:t>
      </w:r>
      <w:proofErr w:type="spellEnd"/>
      <w:r w:rsidRPr="00833762">
        <w:rPr>
          <w:color w:val="262626"/>
          <w:spacing w:val="-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za</w:t>
      </w:r>
      <w:proofErr w:type="spellEnd"/>
      <w:r w:rsidRPr="00833762">
        <w:rPr>
          <w:color w:val="262626"/>
          <w:spacing w:val="-1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izravnu</w:t>
      </w:r>
      <w:proofErr w:type="spellEnd"/>
      <w:r w:rsidRPr="00833762">
        <w:rPr>
          <w:color w:val="262626"/>
          <w:spacing w:val="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naplatu</w:t>
      </w:r>
      <w:proofErr w:type="spellEnd"/>
      <w:r w:rsidRPr="00833762">
        <w:rPr>
          <w:color w:val="3B3B3B"/>
          <w:spacing w:val="9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od</w:t>
      </w:r>
      <w:r w:rsidRPr="00833762">
        <w:rPr>
          <w:color w:val="3B3B3B"/>
          <w:w w:val="106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12.09.2016.</w:t>
      </w:r>
      <w:r w:rsidRPr="00833762">
        <w:rPr>
          <w:color w:val="3B3B3B"/>
          <w:spacing w:val="-1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godine</w:t>
      </w:r>
      <w:proofErr w:type="spellEnd"/>
      <w:r w:rsidRPr="00833762">
        <w:rPr>
          <w:color w:val="3B3B3B"/>
          <w:spacing w:val="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kod</w:t>
      </w:r>
      <w:proofErr w:type="spellEnd"/>
      <w:r w:rsidRPr="00833762">
        <w:rPr>
          <w:color w:val="3B3B3B"/>
          <w:spacing w:val="8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FINE,</w:t>
      </w:r>
      <w:r w:rsidRPr="00833762">
        <w:rPr>
          <w:color w:val="3B3B3B"/>
          <w:spacing w:val="1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odnosno</w:t>
      </w:r>
      <w:proofErr w:type="spellEnd"/>
      <w:r w:rsidRPr="00833762">
        <w:rPr>
          <w:color w:val="262626"/>
          <w:spacing w:val="-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odblokirati</w:t>
      </w:r>
      <w:proofErr w:type="spellEnd"/>
      <w:r w:rsidRPr="00833762">
        <w:rPr>
          <w:color w:val="262626"/>
          <w:spacing w:val="6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rač</w:t>
      </w:r>
      <w:r w:rsidRPr="00833762">
        <w:rPr>
          <w:color w:val="262626"/>
          <w:w w:val="110"/>
          <w:sz w:val="22"/>
          <w:szCs w:val="22"/>
        </w:rPr>
        <w:t>une</w:t>
      </w:r>
      <w:proofErr w:type="spellEnd"/>
      <w:r w:rsidRPr="00833762">
        <w:rPr>
          <w:color w:val="262626"/>
          <w:spacing w:val="3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DUZNIKA</w:t>
      </w:r>
      <w:r w:rsidRPr="00833762">
        <w:rPr>
          <w:color w:val="262626"/>
          <w:spacing w:val="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kod</w:t>
      </w:r>
      <w:proofErr w:type="spellEnd"/>
      <w:r w:rsidRPr="00833762">
        <w:rPr>
          <w:color w:val="3B3B3B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FINE.</w:t>
      </w:r>
    </w:p>
    <w:p w:rsidRDefault="00380787" w:rsidP="0043139C" w:rsidR="00380787" w:rsidRPr="00833762">
      <w:pPr>
        <w:pStyle w:val="Tijeloteksta"/>
        <w:spacing w:lineRule="auto" w:line="229"/>
        <w:ind w:right="116" w:left="1397"/>
        <w:jc w:val="both"/>
        <w:rPr>
          <w:sz w:val="22"/>
          <w:szCs w:val="22"/>
        </w:rPr>
      </w:pPr>
      <w:proofErr w:type="spellStart"/>
      <w:r w:rsidRPr="00833762">
        <w:rPr>
          <w:color w:val="3B3B3B"/>
          <w:w w:val="110"/>
          <w:sz w:val="22"/>
          <w:szCs w:val="22"/>
        </w:rPr>
        <w:t>Nakon</w:t>
      </w:r>
      <w:proofErr w:type="spellEnd"/>
      <w:r w:rsidRPr="00833762">
        <w:rPr>
          <w:color w:val="3B3B3B"/>
          <w:spacing w:val="2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stupanja</w:t>
      </w:r>
      <w:proofErr w:type="spellEnd"/>
      <w:r w:rsidRPr="00833762">
        <w:rPr>
          <w:color w:val="3B3B3B"/>
          <w:spacing w:val="1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na</w:t>
      </w:r>
      <w:proofErr w:type="spellEnd"/>
      <w:r w:rsidRPr="00833762">
        <w:rPr>
          <w:color w:val="262626"/>
          <w:spacing w:val="1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snagu</w:t>
      </w:r>
      <w:proofErr w:type="spellEnd"/>
      <w:r w:rsidRPr="00833762">
        <w:rPr>
          <w:color w:val="3B3B3B"/>
          <w:spacing w:val="1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ove</w:t>
      </w:r>
      <w:proofErr w:type="spellEnd"/>
      <w:r w:rsidRPr="00833762">
        <w:rPr>
          <w:color w:val="262626"/>
          <w:spacing w:val="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Nagodbe</w:t>
      </w:r>
      <w:proofErr w:type="spellEnd"/>
      <w:r w:rsidRPr="00833762">
        <w:rPr>
          <w:color w:val="3B3B3B"/>
          <w:spacing w:val="31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u</w:t>
      </w:r>
      <w:r w:rsidRPr="00833762">
        <w:rPr>
          <w:color w:val="3B3B3B"/>
          <w:spacing w:val="2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smislu</w:t>
      </w:r>
      <w:proofErr w:type="spellEnd"/>
      <w:r w:rsidRPr="00833762">
        <w:rPr>
          <w:color w:val="3B3B3B"/>
          <w:spacing w:val="22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toe.</w:t>
      </w:r>
      <w:r w:rsidRPr="00833762">
        <w:rPr>
          <w:color w:val="3B3B3B"/>
          <w:spacing w:val="20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IV</w:t>
      </w:r>
      <w:r w:rsidRPr="00833762">
        <w:rPr>
          <w:color w:val="262626"/>
          <w:spacing w:val="1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st.</w:t>
      </w:r>
      <w:proofErr w:type="spellEnd"/>
      <w:r w:rsidRPr="00833762">
        <w:rPr>
          <w:color w:val="262626"/>
          <w:spacing w:val="28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1.</w:t>
      </w:r>
      <w:r w:rsidRPr="00833762">
        <w:rPr>
          <w:color w:val="262626"/>
          <w:spacing w:val="-1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Nagodbe</w:t>
      </w:r>
      <w:proofErr w:type="spellEnd"/>
      <w:r w:rsidRPr="00833762">
        <w:rPr>
          <w:color w:val="262626"/>
          <w:w w:val="110"/>
          <w:sz w:val="22"/>
          <w:szCs w:val="22"/>
        </w:rPr>
        <w:t>,</w:t>
      </w:r>
      <w:r w:rsidRPr="00833762">
        <w:rPr>
          <w:color w:val="262626"/>
          <w:w w:val="104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DUZNIK</w:t>
      </w:r>
      <w:r w:rsidRPr="00833762">
        <w:rPr>
          <w:color w:val="3B3B3B"/>
          <w:spacing w:val="-3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se</w:t>
      </w:r>
      <w:r w:rsidRPr="00833762">
        <w:rPr>
          <w:color w:val="262626"/>
          <w:spacing w:val="-2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obvezuje</w:t>
      </w:r>
      <w:proofErr w:type="spellEnd"/>
      <w:r w:rsidRPr="00833762">
        <w:rPr>
          <w:color w:val="3B3B3B"/>
          <w:spacing w:val="-1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odmah</w:t>
      </w:r>
      <w:proofErr w:type="spellEnd"/>
      <w:r w:rsidRPr="00833762">
        <w:rPr>
          <w:color w:val="3B3B3B"/>
          <w:spacing w:val="-1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kako</w:t>
      </w:r>
      <w:proofErr w:type="spellEnd"/>
      <w:r w:rsidRPr="00833762">
        <w:rPr>
          <w:color w:val="262626"/>
          <w:spacing w:val="-1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slijedi</w:t>
      </w:r>
      <w:proofErr w:type="spellEnd"/>
      <w:r w:rsidRPr="00833762">
        <w:rPr>
          <w:color w:val="3B3B3B"/>
          <w:w w:val="110"/>
          <w:sz w:val="22"/>
          <w:szCs w:val="22"/>
        </w:rPr>
        <w:t>:</w:t>
      </w:r>
    </w:p>
    <w:p w:rsidRDefault="00565727" w:rsidP="0043139C" w:rsidR="00380787">
      <w:pPr>
        <w:pStyle w:val="Tijeloteksta"/>
        <w:spacing w:lineRule="auto" w:line="237"/>
        <w:ind w:firstLine="56" w:right="598" w:left="2088"/>
        <w:jc w:val="both"/>
        <w:rPr>
          <w:color w:val="3B3B3B"/>
          <w:w w:val="115"/>
          <w:sz w:val="22"/>
          <w:szCs w:val="22"/>
        </w:rPr>
      </w:pPr>
      <w:proofErr w:type="spellStart"/>
      <w:r w:rsidRPr="00833762">
        <w:rPr>
          <w:color w:val="262626"/>
          <w:w w:val="115"/>
          <w:sz w:val="22"/>
          <w:szCs w:val="22"/>
        </w:rPr>
        <w:t>povuć</w:t>
      </w:r>
      <w:r w:rsidR="00380787" w:rsidRPr="00833762">
        <w:rPr>
          <w:color w:val="262626"/>
          <w:w w:val="115"/>
          <w:sz w:val="22"/>
          <w:szCs w:val="22"/>
        </w:rPr>
        <w:t>i</w:t>
      </w:r>
      <w:proofErr w:type="spellEnd"/>
      <w:r w:rsidR="00380787" w:rsidRPr="00833762">
        <w:rPr>
          <w:color w:val="262626"/>
          <w:spacing w:val="-26"/>
          <w:w w:val="115"/>
          <w:sz w:val="22"/>
          <w:szCs w:val="22"/>
        </w:rPr>
        <w:t xml:space="preserve"> </w:t>
      </w:r>
      <w:proofErr w:type="spellStart"/>
      <w:r w:rsidR="00380787" w:rsidRPr="00833762">
        <w:rPr>
          <w:color w:val="262626"/>
          <w:w w:val="115"/>
          <w:sz w:val="22"/>
          <w:szCs w:val="22"/>
        </w:rPr>
        <w:t>prijedlog</w:t>
      </w:r>
      <w:proofErr w:type="spellEnd"/>
      <w:r w:rsidR="00380787" w:rsidRPr="00833762">
        <w:rPr>
          <w:color w:val="262626"/>
          <w:spacing w:val="-21"/>
          <w:w w:val="115"/>
          <w:sz w:val="22"/>
          <w:szCs w:val="22"/>
        </w:rPr>
        <w:t xml:space="preserve"> </w:t>
      </w:r>
      <w:proofErr w:type="spellStart"/>
      <w:r w:rsidR="00380787" w:rsidRPr="00833762">
        <w:rPr>
          <w:color w:val="262626"/>
          <w:w w:val="115"/>
          <w:sz w:val="22"/>
          <w:szCs w:val="22"/>
        </w:rPr>
        <w:t>za</w:t>
      </w:r>
      <w:proofErr w:type="spellEnd"/>
      <w:r w:rsidR="00380787" w:rsidRPr="00833762">
        <w:rPr>
          <w:color w:val="262626"/>
          <w:spacing w:val="-25"/>
          <w:w w:val="115"/>
          <w:sz w:val="22"/>
          <w:szCs w:val="22"/>
        </w:rPr>
        <w:t xml:space="preserve"> </w:t>
      </w:r>
      <w:proofErr w:type="spellStart"/>
      <w:r w:rsidR="00380787" w:rsidRPr="00833762">
        <w:rPr>
          <w:color w:val="262626"/>
          <w:w w:val="115"/>
          <w:sz w:val="22"/>
          <w:szCs w:val="22"/>
        </w:rPr>
        <w:t>izdavanje</w:t>
      </w:r>
      <w:proofErr w:type="spellEnd"/>
      <w:r w:rsidR="00380787" w:rsidRPr="00833762">
        <w:rPr>
          <w:color w:val="262626"/>
          <w:spacing w:val="-2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5"/>
          <w:sz w:val="22"/>
          <w:szCs w:val="22"/>
        </w:rPr>
        <w:t>rješ</w:t>
      </w:r>
      <w:r w:rsidR="00380787" w:rsidRPr="00833762">
        <w:rPr>
          <w:color w:val="262626"/>
          <w:w w:val="115"/>
          <w:sz w:val="22"/>
          <w:szCs w:val="22"/>
        </w:rPr>
        <w:t>enja</w:t>
      </w:r>
      <w:proofErr w:type="spellEnd"/>
      <w:r w:rsidR="00380787" w:rsidRPr="00833762">
        <w:rPr>
          <w:color w:val="262626"/>
          <w:spacing w:val="-22"/>
          <w:w w:val="115"/>
          <w:sz w:val="22"/>
          <w:szCs w:val="22"/>
        </w:rPr>
        <w:t xml:space="preserve"> </w:t>
      </w:r>
      <w:proofErr w:type="spellStart"/>
      <w:r w:rsidR="00380787" w:rsidRPr="00833762">
        <w:rPr>
          <w:color w:val="262626"/>
          <w:w w:val="115"/>
          <w:sz w:val="22"/>
          <w:szCs w:val="22"/>
        </w:rPr>
        <w:t>kojim</w:t>
      </w:r>
      <w:proofErr w:type="spellEnd"/>
      <w:r w:rsidR="00380787" w:rsidRPr="00833762">
        <w:rPr>
          <w:color w:val="262626"/>
          <w:spacing w:val="-14"/>
          <w:w w:val="115"/>
          <w:sz w:val="22"/>
          <w:szCs w:val="22"/>
        </w:rPr>
        <w:t xml:space="preserve"> </w:t>
      </w:r>
      <w:r w:rsidR="00380787" w:rsidRPr="00833762">
        <w:rPr>
          <w:color w:val="262626"/>
          <w:w w:val="115"/>
          <w:sz w:val="22"/>
          <w:szCs w:val="22"/>
        </w:rPr>
        <w:t>se</w:t>
      </w:r>
      <w:r w:rsidR="00380787" w:rsidRPr="00833762">
        <w:rPr>
          <w:color w:val="262626"/>
          <w:spacing w:val="-30"/>
          <w:w w:val="115"/>
          <w:sz w:val="22"/>
          <w:szCs w:val="22"/>
        </w:rPr>
        <w:t xml:space="preserve"> </w:t>
      </w:r>
      <w:proofErr w:type="spellStart"/>
      <w:r w:rsidR="00380787" w:rsidRPr="00833762">
        <w:rPr>
          <w:color w:val="3B3B3B"/>
          <w:w w:val="115"/>
          <w:sz w:val="22"/>
          <w:szCs w:val="22"/>
        </w:rPr>
        <w:t>pljenidba</w:t>
      </w:r>
      <w:proofErr w:type="spellEnd"/>
      <w:r w:rsidR="00380787" w:rsidRPr="00833762">
        <w:rPr>
          <w:color w:val="3B3B3B"/>
          <w:spacing w:val="-16"/>
          <w:w w:val="115"/>
          <w:sz w:val="22"/>
          <w:szCs w:val="22"/>
        </w:rPr>
        <w:t xml:space="preserve"> </w:t>
      </w:r>
      <w:proofErr w:type="spellStart"/>
      <w:r w:rsidR="00380787" w:rsidRPr="00833762">
        <w:rPr>
          <w:color w:val="3B3B3B"/>
          <w:w w:val="115"/>
          <w:sz w:val="22"/>
          <w:szCs w:val="22"/>
        </w:rPr>
        <w:t>i</w:t>
      </w:r>
      <w:proofErr w:type="spellEnd"/>
      <w:r w:rsidR="00380787" w:rsidRPr="00833762">
        <w:rPr>
          <w:color w:val="3B3B3B"/>
          <w:spacing w:val="-31"/>
          <w:w w:val="115"/>
          <w:sz w:val="22"/>
          <w:szCs w:val="22"/>
        </w:rPr>
        <w:t xml:space="preserve"> </w:t>
      </w:r>
      <w:proofErr w:type="spellStart"/>
      <w:r w:rsidR="00380787" w:rsidRPr="00833762">
        <w:rPr>
          <w:color w:val="262626"/>
          <w:w w:val="115"/>
          <w:sz w:val="22"/>
          <w:szCs w:val="22"/>
        </w:rPr>
        <w:t>prijenos</w:t>
      </w:r>
      <w:proofErr w:type="spellEnd"/>
      <w:r w:rsidR="00380787" w:rsidRPr="00833762">
        <w:rPr>
          <w:color w:val="262626"/>
          <w:w w:val="111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5"/>
          <w:sz w:val="22"/>
          <w:szCs w:val="22"/>
        </w:rPr>
        <w:t>novč</w:t>
      </w:r>
      <w:r w:rsidR="00380787" w:rsidRPr="00833762">
        <w:rPr>
          <w:color w:val="3B3B3B"/>
          <w:w w:val="115"/>
          <w:sz w:val="22"/>
          <w:szCs w:val="22"/>
        </w:rPr>
        <w:t>ani</w:t>
      </w:r>
      <w:r w:rsidRPr="00833762">
        <w:rPr>
          <w:color w:val="3B3B3B"/>
          <w:w w:val="115"/>
          <w:sz w:val="22"/>
          <w:szCs w:val="22"/>
        </w:rPr>
        <w:t>h</w:t>
      </w:r>
      <w:proofErr w:type="spellEnd"/>
      <w:r w:rsidRPr="00833762">
        <w:rPr>
          <w:color w:val="3B3B3B"/>
          <w:w w:val="115"/>
          <w:sz w:val="22"/>
          <w:szCs w:val="22"/>
        </w:rPr>
        <w:t xml:space="preserve"> </w:t>
      </w:r>
      <w:proofErr w:type="spellStart"/>
      <w:r w:rsidR="00380787" w:rsidRPr="00833762">
        <w:rPr>
          <w:color w:val="3B3B3B"/>
          <w:w w:val="115"/>
          <w:sz w:val="22"/>
          <w:szCs w:val="22"/>
        </w:rPr>
        <w:t>sredstava</w:t>
      </w:r>
      <w:proofErr w:type="spellEnd"/>
      <w:r w:rsidR="00380787" w:rsidRPr="00833762">
        <w:rPr>
          <w:color w:val="3B3B3B"/>
          <w:spacing w:val="-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5"/>
          <w:sz w:val="22"/>
          <w:szCs w:val="22"/>
        </w:rPr>
        <w:t>proglaš</w:t>
      </w:r>
      <w:r w:rsidR="00380787" w:rsidRPr="00833762">
        <w:rPr>
          <w:color w:val="262626"/>
          <w:w w:val="115"/>
          <w:sz w:val="22"/>
          <w:szCs w:val="22"/>
        </w:rPr>
        <w:t>avaju</w:t>
      </w:r>
      <w:proofErr w:type="spellEnd"/>
      <w:r w:rsidR="00380787" w:rsidRPr="00833762">
        <w:rPr>
          <w:color w:val="262626"/>
          <w:spacing w:val="2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5"/>
          <w:sz w:val="22"/>
          <w:szCs w:val="22"/>
        </w:rPr>
        <w:t>nedopuš</w:t>
      </w:r>
      <w:r w:rsidR="00380787" w:rsidRPr="00833762">
        <w:rPr>
          <w:color w:val="262626"/>
          <w:w w:val="115"/>
          <w:sz w:val="22"/>
          <w:szCs w:val="22"/>
        </w:rPr>
        <w:t>tenim</w:t>
      </w:r>
      <w:proofErr w:type="spellEnd"/>
      <w:r w:rsidR="00380787" w:rsidRPr="00833762">
        <w:rPr>
          <w:color w:val="262626"/>
          <w:spacing w:val="12"/>
          <w:w w:val="115"/>
          <w:sz w:val="22"/>
          <w:szCs w:val="22"/>
        </w:rPr>
        <w:t xml:space="preserve"> </w:t>
      </w:r>
      <w:r w:rsidR="00801882" w:rsidRPr="00833762">
        <w:rPr>
          <w:rFonts w:ascii="Arial"/>
          <w:color w:val="3B3B3B"/>
          <w:spacing w:val="-2"/>
          <w:w w:val="115"/>
          <w:sz w:val="22"/>
          <w:szCs w:val="22"/>
        </w:rPr>
        <w:t xml:space="preserve">I </w:t>
      </w:r>
      <w:proofErr w:type="spellStart"/>
      <w:r w:rsidR="00380787" w:rsidRPr="00833762">
        <w:rPr>
          <w:color w:val="262626"/>
          <w:spacing w:val="-4"/>
          <w:w w:val="115"/>
          <w:sz w:val="22"/>
          <w:szCs w:val="22"/>
        </w:rPr>
        <w:t>kojim</w:t>
      </w:r>
      <w:proofErr w:type="spellEnd"/>
      <w:r w:rsidR="00380787" w:rsidRPr="00833762">
        <w:rPr>
          <w:color w:val="262626"/>
          <w:spacing w:val="13"/>
          <w:w w:val="115"/>
          <w:sz w:val="22"/>
          <w:szCs w:val="22"/>
        </w:rPr>
        <w:t xml:space="preserve"> </w:t>
      </w:r>
      <w:r w:rsidR="00380787" w:rsidRPr="00833762">
        <w:rPr>
          <w:color w:val="3B3B3B"/>
          <w:w w:val="115"/>
          <w:sz w:val="22"/>
          <w:szCs w:val="22"/>
        </w:rPr>
        <w:t>se</w:t>
      </w:r>
      <w:r w:rsidR="00380787" w:rsidRPr="00833762">
        <w:rPr>
          <w:color w:val="3B3B3B"/>
          <w:spacing w:val="-1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5"/>
          <w:sz w:val="22"/>
          <w:szCs w:val="22"/>
        </w:rPr>
        <w:t>odgađ</w:t>
      </w:r>
      <w:r w:rsidR="00380787" w:rsidRPr="00833762">
        <w:rPr>
          <w:color w:val="3B3B3B"/>
          <w:w w:val="115"/>
          <w:sz w:val="22"/>
          <w:szCs w:val="22"/>
        </w:rPr>
        <w:t>a</w:t>
      </w:r>
      <w:proofErr w:type="spellEnd"/>
    </w:p>
    <w:p w:rsidRDefault="005F1C97" w:rsidP="0043139C" w:rsidR="005F1C97">
      <w:pPr>
        <w:pStyle w:val="Tijeloteksta"/>
        <w:spacing w:lineRule="auto" w:line="237"/>
        <w:ind w:firstLine="56" w:right="598" w:left="2088"/>
        <w:jc w:val="both"/>
        <w:rPr>
          <w:sz w:val="22"/>
          <w:szCs w:val="22"/>
        </w:rPr>
      </w:pPr>
    </w:p>
    <w:p w:rsidRDefault="005F1C97" w:rsidP="005F1C97" w:rsidR="005F1C97" w:rsidRPr="00833762">
      <w:pPr>
        <w:pStyle w:val="Tijeloteksta"/>
        <w:spacing w:before="209"/>
        <w:ind w:right="661" w:left="2102"/>
        <w:jc w:val="both"/>
        <w:rPr>
          <w:sz w:val="22"/>
          <w:szCs w:val="22"/>
        </w:rPr>
      </w:pPr>
      <w:proofErr w:type="spellStart"/>
      <w:r w:rsidRPr="00833762">
        <w:rPr>
          <w:color w:val="131313"/>
          <w:w w:val="115"/>
          <w:sz w:val="22"/>
          <w:szCs w:val="22"/>
        </w:rPr>
        <w:t>prijenos</w:t>
      </w:r>
      <w:proofErr w:type="spellEnd"/>
      <w:r w:rsidRPr="00833762">
        <w:rPr>
          <w:color w:val="131313"/>
          <w:spacing w:val="1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zaplijenjenih</w:t>
      </w:r>
      <w:proofErr w:type="spellEnd"/>
      <w:r w:rsidRPr="00833762">
        <w:rPr>
          <w:color w:val="131313"/>
          <w:spacing w:val="4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sredstava</w:t>
      </w:r>
      <w:proofErr w:type="spellEnd"/>
      <w:r w:rsidRPr="00833762">
        <w:rPr>
          <w:color w:val="131313"/>
          <w:spacing w:val="13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u</w:t>
      </w:r>
      <w:r w:rsidRPr="00833762">
        <w:rPr>
          <w:color w:val="131313"/>
          <w:spacing w:val="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postupku</w:t>
      </w:r>
      <w:proofErr w:type="spellEnd"/>
      <w:r w:rsidRPr="00833762">
        <w:rPr>
          <w:color w:val="131313"/>
          <w:spacing w:val="3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koji</w:t>
      </w:r>
      <w:proofErr w:type="spellEnd"/>
      <w:r w:rsidRPr="00833762">
        <w:rPr>
          <w:color w:val="131313"/>
          <w:spacing w:val="13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se</w:t>
      </w:r>
      <w:r w:rsidRPr="00833762">
        <w:rPr>
          <w:color w:val="131313"/>
          <w:spacing w:val="-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vodi</w:t>
      </w:r>
      <w:proofErr w:type="spellEnd"/>
      <w:r w:rsidRPr="00833762">
        <w:rPr>
          <w:color w:val="131313"/>
          <w:spacing w:val="1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pred</w:t>
      </w:r>
      <w:proofErr w:type="spellEnd"/>
      <w:r w:rsidRPr="00833762">
        <w:rPr>
          <w:color w:val="13131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Općinskim</w:t>
      </w:r>
      <w:proofErr w:type="spellEnd"/>
      <w:r w:rsidRPr="00833762">
        <w:rPr>
          <w:color w:val="131313"/>
          <w:spacing w:val="3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građanskim</w:t>
      </w:r>
      <w:proofErr w:type="spellEnd"/>
      <w:r w:rsidRPr="00833762">
        <w:rPr>
          <w:color w:val="131313"/>
          <w:spacing w:val="3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sudom</w:t>
      </w:r>
      <w:proofErr w:type="spellEnd"/>
      <w:r w:rsidRPr="00833762">
        <w:rPr>
          <w:color w:val="131313"/>
          <w:spacing w:val="2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u</w:t>
      </w:r>
      <w:r w:rsidRPr="00833762">
        <w:rPr>
          <w:color w:val="131313"/>
          <w:spacing w:val="1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Zagrebu</w:t>
      </w:r>
      <w:proofErr w:type="spellEnd"/>
      <w:r w:rsidRPr="00833762">
        <w:rPr>
          <w:color w:val="131313"/>
          <w:w w:val="115"/>
          <w:sz w:val="22"/>
          <w:szCs w:val="22"/>
        </w:rPr>
        <w:t>,</w:t>
      </w:r>
      <w:r w:rsidRPr="00833762">
        <w:rPr>
          <w:color w:val="131313"/>
          <w:spacing w:val="26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posl.br.</w:t>
      </w:r>
      <w:r w:rsidRPr="00833762">
        <w:rPr>
          <w:color w:val="131313"/>
          <w:spacing w:val="35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Ovr-9319/16,</w:t>
      </w:r>
    </w:p>
    <w:p w:rsidRDefault="005F1C97" w:rsidP="005F1C97" w:rsidR="005F1C97" w:rsidRPr="00833762">
      <w:pPr>
        <w:pStyle w:val="Tijeloteksta"/>
        <w:tabs>
          <w:tab w:pos="2083" w:val="left"/>
        </w:tabs>
        <w:spacing w:lineRule="auto" w:line="234"/>
        <w:ind w:hanging="336" w:right="661" w:left="2083"/>
        <w:jc w:val="both"/>
        <w:rPr>
          <w:sz w:val="22"/>
          <w:szCs w:val="22"/>
        </w:rPr>
      </w:pPr>
      <w:r w:rsidRPr="00833762">
        <w:rPr>
          <w:color w:val="131313"/>
          <w:sz w:val="22"/>
          <w:szCs w:val="22"/>
        </w:rPr>
        <w:t>-</w:t>
      </w:r>
      <w:r w:rsidRPr="00833762">
        <w:rPr>
          <w:color w:val="131313"/>
          <w:sz w:val="22"/>
          <w:szCs w:val="22"/>
        </w:rPr>
        <w:tab/>
      </w:r>
      <w:proofErr w:type="spellStart"/>
      <w:r w:rsidRPr="00833762">
        <w:rPr>
          <w:color w:val="131313"/>
          <w:w w:val="115"/>
          <w:sz w:val="22"/>
          <w:szCs w:val="22"/>
        </w:rPr>
        <w:t>povući</w:t>
      </w:r>
      <w:proofErr w:type="spellEnd"/>
      <w:r w:rsidRPr="00833762">
        <w:rPr>
          <w:color w:val="131313"/>
          <w:spacing w:val="-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prijedlog</w:t>
      </w:r>
      <w:proofErr w:type="spellEnd"/>
      <w:r w:rsidRPr="00833762">
        <w:rPr>
          <w:color w:val="131313"/>
          <w:spacing w:val="-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za</w:t>
      </w:r>
      <w:proofErr w:type="spellEnd"/>
      <w:r w:rsidRPr="00833762">
        <w:rPr>
          <w:color w:val="131313"/>
          <w:spacing w:val="-1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izdavanje</w:t>
      </w:r>
      <w:proofErr w:type="spellEnd"/>
      <w:r w:rsidRPr="00833762">
        <w:rPr>
          <w:color w:val="131313"/>
          <w:spacing w:val="-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rješenja</w:t>
      </w:r>
      <w:proofErr w:type="spellEnd"/>
      <w:r w:rsidRPr="00833762">
        <w:rPr>
          <w:color w:val="131313"/>
          <w:spacing w:val="-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kojim</w:t>
      </w:r>
      <w:proofErr w:type="spellEnd"/>
      <w:r w:rsidRPr="00833762">
        <w:rPr>
          <w:color w:val="131313"/>
          <w:spacing w:val="6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se</w:t>
      </w:r>
      <w:r w:rsidRPr="00833762">
        <w:rPr>
          <w:color w:val="131313"/>
          <w:spacing w:val="-2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pljenidba</w:t>
      </w:r>
      <w:proofErr w:type="spellEnd"/>
      <w:r w:rsidRPr="00833762">
        <w:rPr>
          <w:color w:val="131313"/>
          <w:spacing w:val="-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</w:t>
      </w:r>
      <w:proofErr w:type="spellEnd"/>
      <w:r w:rsidRPr="00833762">
        <w:rPr>
          <w:color w:val="131313"/>
          <w:spacing w:val="-1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prijenos</w:t>
      </w:r>
      <w:proofErr w:type="spellEnd"/>
      <w:r w:rsidRPr="00833762">
        <w:rPr>
          <w:color w:val="131313"/>
          <w:w w:val="114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novčanih</w:t>
      </w:r>
      <w:proofErr w:type="spellEnd"/>
      <w:r w:rsidRPr="00833762">
        <w:rPr>
          <w:color w:val="131313"/>
          <w:spacing w:val="3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sredstava</w:t>
      </w:r>
      <w:proofErr w:type="spellEnd"/>
      <w:r w:rsidRPr="00833762">
        <w:rPr>
          <w:color w:val="131313"/>
          <w:spacing w:val="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proglašavaju</w:t>
      </w:r>
      <w:proofErr w:type="spellEnd"/>
      <w:r w:rsidRPr="00833762">
        <w:rPr>
          <w:color w:val="131313"/>
          <w:spacing w:val="5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nedopuštenim</w:t>
      </w:r>
      <w:proofErr w:type="spellEnd"/>
      <w:r w:rsidRPr="00833762">
        <w:rPr>
          <w:color w:val="131313"/>
          <w:spacing w:val="4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</w:t>
      </w:r>
      <w:proofErr w:type="spellEnd"/>
      <w:r w:rsidRPr="00833762">
        <w:rPr>
          <w:color w:val="131313"/>
          <w:spacing w:val="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kojim</w:t>
      </w:r>
      <w:proofErr w:type="spellEnd"/>
      <w:r w:rsidRPr="00833762">
        <w:rPr>
          <w:color w:val="131313"/>
          <w:spacing w:val="23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se</w:t>
      </w:r>
      <w:r w:rsidRPr="00833762">
        <w:rPr>
          <w:color w:val="131313"/>
          <w:spacing w:val="-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odgada</w:t>
      </w:r>
      <w:proofErr w:type="spellEnd"/>
      <w:r w:rsidRPr="00833762">
        <w:rPr>
          <w:color w:val="131313"/>
          <w:w w:val="116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prijenos</w:t>
      </w:r>
      <w:proofErr w:type="spellEnd"/>
      <w:r w:rsidRPr="00833762">
        <w:rPr>
          <w:color w:val="131313"/>
          <w:spacing w:val="1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zaplijenjenih</w:t>
      </w:r>
      <w:proofErr w:type="spellEnd"/>
      <w:r w:rsidRPr="00833762">
        <w:rPr>
          <w:color w:val="131313"/>
          <w:spacing w:val="4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sredstava</w:t>
      </w:r>
      <w:proofErr w:type="spellEnd"/>
      <w:r w:rsidRPr="00833762">
        <w:rPr>
          <w:color w:val="131313"/>
          <w:spacing w:val="7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u</w:t>
      </w:r>
      <w:r w:rsidRPr="00833762">
        <w:rPr>
          <w:color w:val="131313"/>
          <w:spacing w:val="1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postupku</w:t>
      </w:r>
      <w:proofErr w:type="spellEnd"/>
      <w:r w:rsidRPr="00833762">
        <w:rPr>
          <w:color w:val="131313"/>
          <w:spacing w:val="4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koji</w:t>
      </w:r>
      <w:proofErr w:type="spellEnd"/>
      <w:r w:rsidRPr="00833762">
        <w:rPr>
          <w:color w:val="131313"/>
          <w:spacing w:val="27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se</w:t>
      </w:r>
      <w:r w:rsidRPr="00833762">
        <w:rPr>
          <w:color w:val="131313"/>
          <w:spacing w:val="-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vodi</w:t>
      </w:r>
      <w:proofErr w:type="spellEnd"/>
      <w:r w:rsidRPr="00833762">
        <w:rPr>
          <w:color w:val="131313"/>
          <w:spacing w:val="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pred</w:t>
      </w:r>
      <w:proofErr w:type="spellEnd"/>
      <w:r w:rsidRPr="00833762">
        <w:rPr>
          <w:color w:val="13131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Trgovačkim</w:t>
      </w:r>
      <w:proofErr w:type="spellEnd"/>
      <w:r w:rsidRPr="00833762">
        <w:rPr>
          <w:color w:val="131313"/>
          <w:spacing w:val="4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sudom</w:t>
      </w:r>
      <w:proofErr w:type="spellEnd"/>
      <w:r w:rsidRPr="00833762">
        <w:rPr>
          <w:color w:val="131313"/>
          <w:spacing w:val="7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u</w:t>
      </w:r>
      <w:r w:rsidRPr="00833762">
        <w:rPr>
          <w:color w:val="131313"/>
          <w:spacing w:val="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Zagrebu</w:t>
      </w:r>
      <w:proofErr w:type="spellEnd"/>
      <w:r w:rsidRPr="00833762">
        <w:rPr>
          <w:color w:val="131313"/>
          <w:w w:val="115"/>
          <w:sz w:val="22"/>
          <w:szCs w:val="22"/>
        </w:rPr>
        <w:t>,</w:t>
      </w:r>
      <w:r w:rsidRPr="00833762">
        <w:rPr>
          <w:color w:val="131313"/>
          <w:spacing w:val="31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posl.br.</w:t>
      </w:r>
      <w:r w:rsidRPr="00833762">
        <w:rPr>
          <w:color w:val="131313"/>
          <w:spacing w:val="25"/>
          <w:w w:val="115"/>
          <w:sz w:val="22"/>
          <w:szCs w:val="22"/>
        </w:rPr>
        <w:t xml:space="preserve"> </w:t>
      </w:r>
      <w:r w:rsidRPr="00833762">
        <w:rPr>
          <w:color w:val="131313"/>
          <w:spacing w:val="-1"/>
          <w:w w:val="115"/>
          <w:sz w:val="22"/>
          <w:szCs w:val="22"/>
        </w:rPr>
        <w:t>Ovr-414</w:t>
      </w:r>
      <w:r w:rsidRPr="00833762">
        <w:rPr>
          <w:color w:val="131313"/>
          <w:spacing w:val="-48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/</w:t>
      </w:r>
      <w:r w:rsidRPr="00833762">
        <w:rPr>
          <w:color w:val="131313"/>
          <w:spacing w:val="-41"/>
          <w:w w:val="115"/>
          <w:sz w:val="22"/>
          <w:szCs w:val="22"/>
        </w:rPr>
        <w:t xml:space="preserve"> </w:t>
      </w:r>
      <w:r w:rsidRPr="00833762">
        <w:rPr>
          <w:color w:val="131313"/>
          <w:spacing w:val="-2"/>
          <w:w w:val="115"/>
          <w:sz w:val="22"/>
          <w:szCs w:val="22"/>
        </w:rPr>
        <w:t>2016,</w:t>
      </w:r>
    </w:p>
    <w:p w:rsidRDefault="005F1C97" w:rsidP="005F1C97" w:rsidR="005F1C97" w:rsidRPr="00833762">
      <w:pPr>
        <w:pStyle w:val="Tijeloteksta"/>
        <w:spacing w:lineRule="auto" w:line="236"/>
        <w:ind w:right="80" w:left="2092"/>
        <w:jc w:val="both"/>
        <w:rPr>
          <w:sz w:val="22"/>
          <w:szCs w:val="22"/>
        </w:rPr>
      </w:pPr>
      <w:proofErr w:type="spellStart"/>
      <w:r w:rsidRPr="00833762">
        <w:rPr>
          <w:color w:val="131313"/>
          <w:w w:val="115"/>
          <w:sz w:val="22"/>
          <w:szCs w:val="22"/>
        </w:rPr>
        <w:t>povuči</w:t>
      </w:r>
      <w:proofErr w:type="spellEnd"/>
      <w:r w:rsidRPr="00833762">
        <w:rPr>
          <w:color w:val="131313"/>
          <w:spacing w:val="2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tuzbu</w:t>
      </w:r>
      <w:proofErr w:type="spellEnd"/>
      <w:r w:rsidRPr="00833762">
        <w:rPr>
          <w:color w:val="131313"/>
          <w:spacing w:val="1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za</w:t>
      </w:r>
      <w:proofErr w:type="spellEnd"/>
      <w:r w:rsidRPr="00833762">
        <w:rPr>
          <w:color w:val="131313"/>
          <w:spacing w:val="-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utvrđenje</w:t>
      </w:r>
      <w:proofErr w:type="spellEnd"/>
      <w:r w:rsidRPr="00833762">
        <w:rPr>
          <w:color w:val="131313"/>
          <w:spacing w:val="1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ništetnosti</w:t>
      </w:r>
      <w:proofErr w:type="spellEnd"/>
      <w:r w:rsidRPr="00833762">
        <w:rPr>
          <w:color w:val="131313"/>
          <w:spacing w:val="1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upisa</w:t>
      </w:r>
      <w:proofErr w:type="spellEnd"/>
      <w:r w:rsidRPr="00833762">
        <w:rPr>
          <w:color w:val="131313"/>
          <w:spacing w:val="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</w:t>
      </w:r>
      <w:proofErr w:type="spellEnd"/>
      <w:r w:rsidRPr="00833762">
        <w:rPr>
          <w:color w:val="131313"/>
          <w:spacing w:val="-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prijedlog</w:t>
      </w:r>
      <w:proofErr w:type="spellEnd"/>
      <w:r w:rsidRPr="00833762">
        <w:rPr>
          <w:color w:val="131313"/>
          <w:spacing w:val="1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za</w:t>
      </w:r>
      <w:proofErr w:type="spellEnd"/>
      <w:r w:rsidRPr="00833762">
        <w:rPr>
          <w:color w:val="131313"/>
          <w:spacing w:val="-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osiguranje</w:t>
      </w:r>
      <w:proofErr w:type="spellEnd"/>
      <w:r w:rsidRPr="00833762">
        <w:rPr>
          <w:color w:val="131313"/>
          <w:w w:val="116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privremenom</w:t>
      </w:r>
      <w:proofErr w:type="spellEnd"/>
      <w:r w:rsidRPr="00833762">
        <w:rPr>
          <w:color w:val="131313"/>
          <w:spacing w:val="2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mjerom</w:t>
      </w:r>
      <w:proofErr w:type="spellEnd"/>
      <w:r w:rsidRPr="00833762">
        <w:rPr>
          <w:color w:val="131313"/>
          <w:spacing w:val="6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u</w:t>
      </w:r>
      <w:r w:rsidRPr="00833762">
        <w:rPr>
          <w:color w:val="131313"/>
          <w:spacing w:val="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postupku</w:t>
      </w:r>
      <w:proofErr w:type="spellEnd"/>
      <w:r w:rsidRPr="00833762">
        <w:rPr>
          <w:color w:val="131313"/>
          <w:spacing w:val="2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koji</w:t>
      </w:r>
      <w:proofErr w:type="spellEnd"/>
      <w:r w:rsidRPr="00833762">
        <w:rPr>
          <w:color w:val="131313"/>
          <w:spacing w:val="1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se</w:t>
      </w:r>
      <w:r w:rsidRPr="00833762">
        <w:rPr>
          <w:color w:val="131313"/>
          <w:spacing w:val="-2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vodi</w:t>
      </w:r>
      <w:proofErr w:type="spellEnd"/>
      <w:r w:rsidRPr="00833762">
        <w:rPr>
          <w:color w:val="131313"/>
          <w:spacing w:val="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pred</w:t>
      </w:r>
      <w:proofErr w:type="spellEnd"/>
      <w:r w:rsidRPr="00833762">
        <w:rPr>
          <w:color w:val="131313"/>
          <w:spacing w:val="-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Trgovačkim</w:t>
      </w:r>
      <w:proofErr w:type="spellEnd"/>
      <w:r w:rsidRPr="00833762">
        <w:rPr>
          <w:color w:val="131313"/>
          <w:spacing w:val="2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sudom</w:t>
      </w:r>
      <w:proofErr w:type="spellEnd"/>
      <w:r w:rsidRPr="00833762">
        <w:rPr>
          <w:color w:val="131313"/>
          <w:w w:val="116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u</w:t>
      </w:r>
      <w:r w:rsidRPr="00833762">
        <w:rPr>
          <w:color w:val="131313"/>
          <w:spacing w:val="2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Zagrebu</w:t>
      </w:r>
      <w:proofErr w:type="spellEnd"/>
      <w:r w:rsidRPr="00833762">
        <w:rPr>
          <w:color w:val="131313"/>
          <w:w w:val="115"/>
          <w:sz w:val="22"/>
          <w:szCs w:val="22"/>
        </w:rPr>
        <w:t>,</w:t>
      </w:r>
      <w:r w:rsidRPr="00833762">
        <w:rPr>
          <w:color w:val="131313"/>
          <w:spacing w:val="53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posl.br.</w:t>
      </w:r>
      <w:r w:rsidRPr="00833762">
        <w:rPr>
          <w:color w:val="131313"/>
          <w:spacing w:val="50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P-2654/</w:t>
      </w:r>
      <w:r w:rsidRPr="00833762">
        <w:rPr>
          <w:color w:val="131313"/>
          <w:spacing w:val="-15"/>
          <w:w w:val="115"/>
          <w:sz w:val="22"/>
          <w:szCs w:val="22"/>
        </w:rPr>
        <w:t xml:space="preserve"> </w:t>
      </w:r>
      <w:r w:rsidRPr="00833762">
        <w:rPr>
          <w:color w:val="131313"/>
          <w:spacing w:val="-2"/>
          <w:w w:val="115"/>
          <w:sz w:val="22"/>
          <w:szCs w:val="22"/>
        </w:rPr>
        <w:t>2016,</w:t>
      </w:r>
    </w:p>
    <w:p w:rsidRDefault="005F1C97" w:rsidP="005F1C97" w:rsidR="005F1C97" w:rsidRPr="00833762">
      <w:pPr>
        <w:pStyle w:val="Tijeloteksta"/>
        <w:spacing w:lineRule="exact" w:line="278" w:before="2"/>
        <w:ind w:firstLine="9" w:right="80" w:left="2083"/>
        <w:jc w:val="both"/>
        <w:rPr>
          <w:sz w:val="22"/>
          <w:szCs w:val="22"/>
        </w:rPr>
      </w:pPr>
      <w:proofErr w:type="spellStart"/>
      <w:r w:rsidRPr="00833762">
        <w:rPr>
          <w:color w:val="131313"/>
          <w:w w:val="115"/>
          <w:sz w:val="22"/>
          <w:szCs w:val="22"/>
        </w:rPr>
        <w:t>povući</w:t>
      </w:r>
      <w:proofErr w:type="spellEnd"/>
      <w:r w:rsidRPr="00833762">
        <w:rPr>
          <w:color w:val="131313"/>
          <w:spacing w:val="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reviziju</w:t>
      </w:r>
      <w:proofErr w:type="spellEnd"/>
      <w:r w:rsidRPr="00833762">
        <w:rPr>
          <w:color w:val="131313"/>
          <w:spacing w:val="10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od</w:t>
      </w:r>
      <w:r w:rsidRPr="00833762">
        <w:rPr>
          <w:color w:val="131313"/>
          <w:spacing w:val="-4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26.02.2016.</w:t>
      </w:r>
      <w:r w:rsidRPr="00833762">
        <w:rPr>
          <w:color w:val="131313"/>
          <w:spacing w:val="-1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godine</w:t>
      </w:r>
      <w:proofErr w:type="spellEnd"/>
      <w:r w:rsidRPr="00833762">
        <w:rPr>
          <w:color w:val="131313"/>
          <w:w w:val="115"/>
          <w:sz w:val="22"/>
          <w:szCs w:val="22"/>
        </w:rPr>
        <w:t xml:space="preserve"> u </w:t>
      </w:r>
      <w:proofErr w:type="spellStart"/>
      <w:r w:rsidRPr="00833762">
        <w:rPr>
          <w:color w:val="131313"/>
          <w:w w:val="115"/>
          <w:sz w:val="22"/>
          <w:szCs w:val="22"/>
        </w:rPr>
        <w:t>postupku</w:t>
      </w:r>
      <w:proofErr w:type="spellEnd"/>
      <w:r w:rsidRPr="00833762">
        <w:rPr>
          <w:color w:val="131313"/>
          <w:spacing w:val="1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koji</w:t>
      </w:r>
      <w:proofErr w:type="spellEnd"/>
      <w:r w:rsidRPr="00833762">
        <w:rPr>
          <w:color w:val="131313"/>
          <w:spacing w:val="5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se</w:t>
      </w:r>
      <w:r w:rsidRPr="00833762">
        <w:rPr>
          <w:color w:val="131313"/>
          <w:spacing w:val="-1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vodi</w:t>
      </w:r>
      <w:proofErr w:type="spellEnd"/>
      <w:r w:rsidRPr="00833762">
        <w:rPr>
          <w:color w:val="131313"/>
          <w:spacing w:val="-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pred</w:t>
      </w:r>
      <w:proofErr w:type="spellEnd"/>
      <w:r w:rsidRPr="00833762">
        <w:rPr>
          <w:color w:val="131313"/>
          <w:spacing w:val="29"/>
          <w:w w:val="113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Trgovačkim</w:t>
      </w:r>
      <w:proofErr w:type="spellEnd"/>
      <w:r w:rsidRPr="00833762">
        <w:rPr>
          <w:color w:val="131313"/>
          <w:spacing w:val="4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sudom</w:t>
      </w:r>
      <w:proofErr w:type="spellEnd"/>
      <w:r w:rsidRPr="00833762">
        <w:rPr>
          <w:color w:val="131313"/>
          <w:spacing w:val="3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u</w:t>
      </w:r>
      <w:r w:rsidRPr="00833762">
        <w:rPr>
          <w:color w:val="131313"/>
          <w:spacing w:val="1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Zagrebu</w:t>
      </w:r>
      <w:proofErr w:type="spellEnd"/>
      <w:r w:rsidRPr="00833762">
        <w:rPr>
          <w:color w:val="131313"/>
          <w:w w:val="115"/>
          <w:sz w:val="22"/>
          <w:szCs w:val="22"/>
        </w:rPr>
        <w:t>,</w:t>
      </w:r>
      <w:r w:rsidRPr="00833762">
        <w:rPr>
          <w:color w:val="131313"/>
          <w:spacing w:val="32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posl.br.</w:t>
      </w:r>
      <w:r w:rsidRPr="00833762">
        <w:rPr>
          <w:color w:val="131313"/>
          <w:spacing w:val="27"/>
          <w:w w:val="115"/>
          <w:sz w:val="22"/>
          <w:szCs w:val="22"/>
        </w:rPr>
        <w:t xml:space="preserve"> </w:t>
      </w:r>
      <w:r w:rsidRPr="00833762">
        <w:rPr>
          <w:color w:val="131313"/>
          <w:spacing w:val="-1"/>
          <w:w w:val="115"/>
          <w:sz w:val="22"/>
          <w:szCs w:val="22"/>
        </w:rPr>
        <w:t>P-1474/</w:t>
      </w:r>
      <w:r w:rsidRPr="00833762">
        <w:rPr>
          <w:color w:val="131313"/>
          <w:spacing w:val="3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13.</w:t>
      </w:r>
    </w:p>
    <w:p w:rsidRDefault="005F1C97" w:rsidP="005F1C97" w:rsidR="005F1C97" w:rsidRPr="00833762">
      <w:pPr>
        <w:pStyle w:val="Tijeloteksta"/>
        <w:spacing w:lineRule="auto" w:line="236"/>
        <w:ind w:right="80" w:left="1392"/>
        <w:jc w:val="both"/>
        <w:rPr>
          <w:sz w:val="22"/>
          <w:szCs w:val="22"/>
        </w:rPr>
      </w:pPr>
      <w:proofErr w:type="spellStart"/>
      <w:r w:rsidRPr="00833762">
        <w:rPr>
          <w:color w:val="131313"/>
          <w:w w:val="115"/>
          <w:sz w:val="22"/>
          <w:szCs w:val="22"/>
        </w:rPr>
        <w:t>Stranke</w:t>
      </w:r>
      <w:proofErr w:type="spellEnd"/>
      <w:r w:rsidRPr="00833762">
        <w:rPr>
          <w:color w:val="131313"/>
          <w:spacing w:val="1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Nagodbe</w:t>
      </w:r>
      <w:proofErr w:type="spellEnd"/>
      <w:r w:rsidRPr="00833762">
        <w:rPr>
          <w:color w:val="131313"/>
          <w:spacing w:val="5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suglasno</w:t>
      </w:r>
      <w:proofErr w:type="spellEnd"/>
      <w:r w:rsidRPr="00833762">
        <w:rPr>
          <w:color w:val="131313"/>
          <w:spacing w:val="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utvrduju</w:t>
      </w:r>
      <w:proofErr w:type="spellEnd"/>
      <w:r w:rsidRPr="00833762">
        <w:rPr>
          <w:color w:val="131313"/>
          <w:spacing w:val="45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da</w:t>
      </w:r>
      <w:r w:rsidRPr="00833762">
        <w:rPr>
          <w:color w:val="131313"/>
          <w:spacing w:val="6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u</w:t>
      </w:r>
      <w:r w:rsidRPr="00833762">
        <w:rPr>
          <w:color w:val="131313"/>
          <w:spacing w:val="2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svim</w:t>
      </w:r>
      <w:proofErr w:type="spellEnd"/>
      <w:r w:rsidRPr="00833762">
        <w:rPr>
          <w:color w:val="131313"/>
          <w:spacing w:val="1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sudskim</w:t>
      </w:r>
      <w:proofErr w:type="spellEnd"/>
      <w:r w:rsidRPr="00833762">
        <w:rPr>
          <w:color w:val="131313"/>
          <w:spacing w:val="2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postupcima</w:t>
      </w:r>
      <w:proofErr w:type="spellEnd"/>
      <w:r w:rsidRPr="00833762">
        <w:rPr>
          <w:color w:val="131313"/>
          <w:spacing w:val="4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iz</w:t>
      </w:r>
      <w:proofErr w:type="spellEnd"/>
      <w:r w:rsidRPr="00833762">
        <w:rPr>
          <w:color w:val="131313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prethodnih</w:t>
      </w:r>
      <w:proofErr w:type="spellEnd"/>
      <w:r w:rsidRPr="00833762">
        <w:rPr>
          <w:color w:val="131313"/>
          <w:spacing w:val="5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stavaka</w:t>
      </w:r>
      <w:proofErr w:type="spellEnd"/>
      <w:r w:rsidRPr="00833762">
        <w:rPr>
          <w:color w:val="131313"/>
          <w:w w:val="115"/>
          <w:sz w:val="22"/>
          <w:szCs w:val="22"/>
        </w:rPr>
        <w:t>,</w:t>
      </w:r>
      <w:r w:rsidRPr="00833762">
        <w:rPr>
          <w:color w:val="131313"/>
          <w:spacing w:val="3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svaka</w:t>
      </w:r>
      <w:proofErr w:type="spellEnd"/>
      <w:r w:rsidRPr="00833762">
        <w:rPr>
          <w:color w:val="131313"/>
          <w:spacing w:val="3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strana</w:t>
      </w:r>
      <w:proofErr w:type="spellEnd"/>
      <w:r w:rsidRPr="00833762">
        <w:rPr>
          <w:color w:val="131313"/>
          <w:spacing w:val="1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snosi</w:t>
      </w:r>
      <w:proofErr w:type="spellEnd"/>
      <w:r w:rsidRPr="00833762">
        <w:rPr>
          <w:color w:val="131313"/>
          <w:spacing w:val="1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svoje</w:t>
      </w:r>
      <w:proofErr w:type="spellEnd"/>
      <w:r w:rsidRPr="00833762">
        <w:rPr>
          <w:color w:val="131313"/>
          <w:spacing w:val="2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troskove</w:t>
      </w:r>
      <w:proofErr w:type="spellEnd"/>
      <w:r w:rsidRPr="00833762">
        <w:rPr>
          <w:color w:val="131313"/>
          <w:spacing w:val="5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sudskog</w:t>
      </w:r>
      <w:proofErr w:type="spellEnd"/>
      <w:r w:rsidRPr="00833762">
        <w:rPr>
          <w:color w:val="131313"/>
          <w:spacing w:val="1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postupka</w:t>
      </w:r>
      <w:proofErr w:type="spellEnd"/>
      <w:r w:rsidRPr="00833762">
        <w:rPr>
          <w:color w:val="131313"/>
          <w:spacing w:val="4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</w:t>
      </w:r>
      <w:proofErr w:type="spellEnd"/>
      <w:r w:rsidRPr="00833762">
        <w:rPr>
          <w:color w:val="131313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odriču</w:t>
      </w:r>
      <w:proofErr w:type="spellEnd"/>
      <w:r w:rsidRPr="00833762">
        <w:rPr>
          <w:color w:val="131313"/>
          <w:spacing w:val="18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se</w:t>
      </w:r>
      <w:r w:rsidRPr="00833762">
        <w:rPr>
          <w:color w:val="131313"/>
          <w:spacing w:val="-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potraživanja</w:t>
      </w:r>
      <w:proofErr w:type="spellEnd"/>
      <w:r w:rsidRPr="00833762">
        <w:rPr>
          <w:color w:val="131313"/>
          <w:spacing w:val="3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troškova</w:t>
      </w:r>
      <w:proofErr w:type="spellEnd"/>
      <w:r w:rsidRPr="00833762">
        <w:rPr>
          <w:color w:val="131313"/>
          <w:spacing w:val="3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postupka</w:t>
      </w:r>
      <w:proofErr w:type="spellEnd"/>
      <w:r w:rsidRPr="00833762">
        <w:rPr>
          <w:color w:val="131313"/>
          <w:spacing w:val="2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od</w:t>
      </w:r>
      <w:proofErr w:type="spellEnd"/>
      <w:r w:rsidRPr="00833762">
        <w:rPr>
          <w:color w:val="131313"/>
          <w:spacing w:val="2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druge</w:t>
      </w:r>
      <w:proofErr w:type="spellEnd"/>
      <w:r w:rsidRPr="00833762">
        <w:rPr>
          <w:color w:val="131313"/>
          <w:spacing w:val="1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strane</w:t>
      </w:r>
      <w:proofErr w:type="spellEnd"/>
      <w:r w:rsidRPr="00833762">
        <w:rPr>
          <w:color w:val="131313"/>
          <w:w w:val="115"/>
          <w:sz w:val="22"/>
          <w:szCs w:val="22"/>
        </w:rPr>
        <w:t>.</w:t>
      </w:r>
    </w:p>
    <w:p w:rsidRDefault="005F1C97" w:rsidP="005F1C97" w:rsidR="005F1C97" w:rsidRPr="00833762">
      <w:pPr>
        <w:spacing w:before="4"/>
        <w:jc w:val="both"/>
        <w:rPr>
          <w:sz w:val="22"/>
          <w:szCs w:val="22"/>
        </w:rPr>
      </w:pPr>
    </w:p>
    <w:p w:rsidRDefault="005F1C97" w:rsidP="005F1C97" w:rsidR="005F1C97">
      <w:pPr>
        <w:pStyle w:val="Tijeloteksta"/>
        <w:ind w:right="4395" w:left="5722"/>
        <w:jc w:val="both"/>
        <w:rPr>
          <w:color w:val="131313"/>
          <w:sz w:val="22"/>
          <w:szCs w:val="22"/>
        </w:rPr>
      </w:pPr>
    </w:p>
    <w:p w:rsidRDefault="005F1C97" w:rsidP="005F1C97" w:rsidR="005F1C97" w:rsidRPr="00833762">
      <w:pPr>
        <w:pStyle w:val="Tijeloteksta"/>
        <w:ind w:right="4395"/>
        <w:jc w:val="right"/>
        <w:rPr>
          <w:sz w:val="22"/>
          <w:szCs w:val="22"/>
        </w:rPr>
      </w:pPr>
      <w:r>
        <w:rPr>
          <w:sz w:val="22"/>
          <w:szCs w:val="22"/>
        </w:rPr>
        <w:t>VI</w:t>
      </w:r>
    </w:p>
    <w:p w:rsidRDefault="005F1C97" w:rsidP="005F1C97" w:rsidR="005F1C97" w:rsidRPr="00833762">
      <w:pPr>
        <w:spacing w:before="8"/>
        <w:jc w:val="both"/>
        <w:rPr>
          <w:sz w:val="22"/>
          <w:szCs w:val="22"/>
        </w:rPr>
      </w:pPr>
    </w:p>
    <w:p w:rsidRDefault="005F1C97" w:rsidP="005F1C97" w:rsidR="005F1C97" w:rsidRPr="00833762">
      <w:pPr>
        <w:pStyle w:val="Tijeloteksta"/>
        <w:spacing w:lineRule="auto" w:line="234"/>
        <w:ind w:right="80" w:left="1392"/>
        <w:jc w:val="both"/>
        <w:rPr>
          <w:sz w:val="22"/>
          <w:szCs w:val="22"/>
        </w:rPr>
      </w:pPr>
      <w:proofErr w:type="spellStart"/>
      <w:r w:rsidRPr="00833762">
        <w:rPr>
          <w:color w:val="131313"/>
          <w:w w:val="115"/>
          <w:sz w:val="22"/>
          <w:szCs w:val="22"/>
        </w:rPr>
        <w:t>Stranke</w:t>
      </w:r>
      <w:proofErr w:type="spellEnd"/>
      <w:r w:rsidRPr="00833762">
        <w:rPr>
          <w:color w:val="131313"/>
          <w:spacing w:val="2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suglasno</w:t>
      </w:r>
      <w:proofErr w:type="spellEnd"/>
      <w:r w:rsidRPr="00833762">
        <w:rPr>
          <w:color w:val="131313"/>
          <w:spacing w:val="2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utvrđuju</w:t>
      </w:r>
      <w:proofErr w:type="spellEnd"/>
      <w:r w:rsidRPr="00833762">
        <w:rPr>
          <w:color w:val="131313"/>
          <w:spacing w:val="58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da</w:t>
      </w:r>
      <w:r w:rsidRPr="00833762">
        <w:rPr>
          <w:color w:val="131313"/>
          <w:spacing w:val="1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nakon</w:t>
      </w:r>
      <w:proofErr w:type="spellEnd"/>
      <w:r w:rsidRPr="00833762">
        <w:rPr>
          <w:color w:val="131313"/>
          <w:spacing w:val="5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stupanja</w:t>
      </w:r>
      <w:proofErr w:type="spellEnd"/>
      <w:r w:rsidRPr="00833762">
        <w:rPr>
          <w:color w:val="131313"/>
          <w:spacing w:val="2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na</w:t>
      </w:r>
      <w:proofErr w:type="spellEnd"/>
      <w:r w:rsidRPr="00833762">
        <w:rPr>
          <w:color w:val="131313"/>
          <w:spacing w:val="3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snagu</w:t>
      </w:r>
      <w:proofErr w:type="spellEnd"/>
      <w:r w:rsidRPr="00833762">
        <w:rPr>
          <w:color w:val="131313"/>
          <w:spacing w:val="3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Nagodbe</w:t>
      </w:r>
      <w:proofErr w:type="spellEnd"/>
      <w:r w:rsidRPr="00833762">
        <w:rPr>
          <w:color w:val="131313"/>
          <w:w w:val="115"/>
          <w:sz w:val="22"/>
          <w:szCs w:val="22"/>
        </w:rPr>
        <w:t>,</w:t>
      </w:r>
      <w:r w:rsidRPr="00833762">
        <w:rPr>
          <w:color w:val="131313"/>
          <w:spacing w:val="39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u</w:t>
      </w:r>
      <w:r w:rsidRPr="00833762">
        <w:rPr>
          <w:color w:val="131313"/>
          <w:spacing w:val="3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tijeku</w:t>
      </w:r>
      <w:proofErr w:type="spellEnd"/>
      <w:r w:rsidRPr="00833762">
        <w:rPr>
          <w:color w:val="131313"/>
          <w:w w:val="114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ispunjenja</w:t>
      </w:r>
      <w:proofErr w:type="spellEnd"/>
      <w:r w:rsidRPr="00833762">
        <w:rPr>
          <w:color w:val="131313"/>
          <w:spacing w:val="1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Nagodbe</w:t>
      </w:r>
      <w:proofErr w:type="spellEnd"/>
      <w:r w:rsidRPr="00833762">
        <w:rPr>
          <w:color w:val="131313"/>
          <w:spacing w:val="24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u</w:t>
      </w:r>
      <w:r w:rsidRPr="00833762">
        <w:rPr>
          <w:color w:val="131313"/>
          <w:spacing w:val="2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smislu</w:t>
      </w:r>
      <w:proofErr w:type="spellEnd"/>
      <w:r w:rsidRPr="00833762">
        <w:rPr>
          <w:color w:val="131313"/>
          <w:spacing w:val="4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toe.</w:t>
      </w:r>
      <w:r w:rsidRPr="00833762">
        <w:rPr>
          <w:color w:val="131313"/>
          <w:spacing w:val="4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II</w:t>
      </w:r>
      <w:r w:rsidRPr="00833762">
        <w:rPr>
          <w:color w:val="131313"/>
          <w:spacing w:val="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nagodbe</w:t>
      </w:r>
      <w:proofErr w:type="spellEnd"/>
      <w:r w:rsidRPr="00833762">
        <w:rPr>
          <w:color w:val="131313"/>
          <w:w w:val="115"/>
          <w:sz w:val="22"/>
          <w:szCs w:val="22"/>
        </w:rPr>
        <w:t>,</w:t>
      </w:r>
      <w:r w:rsidRPr="00833762">
        <w:rPr>
          <w:color w:val="131313"/>
          <w:spacing w:val="2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osim</w:t>
      </w:r>
      <w:proofErr w:type="spellEnd"/>
      <w:r w:rsidRPr="00833762">
        <w:rPr>
          <w:color w:val="131313"/>
          <w:spacing w:val="9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u</w:t>
      </w:r>
      <w:r w:rsidRPr="00833762">
        <w:rPr>
          <w:color w:val="131313"/>
          <w:spacing w:val="1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slučaju</w:t>
      </w:r>
      <w:proofErr w:type="spellEnd"/>
      <w:r w:rsidRPr="00833762">
        <w:rPr>
          <w:color w:val="131313"/>
          <w:spacing w:val="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iz</w:t>
      </w:r>
      <w:proofErr w:type="spellEnd"/>
      <w:r w:rsidRPr="00833762">
        <w:rPr>
          <w:color w:val="131313"/>
          <w:spacing w:val="-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točke</w:t>
      </w:r>
      <w:proofErr w:type="spellEnd"/>
      <w:r w:rsidRPr="00833762">
        <w:rPr>
          <w:color w:val="131313"/>
          <w:spacing w:val="13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IV</w:t>
      </w:r>
      <w:r w:rsidRPr="00833762">
        <w:rPr>
          <w:color w:val="131313"/>
          <w:spacing w:val="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st.</w:t>
      </w:r>
      <w:proofErr w:type="spellEnd"/>
      <w:r w:rsidRPr="00833762">
        <w:rPr>
          <w:color w:val="131313"/>
          <w:spacing w:val="-4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 xml:space="preserve">2. </w:t>
      </w:r>
      <w:proofErr w:type="spellStart"/>
      <w:r w:rsidRPr="00833762">
        <w:rPr>
          <w:color w:val="131313"/>
          <w:w w:val="115"/>
          <w:sz w:val="22"/>
          <w:szCs w:val="22"/>
        </w:rPr>
        <w:t>Nagodbe</w:t>
      </w:r>
      <w:proofErr w:type="spellEnd"/>
      <w:r w:rsidRPr="00833762">
        <w:rPr>
          <w:color w:val="131313"/>
          <w:w w:val="115"/>
          <w:sz w:val="22"/>
          <w:szCs w:val="22"/>
        </w:rPr>
        <w:t>,</w:t>
      </w:r>
      <w:r w:rsidRPr="00833762">
        <w:rPr>
          <w:color w:val="131313"/>
          <w:spacing w:val="-13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VJEROVNIK</w:t>
      </w:r>
      <w:r w:rsidRPr="00833762">
        <w:rPr>
          <w:color w:val="131313"/>
          <w:spacing w:val="-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nema</w:t>
      </w:r>
      <w:proofErr w:type="spellEnd"/>
      <w:r w:rsidRPr="00833762">
        <w:rPr>
          <w:color w:val="131313"/>
          <w:spacing w:val="-2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pravo</w:t>
      </w:r>
      <w:proofErr w:type="spellEnd"/>
      <w:r w:rsidRPr="00833762">
        <w:rPr>
          <w:color w:val="131313"/>
          <w:spacing w:val="-1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naplačivati</w:t>
      </w:r>
      <w:proofErr w:type="spellEnd"/>
      <w:r w:rsidRPr="00833762">
        <w:rPr>
          <w:color w:val="131313"/>
          <w:spacing w:val="-1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</w:t>
      </w:r>
      <w:proofErr w:type="spellEnd"/>
      <w:r w:rsidRPr="00833762">
        <w:rPr>
          <w:color w:val="131313"/>
          <w:spacing w:val="-3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provoditi</w:t>
      </w:r>
      <w:proofErr w:type="spellEnd"/>
      <w:r w:rsidRPr="00833762">
        <w:rPr>
          <w:color w:val="131313"/>
          <w:spacing w:val="-1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prisilnu</w:t>
      </w:r>
      <w:proofErr w:type="spellEnd"/>
      <w:r w:rsidRPr="00833762">
        <w:rPr>
          <w:color w:val="131313"/>
          <w:spacing w:val="-1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ovrhu</w:t>
      </w:r>
      <w:proofErr w:type="spellEnd"/>
      <w:r w:rsidRPr="00833762">
        <w:rPr>
          <w:color w:val="131313"/>
          <w:spacing w:val="-2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na</w:t>
      </w:r>
      <w:proofErr w:type="spellEnd"/>
      <w:r w:rsidRPr="00833762">
        <w:rPr>
          <w:color w:val="131313"/>
          <w:w w:val="124"/>
          <w:sz w:val="22"/>
          <w:szCs w:val="22"/>
        </w:rPr>
        <w:t xml:space="preserve"> </w:t>
      </w:r>
      <w:proofErr w:type="spellStart"/>
      <w:r w:rsidRPr="00833762">
        <w:rPr>
          <w:color w:val="282828"/>
          <w:w w:val="115"/>
          <w:sz w:val="22"/>
          <w:szCs w:val="22"/>
        </w:rPr>
        <w:t>računima</w:t>
      </w:r>
      <w:proofErr w:type="spellEnd"/>
      <w:r w:rsidRPr="00833762">
        <w:rPr>
          <w:color w:val="282828"/>
          <w:spacing w:val="-40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DUZNIKA</w:t>
      </w:r>
      <w:r w:rsidRPr="00833762">
        <w:rPr>
          <w:color w:val="131313"/>
          <w:spacing w:val="-3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ili</w:t>
      </w:r>
      <w:proofErr w:type="spellEnd"/>
      <w:r w:rsidRPr="00833762">
        <w:rPr>
          <w:color w:val="131313"/>
          <w:spacing w:val="-4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bilo</w:t>
      </w:r>
      <w:proofErr w:type="spellEnd"/>
      <w:r w:rsidRPr="00833762">
        <w:rPr>
          <w:color w:val="131313"/>
          <w:spacing w:val="-4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kojem</w:t>
      </w:r>
      <w:proofErr w:type="spellEnd"/>
      <w:r w:rsidRPr="00833762">
        <w:rPr>
          <w:color w:val="131313"/>
          <w:spacing w:val="-3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drugom</w:t>
      </w:r>
      <w:proofErr w:type="spellEnd"/>
      <w:r w:rsidRPr="00833762">
        <w:rPr>
          <w:color w:val="131313"/>
          <w:spacing w:val="-4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predmetu</w:t>
      </w:r>
      <w:proofErr w:type="spellEnd"/>
      <w:r w:rsidRPr="00833762">
        <w:rPr>
          <w:color w:val="131313"/>
          <w:spacing w:val="-3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ovrhe</w:t>
      </w:r>
      <w:proofErr w:type="spellEnd"/>
      <w:r w:rsidRPr="00833762">
        <w:rPr>
          <w:color w:val="131313"/>
          <w:spacing w:val="-43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DUZNIKA.</w:t>
      </w:r>
    </w:p>
    <w:p w:rsidRDefault="005F1C97" w:rsidP="005F1C97" w:rsidR="005F1C97" w:rsidRPr="00833762">
      <w:pPr>
        <w:pStyle w:val="Tijeloteksta"/>
        <w:ind w:right="142" w:left="1392"/>
        <w:jc w:val="both"/>
        <w:rPr>
          <w:sz w:val="22"/>
          <w:szCs w:val="22"/>
        </w:rPr>
      </w:pPr>
      <w:proofErr w:type="spellStart"/>
      <w:r w:rsidRPr="00833762">
        <w:rPr>
          <w:color w:val="131313"/>
          <w:w w:val="115"/>
          <w:sz w:val="22"/>
          <w:szCs w:val="22"/>
        </w:rPr>
        <w:t>Nakon</w:t>
      </w:r>
      <w:proofErr w:type="spellEnd"/>
      <w:r w:rsidRPr="00833762">
        <w:rPr>
          <w:color w:val="131313"/>
          <w:spacing w:val="-3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isplate</w:t>
      </w:r>
      <w:proofErr w:type="spellEnd"/>
      <w:r w:rsidRPr="00833762">
        <w:rPr>
          <w:color w:val="131313"/>
          <w:spacing w:val="-39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VJEROVNIKU</w:t>
      </w:r>
      <w:r w:rsidRPr="00833762">
        <w:rPr>
          <w:color w:val="131313"/>
          <w:spacing w:val="-29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u</w:t>
      </w:r>
      <w:r w:rsidRPr="00833762">
        <w:rPr>
          <w:color w:val="131313"/>
          <w:spacing w:val="-4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cijelosti</w:t>
      </w:r>
      <w:proofErr w:type="spellEnd"/>
      <w:r w:rsidRPr="00833762">
        <w:rPr>
          <w:color w:val="131313"/>
          <w:spacing w:val="-3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iznosa</w:t>
      </w:r>
      <w:proofErr w:type="spellEnd"/>
      <w:r w:rsidRPr="00833762">
        <w:rPr>
          <w:color w:val="131313"/>
          <w:spacing w:val="-3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iz</w:t>
      </w:r>
      <w:proofErr w:type="spellEnd"/>
      <w:r w:rsidRPr="00833762">
        <w:rPr>
          <w:color w:val="131313"/>
          <w:spacing w:val="-41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toe.</w:t>
      </w:r>
      <w:r w:rsidRPr="00833762">
        <w:rPr>
          <w:color w:val="131313"/>
          <w:spacing w:val="-36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II</w:t>
      </w:r>
      <w:r w:rsidRPr="00833762">
        <w:rPr>
          <w:color w:val="131313"/>
          <w:spacing w:val="-3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Nagodbe</w:t>
      </w:r>
      <w:proofErr w:type="spellEnd"/>
      <w:r w:rsidRPr="00833762">
        <w:rPr>
          <w:color w:val="131313"/>
          <w:spacing w:val="-35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VJEROVNIK</w:t>
      </w:r>
      <w:r w:rsidRPr="00833762">
        <w:rPr>
          <w:color w:val="131313"/>
          <w:w w:val="101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potvrđuje</w:t>
      </w:r>
      <w:proofErr w:type="spellEnd"/>
      <w:r w:rsidRPr="00833762">
        <w:rPr>
          <w:color w:val="131313"/>
          <w:spacing w:val="17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da</w:t>
      </w:r>
      <w:r w:rsidRPr="00833762">
        <w:rPr>
          <w:color w:val="131313"/>
          <w:spacing w:val="-35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je</w:t>
      </w:r>
      <w:r w:rsidRPr="00833762">
        <w:rPr>
          <w:color w:val="131313"/>
          <w:spacing w:val="22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tom</w:t>
      </w:r>
      <w:r w:rsidRPr="00833762">
        <w:rPr>
          <w:color w:val="131313"/>
          <w:spacing w:val="1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isplatom</w:t>
      </w:r>
      <w:proofErr w:type="spellEnd"/>
      <w:r w:rsidRPr="00833762">
        <w:rPr>
          <w:color w:val="131313"/>
          <w:spacing w:val="16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u</w:t>
      </w:r>
      <w:r w:rsidRPr="00833762">
        <w:rPr>
          <w:color w:val="131313"/>
          <w:spacing w:val="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cijelosti</w:t>
      </w:r>
      <w:proofErr w:type="spellEnd"/>
      <w:r w:rsidRPr="00833762">
        <w:rPr>
          <w:color w:val="131313"/>
          <w:spacing w:val="-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namiren</w:t>
      </w:r>
      <w:proofErr w:type="spellEnd"/>
      <w:r w:rsidRPr="00833762">
        <w:rPr>
          <w:color w:val="131313"/>
          <w:spacing w:val="1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po</w:t>
      </w:r>
      <w:proofErr w:type="spellEnd"/>
      <w:r w:rsidRPr="00833762">
        <w:rPr>
          <w:color w:val="131313"/>
          <w:spacing w:val="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svim</w:t>
      </w:r>
      <w:proofErr w:type="spellEnd"/>
      <w:r w:rsidRPr="00833762">
        <w:rPr>
          <w:color w:val="13131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tražbinama</w:t>
      </w:r>
      <w:proofErr w:type="spellEnd"/>
      <w:r w:rsidRPr="00833762">
        <w:rPr>
          <w:color w:val="131313"/>
          <w:spacing w:val="1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iz</w:t>
      </w:r>
      <w:proofErr w:type="spellEnd"/>
      <w:r w:rsidRPr="00833762">
        <w:rPr>
          <w:color w:val="131313"/>
          <w:spacing w:val="-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točke</w:t>
      </w:r>
      <w:proofErr w:type="spellEnd"/>
      <w:r w:rsidRPr="00833762">
        <w:rPr>
          <w:color w:val="131313"/>
          <w:w w:val="115"/>
          <w:sz w:val="22"/>
          <w:szCs w:val="22"/>
        </w:rPr>
        <w:t>.</w:t>
      </w:r>
      <w:r w:rsidRPr="00833762">
        <w:rPr>
          <w:color w:val="131313"/>
          <w:spacing w:val="10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I</w:t>
      </w:r>
      <w:r w:rsidRPr="00833762">
        <w:rPr>
          <w:color w:val="131313"/>
          <w:w w:val="93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Nagodbe</w:t>
      </w:r>
      <w:proofErr w:type="spellEnd"/>
      <w:r w:rsidRPr="00833762">
        <w:rPr>
          <w:color w:val="131313"/>
          <w:w w:val="115"/>
          <w:sz w:val="22"/>
          <w:szCs w:val="22"/>
        </w:rPr>
        <w:t>,</w:t>
      </w:r>
      <w:r w:rsidRPr="00833762">
        <w:rPr>
          <w:color w:val="131313"/>
          <w:spacing w:val="-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te</w:t>
      </w:r>
      <w:proofErr w:type="spellEnd"/>
      <w:r w:rsidRPr="00833762">
        <w:rPr>
          <w:color w:val="131313"/>
          <w:spacing w:val="-22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da</w:t>
      </w:r>
      <w:r w:rsidRPr="00833762">
        <w:rPr>
          <w:color w:val="131313"/>
          <w:spacing w:val="-2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nema</w:t>
      </w:r>
      <w:proofErr w:type="spellEnd"/>
      <w:r w:rsidRPr="00833762">
        <w:rPr>
          <w:color w:val="131313"/>
          <w:spacing w:val="-1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više</w:t>
      </w:r>
      <w:proofErr w:type="spellEnd"/>
      <w:r w:rsidRPr="00833762">
        <w:rPr>
          <w:color w:val="131313"/>
          <w:spacing w:val="-1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nikakvih</w:t>
      </w:r>
      <w:proofErr w:type="spellEnd"/>
      <w:r w:rsidRPr="00833762">
        <w:rPr>
          <w:color w:val="131313"/>
          <w:spacing w:val="-1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82828"/>
          <w:w w:val="115"/>
          <w:sz w:val="22"/>
          <w:szCs w:val="22"/>
        </w:rPr>
        <w:t>tražbina</w:t>
      </w:r>
      <w:proofErr w:type="spellEnd"/>
      <w:r w:rsidRPr="00833762">
        <w:rPr>
          <w:color w:val="282828"/>
          <w:spacing w:val="-1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prema</w:t>
      </w:r>
      <w:proofErr w:type="spellEnd"/>
      <w:r w:rsidRPr="00833762">
        <w:rPr>
          <w:color w:val="131313"/>
          <w:spacing w:val="-16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DUZNIKU,</w:t>
      </w:r>
      <w:r w:rsidRPr="00833762">
        <w:rPr>
          <w:color w:val="131313"/>
          <w:spacing w:val="-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po</w:t>
      </w:r>
      <w:proofErr w:type="spellEnd"/>
      <w:r w:rsidRPr="00833762">
        <w:rPr>
          <w:color w:val="131313"/>
          <w:spacing w:val="-1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bilo</w:t>
      </w:r>
      <w:proofErr w:type="spellEnd"/>
      <w:r w:rsidRPr="00833762">
        <w:rPr>
          <w:color w:val="131313"/>
          <w:spacing w:val="-1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kojoj</w:t>
      </w:r>
      <w:proofErr w:type="spellEnd"/>
    </w:p>
    <w:p w:rsidRDefault="005F1C97" w:rsidP="005F1C97" w:rsidR="005F1C97" w:rsidRPr="00833762">
      <w:pPr>
        <w:spacing w:before="74"/>
        <w:ind w:left="1392"/>
        <w:jc w:val="both"/>
        <w:rPr>
          <w:sz w:val="22"/>
          <w:szCs w:val="22"/>
        </w:rPr>
      </w:pPr>
      <w:proofErr w:type="spellStart"/>
      <w:r w:rsidRPr="00833762">
        <w:rPr>
          <w:color w:val="131313"/>
          <w:w w:val="125"/>
          <w:sz w:val="22"/>
          <w:szCs w:val="22"/>
        </w:rPr>
        <w:t>OSilOVl</w:t>
      </w:r>
      <w:proofErr w:type="spellEnd"/>
      <w:r w:rsidRPr="00833762">
        <w:rPr>
          <w:color w:val="131313"/>
          <w:w w:val="125"/>
          <w:sz w:val="22"/>
          <w:szCs w:val="22"/>
        </w:rPr>
        <w:t>.</w:t>
      </w:r>
    </w:p>
    <w:p w:rsidRDefault="005F1C97" w:rsidP="005F1C97" w:rsidR="005F1C97" w:rsidRPr="00833762">
      <w:pPr>
        <w:pStyle w:val="Tijeloteksta"/>
        <w:spacing w:lineRule="auto" w:line="236" w:before="11"/>
        <w:ind w:right="80" w:left="1392"/>
        <w:jc w:val="both"/>
        <w:rPr>
          <w:sz w:val="22"/>
          <w:szCs w:val="22"/>
        </w:rPr>
      </w:pPr>
      <w:r w:rsidRPr="00833762">
        <w:rPr>
          <w:color w:val="131313"/>
          <w:w w:val="115"/>
          <w:sz w:val="22"/>
          <w:szCs w:val="22"/>
        </w:rPr>
        <w:t>U</w:t>
      </w:r>
      <w:r w:rsidRPr="00833762">
        <w:rPr>
          <w:color w:val="131313"/>
          <w:spacing w:val="1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svrhu</w:t>
      </w:r>
      <w:proofErr w:type="spellEnd"/>
      <w:r w:rsidRPr="00833762">
        <w:rPr>
          <w:color w:val="131313"/>
          <w:spacing w:val="-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izbjegavanja</w:t>
      </w:r>
      <w:proofErr w:type="spellEnd"/>
      <w:r w:rsidRPr="00833762">
        <w:rPr>
          <w:color w:val="131313"/>
          <w:spacing w:val="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bilo</w:t>
      </w:r>
      <w:proofErr w:type="spellEnd"/>
      <w:r w:rsidRPr="00833762">
        <w:rPr>
          <w:color w:val="131313"/>
          <w:spacing w:val="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kakve</w:t>
      </w:r>
      <w:proofErr w:type="spellEnd"/>
      <w:r w:rsidRPr="00833762">
        <w:rPr>
          <w:color w:val="131313"/>
          <w:spacing w:val="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dvojbe</w:t>
      </w:r>
      <w:proofErr w:type="spellEnd"/>
      <w:r w:rsidRPr="00833762">
        <w:rPr>
          <w:color w:val="131313"/>
          <w:w w:val="115"/>
          <w:sz w:val="22"/>
          <w:szCs w:val="22"/>
        </w:rPr>
        <w:t>,</w:t>
      </w:r>
      <w:r w:rsidRPr="00833762">
        <w:rPr>
          <w:color w:val="131313"/>
          <w:spacing w:val="1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stupanjem</w:t>
      </w:r>
      <w:proofErr w:type="spellEnd"/>
      <w:r w:rsidRPr="00833762">
        <w:rPr>
          <w:color w:val="131313"/>
          <w:spacing w:val="1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na</w:t>
      </w:r>
      <w:proofErr w:type="spellEnd"/>
      <w:r w:rsidRPr="00833762">
        <w:rPr>
          <w:color w:val="131313"/>
          <w:spacing w:val="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snagu</w:t>
      </w:r>
      <w:proofErr w:type="spellEnd"/>
      <w:r w:rsidRPr="00833762">
        <w:rPr>
          <w:color w:val="131313"/>
          <w:spacing w:val="-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ove</w:t>
      </w:r>
      <w:proofErr w:type="spellEnd"/>
      <w:r w:rsidRPr="00833762">
        <w:rPr>
          <w:color w:val="131313"/>
          <w:spacing w:val="-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Nagodbe</w:t>
      </w:r>
      <w:proofErr w:type="spellEnd"/>
      <w:r w:rsidRPr="00833762">
        <w:rPr>
          <w:color w:val="131313"/>
          <w:spacing w:val="1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</w:t>
      </w:r>
      <w:proofErr w:type="spellEnd"/>
      <w:r w:rsidRPr="00833762">
        <w:rPr>
          <w:color w:val="131313"/>
          <w:w w:val="117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isplatom</w:t>
      </w:r>
      <w:proofErr w:type="spellEnd"/>
      <w:r w:rsidRPr="00833762">
        <w:rPr>
          <w:color w:val="131313"/>
          <w:spacing w:val="-14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VJEROVNIKU</w:t>
      </w:r>
      <w:r w:rsidRPr="00833762">
        <w:rPr>
          <w:color w:val="131313"/>
          <w:spacing w:val="5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u</w:t>
      </w:r>
      <w:r w:rsidRPr="00833762">
        <w:rPr>
          <w:color w:val="131313"/>
          <w:spacing w:val="-1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cijelosti</w:t>
      </w:r>
      <w:proofErr w:type="spellEnd"/>
      <w:r w:rsidRPr="00833762">
        <w:rPr>
          <w:color w:val="131313"/>
          <w:spacing w:val="-1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iznosa</w:t>
      </w:r>
      <w:proofErr w:type="spellEnd"/>
      <w:r w:rsidRPr="00833762">
        <w:rPr>
          <w:color w:val="131313"/>
          <w:spacing w:val="-1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iz</w:t>
      </w:r>
      <w:proofErr w:type="spellEnd"/>
      <w:r w:rsidRPr="00833762">
        <w:rPr>
          <w:color w:val="131313"/>
          <w:spacing w:val="-1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točke</w:t>
      </w:r>
      <w:proofErr w:type="spellEnd"/>
      <w:r w:rsidRPr="00833762">
        <w:rPr>
          <w:color w:val="131313"/>
          <w:w w:val="115"/>
          <w:sz w:val="22"/>
          <w:szCs w:val="22"/>
        </w:rPr>
        <w:t>.</w:t>
      </w:r>
      <w:r w:rsidRPr="00833762">
        <w:rPr>
          <w:color w:val="131313"/>
          <w:spacing w:val="-10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II</w:t>
      </w:r>
      <w:r w:rsidRPr="00833762">
        <w:rPr>
          <w:color w:val="131313"/>
          <w:spacing w:val="-1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Nagodbe</w:t>
      </w:r>
      <w:proofErr w:type="spellEnd"/>
      <w:r w:rsidRPr="00833762">
        <w:rPr>
          <w:color w:val="131313"/>
          <w:w w:val="115"/>
          <w:sz w:val="22"/>
          <w:szCs w:val="22"/>
        </w:rPr>
        <w:t>,</w:t>
      </w:r>
      <w:r w:rsidRPr="00833762">
        <w:rPr>
          <w:color w:val="131313"/>
          <w:spacing w:val="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smatra</w:t>
      </w:r>
      <w:proofErr w:type="spellEnd"/>
      <w:r w:rsidRPr="00833762">
        <w:rPr>
          <w:color w:val="131313"/>
          <w:spacing w:val="-15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se</w:t>
      </w:r>
      <w:r w:rsidRPr="00833762">
        <w:rPr>
          <w:color w:val="131313"/>
          <w:spacing w:val="-20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da</w:t>
      </w:r>
      <w:r w:rsidRPr="00833762">
        <w:rPr>
          <w:color w:val="131313"/>
          <w:w w:val="119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stranke</w:t>
      </w:r>
      <w:proofErr w:type="spellEnd"/>
      <w:r w:rsidRPr="00833762">
        <w:rPr>
          <w:color w:val="131313"/>
          <w:spacing w:val="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nemaju</w:t>
      </w:r>
      <w:proofErr w:type="spellEnd"/>
      <w:r w:rsidRPr="00833762">
        <w:rPr>
          <w:color w:val="131313"/>
          <w:spacing w:val="1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nikakvih</w:t>
      </w:r>
      <w:proofErr w:type="spellEnd"/>
      <w:r w:rsidRPr="00833762">
        <w:rPr>
          <w:color w:val="131313"/>
          <w:spacing w:val="1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daljnjih</w:t>
      </w:r>
      <w:proofErr w:type="spellEnd"/>
      <w:r w:rsidRPr="00833762">
        <w:rPr>
          <w:color w:val="131313"/>
          <w:spacing w:val="2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medusobnih</w:t>
      </w:r>
      <w:proofErr w:type="spellEnd"/>
      <w:r w:rsidRPr="00833762">
        <w:rPr>
          <w:color w:val="131313"/>
          <w:spacing w:val="2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potraživanja</w:t>
      </w:r>
      <w:proofErr w:type="spellEnd"/>
      <w:r w:rsidRPr="00833762">
        <w:rPr>
          <w:color w:val="131313"/>
          <w:spacing w:val="2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iz</w:t>
      </w:r>
      <w:proofErr w:type="spellEnd"/>
      <w:r w:rsidRPr="00833762">
        <w:rPr>
          <w:color w:val="131313"/>
          <w:spacing w:val="-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bilo</w:t>
      </w:r>
      <w:proofErr w:type="spellEnd"/>
      <w:r w:rsidRPr="00833762">
        <w:rPr>
          <w:color w:val="131313"/>
          <w:spacing w:val="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kojeg</w:t>
      </w:r>
      <w:proofErr w:type="spellEnd"/>
      <w:r w:rsidRPr="00833762">
        <w:rPr>
          <w:color w:val="131313"/>
          <w:w w:val="109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osnova</w:t>
      </w:r>
      <w:proofErr w:type="spellEnd"/>
      <w:r w:rsidRPr="00833762">
        <w:rPr>
          <w:color w:val="131313"/>
          <w:w w:val="115"/>
          <w:sz w:val="22"/>
          <w:szCs w:val="22"/>
        </w:rPr>
        <w:t>,</w:t>
      </w:r>
      <w:r w:rsidRPr="00833762">
        <w:rPr>
          <w:color w:val="131313"/>
          <w:spacing w:val="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82828"/>
          <w:w w:val="115"/>
          <w:sz w:val="22"/>
          <w:szCs w:val="22"/>
        </w:rPr>
        <w:t>te</w:t>
      </w:r>
      <w:proofErr w:type="spellEnd"/>
      <w:r w:rsidRPr="00833762">
        <w:rPr>
          <w:color w:val="282828"/>
          <w:spacing w:val="3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se</w:t>
      </w:r>
      <w:r w:rsidRPr="00833762">
        <w:rPr>
          <w:color w:val="131313"/>
          <w:spacing w:val="-1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neopozivo</w:t>
      </w:r>
      <w:proofErr w:type="spellEnd"/>
      <w:r w:rsidRPr="00833762">
        <w:rPr>
          <w:color w:val="131313"/>
          <w:spacing w:val="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odriču</w:t>
      </w:r>
      <w:proofErr w:type="spellEnd"/>
      <w:r w:rsidRPr="00833762">
        <w:rPr>
          <w:color w:val="131313"/>
          <w:spacing w:val="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vodenja</w:t>
      </w:r>
      <w:proofErr w:type="spellEnd"/>
      <w:r w:rsidRPr="00833762">
        <w:rPr>
          <w:color w:val="131313"/>
          <w:spacing w:val="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bilo</w:t>
      </w:r>
      <w:proofErr w:type="spellEnd"/>
      <w:r w:rsidRPr="00833762">
        <w:rPr>
          <w:color w:val="131313"/>
          <w:spacing w:val="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kakvog</w:t>
      </w:r>
      <w:proofErr w:type="spellEnd"/>
      <w:r w:rsidRPr="00833762">
        <w:rPr>
          <w:color w:val="131313"/>
          <w:spacing w:val="1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sudskog</w:t>
      </w:r>
      <w:proofErr w:type="spellEnd"/>
      <w:r w:rsidRPr="00833762">
        <w:rPr>
          <w:color w:val="131313"/>
          <w:spacing w:val="-1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postupka</w:t>
      </w:r>
      <w:proofErr w:type="spellEnd"/>
      <w:r w:rsidRPr="00833762">
        <w:rPr>
          <w:color w:val="131313"/>
          <w:w w:val="118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medusobno</w:t>
      </w:r>
      <w:proofErr w:type="spellEnd"/>
      <w:r w:rsidRPr="00833762">
        <w:rPr>
          <w:color w:val="131313"/>
          <w:spacing w:val="-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ili</w:t>
      </w:r>
      <w:proofErr w:type="spellEnd"/>
      <w:r w:rsidRPr="00833762">
        <w:rPr>
          <w:color w:val="131313"/>
          <w:spacing w:val="-1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prema</w:t>
      </w:r>
      <w:proofErr w:type="spellEnd"/>
      <w:r w:rsidRPr="00833762">
        <w:rPr>
          <w:color w:val="131313"/>
          <w:spacing w:val="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trećim</w:t>
      </w:r>
      <w:proofErr w:type="spellEnd"/>
      <w:r w:rsidRPr="00833762">
        <w:rPr>
          <w:color w:val="13131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osobama</w:t>
      </w:r>
      <w:proofErr w:type="spellEnd"/>
      <w:r w:rsidRPr="00833762">
        <w:rPr>
          <w:color w:val="131313"/>
          <w:w w:val="115"/>
          <w:sz w:val="22"/>
          <w:szCs w:val="22"/>
        </w:rPr>
        <w:t>.</w:t>
      </w:r>
    </w:p>
    <w:p w:rsidRDefault="005F1C97" w:rsidP="005F1C97" w:rsidR="005F1C97" w:rsidRPr="00833762">
      <w:pPr>
        <w:pStyle w:val="Tijeloteksta"/>
        <w:ind w:firstLine="9" w:right="661" w:left="1392"/>
        <w:jc w:val="both"/>
        <w:rPr>
          <w:sz w:val="22"/>
          <w:szCs w:val="22"/>
        </w:rPr>
      </w:pPr>
      <w:proofErr w:type="spellStart"/>
      <w:r w:rsidRPr="00833762">
        <w:rPr>
          <w:color w:val="131313"/>
          <w:w w:val="115"/>
          <w:sz w:val="22"/>
          <w:szCs w:val="22"/>
        </w:rPr>
        <w:t>Izjave</w:t>
      </w:r>
      <w:proofErr w:type="spellEnd"/>
      <w:r w:rsidRPr="00833762">
        <w:rPr>
          <w:color w:val="131313"/>
          <w:spacing w:val="-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iz</w:t>
      </w:r>
      <w:proofErr w:type="spellEnd"/>
      <w:r w:rsidRPr="00833762">
        <w:rPr>
          <w:color w:val="131313"/>
          <w:spacing w:val="-1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prethodnih</w:t>
      </w:r>
      <w:proofErr w:type="spellEnd"/>
      <w:r w:rsidRPr="00833762">
        <w:rPr>
          <w:color w:val="131313"/>
          <w:spacing w:val="1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stavaka</w:t>
      </w:r>
      <w:proofErr w:type="spellEnd"/>
      <w:r w:rsidRPr="00833762">
        <w:rPr>
          <w:color w:val="131313"/>
          <w:spacing w:val="-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ove</w:t>
      </w:r>
      <w:proofErr w:type="spellEnd"/>
      <w:r w:rsidRPr="00833762">
        <w:rPr>
          <w:color w:val="131313"/>
          <w:spacing w:val="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toeke</w:t>
      </w:r>
      <w:proofErr w:type="spellEnd"/>
      <w:r w:rsidRPr="00833762">
        <w:rPr>
          <w:color w:val="131313"/>
          <w:spacing w:val="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smatraju</w:t>
      </w:r>
      <w:proofErr w:type="spellEnd"/>
      <w:r w:rsidRPr="00833762">
        <w:rPr>
          <w:color w:val="131313"/>
          <w:spacing w:val="14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se</w:t>
      </w:r>
      <w:r w:rsidRPr="00833762">
        <w:rPr>
          <w:color w:val="131313"/>
          <w:spacing w:val="-1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obvezujućom</w:t>
      </w:r>
      <w:proofErr w:type="spellEnd"/>
      <w:r w:rsidRPr="00833762">
        <w:rPr>
          <w:color w:val="131313"/>
          <w:spacing w:val="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izjavom</w:t>
      </w:r>
      <w:proofErr w:type="spellEnd"/>
      <w:r w:rsidRPr="00833762">
        <w:rPr>
          <w:color w:val="131313"/>
          <w:w w:val="107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volje</w:t>
      </w:r>
      <w:proofErr w:type="spellEnd"/>
      <w:r w:rsidRPr="00833762">
        <w:rPr>
          <w:color w:val="131313"/>
          <w:spacing w:val="-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pred</w:t>
      </w:r>
      <w:proofErr w:type="spellEnd"/>
      <w:r w:rsidRPr="00833762">
        <w:rPr>
          <w:color w:val="131313"/>
          <w:spacing w:val="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sudom</w:t>
      </w:r>
      <w:proofErr w:type="spellEnd"/>
      <w:r w:rsidRPr="00833762">
        <w:rPr>
          <w:color w:val="131313"/>
          <w:spacing w:val="-8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iii</w:t>
      </w:r>
      <w:r w:rsidRPr="00833762">
        <w:rPr>
          <w:color w:val="131313"/>
          <w:spacing w:val="-1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drugim</w:t>
      </w:r>
      <w:proofErr w:type="spellEnd"/>
      <w:r w:rsidRPr="00833762">
        <w:rPr>
          <w:color w:val="131313"/>
          <w:spacing w:val="-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tijelima</w:t>
      </w:r>
      <w:proofErr w:type="spellEnd"/>
      <w:r w:rsidRPr="00833762">
        <w:rPr>
          <w:color w:val="131313"/>
          <w:w w:val="115"/>
          <w:sz w:val="22"/>
          <w:szCs w:val="22"/>
        </w:rPr>
        <w:t>.</w:t>
      </w:r>
    </w:p>
    <w:p w:rsidRDefault="005F1C97" w:rsidP="005F1C97" w:rsidR="005F1C97" w:rsidRPr="00833762">
      <w:pPr>
        <w:pStyle w:val="Tijeloteksta"/>
        <w:spacing w:lineRule="exact" w:line="278" w:before="11"/>
        <w:ind w:right="80" w:left="1401"/>
        <w:jc w:val="both"/>
        <w:rPr>
          <w:sz w:val="22"/>
          <w:szCs w:val="22"/>
        </w:rPr>
      </w:pPr>
      <w:proofErr w:type="spellStart"/>
      <w:r w:rsidRPr="00833762">
        <w:rPr>
          <w:color w:val="131313"/>
          <w:w w:val="110"/>
          <w:sz w:val="22"/>
          <w:szCs w:val="22"/>
        </w:rPr>
        <w:t>Nakon</w:t>
      </w:r>
      <w:proofErr w:type="spellEnd"/>
      <w:r w:rsidRPr="00833762">
        <w:rPr>
          <w:color w:val="131313"/>
          <w:spacing w:val="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isplate</w:t>
      </w:r>
      <w:proofErr w:type="spellEnd"/>
      <w:r w:rsidRPr="00833762">
        <w:rPr>
          <w:color w:val="131313"/>
          <w:spacing w:val="-13"/>
          <w:w w:val="110"/>
          <w:sz w:val="22"/>
          <w:szCs w:val="22"/>
        </w:rPr>
        <w:t xml:space="preserve"> </w:t>
      </w:r>
      <w:r w:rsidRPr="00833762">
        <w:rPr>
          <w:color w:val="131313"/>
          <w:w w:val="110"/>
          <w:sz w:val="22"/>
          <w:szCs w:val="22"/>
        </w:rPr>
        <w:t>VJEROVNIKU</w:t>
      </w:r>
      <w:r w:rsidRPr="00833762">
        <w:rPr>
          <w:color w:val="131313"/>
          <w:spacing w:val="13"/>
          <w:w w:val="110"/>
          <w:sz w:val="22"/>
          <w:szCs w:val="22"/>
        </w:rPr>
        <w:t xml:space="preserve"> </w:t>
      </w:r>
      <w:r w:rsidRPr="00833762">
        <w:rPr>
          <w:color w:val="131313"/>
          <w:w w:val="110"/>
          <w:sz w:val="22"/>
          <w:szCs w:val="22"/>
        </w:rPr>
        <w:t>u</w:t>
      </w:r>
      <w:r w:rsidRPr="00833762">
        <w:rPr>
          <w:color w:val="131313"/>
          <w:spacing w:val="-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cijelosti</w:t>
      </w:r>
      <w:proofErr w:type="spellEnd"/>
      <w:r w:rsidRPr="00833762">
        <w:rPr>
          <w:color w:val="131313"/>
          <w:spacing w:val="-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iznosa</w:t>
      </w:r>
      <w:proofErr w:type="spellEnd"/>
      <w:r w:rsidRPr="00833762">
        <w:rPr>
          <w:color w:val="131313"/>
          <w:spacing w:val="-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iz</w:t>
      </w:r>
      <w:proofErr w:type="spellEnd"/>
      <w:r w:rsidRPr="00833762">
        <w:rPr>
          <w:color w:val="131313"/>
          <w:spacing w:val="-1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točke.II</w:t>
      </w:r>
      <w:proofErr w:type="spellEnd"/>
      <w:r w:rsidRPr="00833762">
        <w:rPr>
          <w:color w:val="131313"/>
          <w:spacing w:val="-1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Nagodbe</w:t>
      </w:r>
      <w:proofErr w:type="spellEnd"/>
      <w:r w:rsidRPr="00833762">
        <w:rPr>
          <w:color w:val="131313"/>
          <w:w w:val="110"/>
          <w:sz w:val="22"/>
          <w:szCs w:val="22"/>
        </w:rPr>
        <w:t>,</w:t>
      </w:r>
      <w:r w:rsidRPr="00833762">
        <w:rPr>
          <w:color w:val="131313"/>
          <w:spacing w:val="1"/>
          <w:w w:val="110"/>
          <w:sz w:val="22"/>
          <w:szCs w:val="22"/>
        </w:rPr>
        <w:t xml:space="preserve"> </w:t>
      </w:r>
      <w:r w:rsidRPr="00833762">
        <w:rPr>
          <w:color w:val="131313"/>
          <w:w w:val="110"/>
          <w:sz w:val="22"/>
          <w:szCs w:val="22"/>
        </w:rPr>
        <w:t>VJEROVNIK</w:t>
      </w:r>
      <w:r w:rsidRPr="00833762">
        <w:rPr>
          <w:color w:val="131313"/>
          <w:sz w:val="22"/>
          <w:szCs w:val="22"/>
        </w:rPr>
        <w:t xml:space="preserve"> </w:t>
      </w:r>
      <w:r w:rsidRPr="00833762">
        <w:rPr>
          <w:color w:val="131313"/>
          <w:w w:val="110"/>
          <w:sz w:val="22"/>
          <w:szCs w:val="22"/>
        </w:rPr>
        <w:t>se</w:t>
      </w:r>
      <w:r w:rsidRPr="00833762">
        <w:rPr>
          <w:color w:val="131313"/>
          <w:spacing w:val="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obvezuje</w:t>
      </w:r>
      <w:proofErr w:type="spellEnd"/>
      <w:r w:rsidRPr="00833762">
        <w:rPr>
          <w:color w:val="131313"/>
          <w:spacing w:val="3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odmah</w:t>
      </w:r>
      <w:proofErr w:type="spellEnd"/>
      <w:r w:rsidRPr="00833762">
        <w:rPr>
          <w:color w:val="131313"/>
          <w:spacing w:val="2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izdati</w:t>
      </w:r>
      <w:proofErr w:type="spellEnd"/>
      <w:r w:rsidRPr="00833762">
        <w:rPr>
          <w:color w:val="131313"/>
          <w:w w:val="110"/>
          <w:sz w:val="22"/>
          <w:szCs w:val="22"/>
        </w:rPr>
        <w:t xml:space="preserve"> </w:t>
      </w:r>
      <w:r w:rsidRPr="00833762">
        <w:rPr>
          <w:color w:val="131313"/>
          <w:spacing w:val="4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Lavčevic</w:t>
      </w:r>
      <w:proofErr w:type="spellEnd"/>
      <w:r w:rsidRPr="00833762">
        <w:rPr>
          <w:color w:val="131313"/>
          <w:spacing w:val="4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d.d</w:t>
      </w:r>
      <w:proofErr w:type="spellEnd"/>
      <w:r w:rsidRPr="00833762">
        <w:rPr>
          <w:color w:val="131313"/>
          <w:w w:val="110"/>
          <w:sz w:val="22"/>
          <w:szCs w:val="22"/>
        </w:rPr>
        <w:t>.</w:t>
      </w:r>
      <w:r w:rsidRPr="00833762">
        <w:rPr>
          <w:color w:val="131313"/>
          <w:spacing w:val="23"/>
          <w:w w:val="110"/>
          <w:sz w:val="22"/>
          <w:szCs w:val="22"/>
        </w:rPr>
        <w:t xml:space="preserve"> </w:t>
      </w:r>
      <w:r w:rsidRPr="00833762">
        <w:rPr>
          <w:color w:val="131313"/>
          <w:w w:val="110"/>
          <w:sz w:val="22"/>
          <w:szCs w:val="22"/>
        </w:rPr>
        <w:t>Split</w:t>
      </w:r>
      <w:r w:rsidRPr="00833762">
        <w:rPr>
          <w:color w:val="131313"/>
          <w:spacing w:val="-2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javnobiljeznički</w:t>
      </w:r>
      <w:proofErr w:type="spellEnd"/>
      <w:r w:rsidRPr="00833762">
        <w:rPr>
          <w:color w:val="131313"/>
          <w:w w:val="110"/>
          <w:sz w:val="22"/>
          <w:szCs w:val="22"/>
        </w:rPr>
        <w:t xml:space="preserve"> </w:t>
      </w:r>
      <w:r w:rsidRPr="00833762">
        <w:rPr>
          <w:color w:val="131313"/>
          <w:spacing w:val="1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ovjereno</w:t>
      </w:r>
      <w:proofErr w:type="spellEnd"/>
      <w:r w:rsidRPr="00833762">
        <w:rPr>
          <w:color w:val="13131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brisovno</w:t>
      </w:r>
      <w:proofErr w:type="spellEnd"/>
      <w:r w:rsidRPr="00833762">
        <w:rPr>
          <w:color w:val="131313"/>
          <w:spacing w:val="3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očitovanje</w:t>
      </w:r>
      <w:proofErr w:type="spellEnd"/>
      <w:r w:rsidRPr="00833762">
        <w:rPr>
          <w:color w:val="131313"/>
          <w:spacing w:val="3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radi</w:t>
      </w:r>
      <w:proofErr w:type="spellEnd"/>
      <w:r w:rsidRPr="00833762">
        <w:rPr>
          <w:color w:val="131313"/>
          <w:spacing w:val="2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brisanja</w:t>
      </w:r>
      <w:proofErr w:type="spellEnd"/>
      <w:r w:rsidRPr="00833762">
        <w:rPr>
          <w:color w:val="131313"/>
          <w:spacing w:val="2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založnog</w:t>
      </w:r>
      <w:proofErr w:type="spellEnd"/>
      <w:r w:rsidRPr="00833762">
        <w:rPr>
          <w:color w:val="131313"/>
          <w:spacing w:val="2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prava</w:t>
      </w:r>
      <w:proofErr w:type="spellEnd"/>
      <w:r w:rsidRPr="00833762">
        <w:rPr>
          <w:color w:val="131313"/>
          <w:spacing w:val="23"/>
          <w:w w:val="110"/>
          <w:sz w:val="22"/>
          <w:szCs w:val="22"/>
        </w:rPr>
        <w:t xml:space="preserve"> </w:t>
      </w:r>
      <w:r w:rsidRPr="00833762">
        <w:rPr>
          <w:color w:val="131313"/>
          <w:w w:val="110"/>
          <w:sz w:val="22"/>
          <w:szCs w:val="22"/>
        </w:rPr>
        <w:t>VJEROVNIKA</w:t>
      </w:r>
      <w:r w:rsidRPr="00833762">
        <w:rPr>
          <w:color w:val="131313"/>
          <w:spacing w:val="5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na</w:t>
      </w:r>
      <w:proofErr w:type="spellEnd"/>
      <w:r w:rsidRPr="00833762">
        <w:rPr>
          <w:color w:val="131313"/>
          <w:spacing w:val="2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nekretnini</w:t>
      </w:r>
      <w:proofErr w:type="spellEnd"/>
      <w:r w:rsidRPr="00833762">
        <w:rPr>
          <w:color w:val="131313"/>
          <w:w w:val="116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iz</w:t>
      </w:r>
      <w:proofErr w:type="spellEnd"/>
      <w:r w:rsidRPr="00833762">
        <w:rPr>
          <w:color w:val="131313"/>
          <w:spacing w:val="-17"/>
          <w:w w:val="110"/>
          <w:sz w:val="22"/>
          <w:szCs w:val="22"/>
        </w:rPr>
        <w:t xml:space="preserve"> </w:t>
      </w:r>
      <w:r w:rsidRPr="00833762">
        <w:rPr>
          <w:color w:val="131313"/>
          <w:w w:val="110"/>
          <w:sz w:val="22"/>
          <w:szCs w:val="22"/>
        </w:rPr>
        <w:t>toe.</w:t>
      </w:r>
      <w:r w:rsidRPr="00833762">
        <w:rPr>
          <w:color w:val="131313"/>
          <w:spacing w:val="-9"/>
          <w:w w:val="110"/>
          <w:sz w:val="22"/>
          <w:szCs w:val="22"/>
        </w:rPr>
        <w:t xml:space="preserve"> </w:t>
      </w:r>
      <w:r w:rsidRPr="00833762">
        <w:rPr>
          <w:color w:val="131313"/>
          <w:w w:val="110"/>
          <w:sz w:val="22"/>
          <w:szCs w:val="22"/>
        </w:rPr>
        <w:t>III</w:t>
      </w:r>
      <w:r w:rsidRPr="00833762">
        <w:rPr>
          <w:color w:val="131313"/>
          <w:spacing w:val="-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Nagodbe</w:t>
      </w:r>
      <w:proofErr w:type="spellEnd"/>
      <w:r w:rsidRPr="00833762">
        <w:rPr>
          <w:color w:val="131313"/>
          <w:w w:val="110"/>
          <w:sz w:val="22"/>
          <w:szCs w:val="22"/>
        </w:rPr>
        <w:t>.</w:t>
      </w:r>
    </w:p>
    <w:p w:rsidRDefault="005F1C97" w:rsidP="005F1C97" w:rsidR="005F1C97" w:rsidRPr="00833762">
      <w:pPr>
        <w:jc w:val="both"/>
        <w:rPr>
          <w:sz w:val="22"/>
          <w:szCs w:val="22"/>
        </w:rPr>
      </w:pPr>
    </w:p>
    <w:p w:rsidRDefault="005F1C97" w:rsidP="006B2671" w:rsidR="005F1C97" w:rsidRPr="00833762">
      <w:pPr>
        <w:pStyle w:val="Tijeloteksta"/>
        <w:ind w:right="4395"/>
        <w:jc w:val="right"/>
        <w:rPr>
          <w:sz w:val="22"/>
          <w:szCs w:val="22"/>
        </w:rPr>
      </w:pPr>
      <w:r>
        <w:rPr>
          <w:color w:val="131313"/>
          <w:sz w:val="22"/>
          <w:szCs w:val="22"/>
        </w:rPr>
        <w:t>VII</w:t>
      </w:r>
    </w:p>
    <w:p w:rsidRDefault="005F1C97" w:rsidP="005F1C97" w:rsidR="005F1C97" w:rsidRPr="00833762">
      <w:pPr>
        <w:spacing w:before="5"/>
        <w:jc w:val="both"/>
        <w:rPr>
          <w:sz w:val="22"/>
          <w:szCs w:val="22"/>
        </w:rPr>
      </w:pPr>
    </w:p>
    <w:p w:rsidRDefault="005F1C97" w:rsidP="005F1C97" w:rsidR="005F1C97">
      <w:pPr>
        <w:pStyle w:val="Tijeloteksta"/>
        <w:ind w:firstLine="9" w:right="661" w:left="1392"/>
        <w:jc w:val="both"/>
        <w:rPr>
          <w:color w:val="131313"/>
          <w:w w:val="110"/>
          <w:sz w:val="22"/>
          <w:szCs w:val="22"/>
        </w:rPr>
      </w:pPr>
      <w:proofErr w:type="spellStart"/>
      <w:r w:rsidRPr="00833762">
        <w:rPr>
          <w:color w:val="131313"/>
          <w:w w:val="110"/>
          <w:sz w:val="22"/>
          <w:szCs w:val="22"/>
        </w:rPr>
        <w:t>Stranke</w:t>
      </w:r>
      <w:proofErr w:type="spellEnd"/>
      <w:r w:rsidRPr="00833762">
        <w:rPr>
          <w:color w:val="131313"/>
          <w:spacing w:val="3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su</w:t>
      </w:r>
      <w:proofErr w:type="spellEnd"/>
      <w:r w:rsidRPr="00833762">
        <w:rPr>
          <w:color w:val="131313"/>
          <w:spacing w:val="2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ovu</w:t>
      </w:r>
      <w:proofErr w:type="spellEnd"/>
      <w:r w:rsidRPr="00833762">
        <w:rPr>
          <w:color w:val="131313"/>
          <w:spacing w:val="3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Nagodbu</w:t>
      </w:r>
      <w:proofErr w:type="spellEnd"/>
      <w:r w:rsidRPr="00833762">
        <w:rPr>
          <w:color w:val="131313"/>
          <w:spacing w:val="6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pročitale</w:t>
      </w:r>
      <w:proofErr w:type="spellEnd"/>
      <w:r w:rsidRPr="00833762">
        <w:rPr>
          <w:color w:val="131313"/>
          <w:spacing w:val="5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i</w:t>
      </w:r>
      <w:proofErr w:type="spellEnd"/>
      <w:r w:rsidRPr="00833762">
        <w:rPr>
          <w:color w:val="131313"/>
          <w:spacing w:val="2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razumjele</w:t>
      </w:r>
      <w:proofErr w:type="spellEnd"/>
      <w:r w:rsidRPr="00833762">
        <w:rPr>
          <w:color w:val="131313"/>
          <w:w w:val="110"/>
          <w:sz w:val="22"/>
          <w:szCs w:val="22"/>
        </w:rPr>
        <w:t xml:space="preserve">, </w:t>
      </w:r>
      <w:r w:rsidRPr="00833762">
        <w:rPr>
          <w:color w:val="131313"/>
          <w:spacing w:val="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te</w:t>
      </w:r>
      <w:proofErr w:type="spellEnd"/>
      <w:r w:rsidRPr="00833762">
        <w:rPr>
          <w:color w:val="131313"/>
          <w:spacing w:val="-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ju</w:t>
      </w:r>
      <w:proofErr w:type="spellEnd"/>
      <w:r w:rsidRPr="00833762">
        <w:rPr>
          <w:color w:val="131313"/>
          <w:w w:val="110"/>
          <w:sz w:val="22"/>
          <w:szCs w:val="22"/>
        </w:rPr>
        <w:t xml:space="preserve"> </w:t>
      </w:r>
      <w:r w:rsidRPr="00833762">
        <w:rPr>
          <w:color w:val="131313"/>
          <w:spacing w:val="2"/>
          <w:w w:val="110"/>
          <w:sz w:val="22"/>
          <w:szCs w:val="22"/>
        </w:rPr>
        <w:t xml:space="preserve"> </w:t>
      </w:r>
      <w:r w:rsidRPr="00833762">
        <w:rPr>
          <w:color w:val="131313"/>
          <w:w w:val="110"/>
          <w:sz w:val="22"/>
          <w:szCs w:val="22"/>
        </w:rPr>
        <w:t>u</w:t>
      </w:r>
      <w:r w:rsidRPr="00833762">
        <w:rPr>
          <w:color w:val="131313"/>
          <w:spacing w:val="4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znak</w:t>
      </w:r>
      <w:proofErr w:type="spellEnd"/>
      <w:r w:rsidRPr="00833762">
        <w:rPr>
          <w:color w:val="131313"/>
          <w:spacing w:val="4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prihvata</w:t>
      </w:r>
      <w:proofErr w:type="spellEnd"/>
      <w:r w:rsidRPr="00833762">
        <w:rPr>
          <w:color w:val="131313"/>
          <w:w w:val="117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vlastoručno</w:t>
      </w:r>
      <w:proofErr w:type="spellEnd"/>
      <w:r w:rsidRPr="00833762">
        <w:rPr>
          <w:color w:val="131313"/>
          <w:w w:val="110"/>
          <w:sz w:val="22"/>
          <w:szCs w:val="22"/>
        </w:rPr>
        <w:t xml:space="preserve"> </w:t>
      </w:r>
      <w:r w:rsidRPr="00833762">
        <w:rPr>
          <w:color w:val="131313"/>
          <w:spacing w:val="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potpisuju</w:t>
      </w:r>
      <w:proofErr w:type="spellEnd"/>
      <w:r w:rsidRPr="00833762">
        <w:rPr>
          <w:color w:val="131313"/>
          <w:spacing w:val="6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i</w:t>
      </w:r>
      <w:proofErr w:type="spellEnd"/>
      <w:r w:rsidRPr="00833762">
        <w:rPr>
          <w:color w:val="131313"/>
          <w:spacing w:val="-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javnobilježnićki</w:t>
      </w:r>
      <w:proofErr w:type="spellEnd"/>
      <w:r w:rsidRPr="00833762">
        <w:rPr>
          <w:color w:val="131313"/>
          <w:w w:val="110"/>
          <w:sz w:val="22"/>
          <w:szCs w:val="22"/>
        </w:rPr>
        <w:t xml:space="preserve"> </w:t>
      </w:r>
      <w:r w:rsidRPr="00833762">
        <w:rPr>
          <w:color w:val="131313"/>
          <w:spacing w:val="5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ovjerav</w:t>
      </w:r>
      <w:r w:rsidRPr="00833762">
        <w:rPr>
          <w:color w:val="131313"/>
          <w:spacing w:val="-33"/>
          <w:w w:val="110"/>
          <w:sz w:val="22"/>
          <w:szCs w:val="22"/>
        </w:rPr>
        <w:t>a</w:t>
      </w:r>
      <w:r w:rsidRPr="00833762">
        <w:rPr>
          <w:color w:val="131313"/>
          <w:w w:val="110"/>
          <w:sz w:val="22"/>
          <w:szCs w:val="22"/>
        </w:rPr>
        <w:t>ju</w:t>
      </w:r>
      <w:proofErr w:type="spellEnd"/>
      <w:r w:rsidRPr="00833762">
        <w:rPr>
          <w:color w:val="131313"/>
          <w:w w:val="110"/>
          <w:sz w:val="22"/>
          <w:szCs w:val="22"/>
        </w:rPr>
        <w:t xml:space="preserve"> </w:t>
      </w:r>
      <w:r w:rsidRPr="00833762">
        <w:rPr>
          <w:color w:val="131313"/>
          <w:spacing w:val="2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potpise</w:t>
      </w:r>
      <w:proofErr w:type="spellEnd"/>
      <w:r w:rsidRPr="00833762">
        <w:rPr>
          <w:color w:val="131313"/>
          <w:w w:val="110"/>
          <w:sz w:val="22"/>
          <w:szCs w:val="22"/>
        </w:rPr>
        <w:t>.</w:t>
      </w:r>
    </w:p>
    <w:p w:rsidRDefault="005F1C97" w:rsidP="005F1C97" w:rsidR="005F1C97">
      <w:pPr>
        <w:pStyle w:val="Tijeloteksta"/>
        <w:ind w:firstLine="9" w:right="661" w:left="1392"/>
        <w:jc w:val="both"/>
        <w:rPr>
          <w:color w:val="131313"/>
          <w:w w:val="110"/>
          <w:sz w:val="22"/>
          <w:szCs w:val="22"/>
        </w:rPr>
      </w:pPr>
    </w:p>
    <w:p w:rsidRDefault="005F1C97" w:rsidP="006B2671" w:rsidR="005F1C97" w:rsidRPr="00833762">
      <w:pPr>
        <w:spacing w:before="41"/>
        <w:ind w:left="1574"/>
        <w:jc w:val="center"/>
        <w:rPr>
          <w:sz w:val="22"/>
          <w:szCs w:val="22"/>
        </w:rPr>
      </w:pPr>
      <w:r w:rsidRPr="00833762">
        <w:rPr>
          <w:color w:val="151515"/>
          <w:sz w:val="22"/>
          <w:szCs w:val="22"/>
        </w:rPr>
        <w:t>VIII</w:t>
      </w:r>
    </w:p>
    <w:p w:rsidRDefault="005F1C97" w:rsidP="005F1C97" w:rsidR="005F1C97" w:rsidRPr="00833762">
      <w:pPr>
        <w:spacing w:before="7"/>
        <w:rPr>
          <w:sz w:val="22"/>
          <w:szCs w:val="22"/>
        </w:rPr>
      </w:pPr>
    </w:p>
    <w:p w:rsidRDefault="005F1C97" w:rsidP="005F1C97" w:rsidR="005F1C97" w:rsidRPr="00833762">
      <w:pPr>
        <w:pStyle w:val="Tijeloteksta"/>
        <w:ind w:hanging="10" w:right="111" w:left="1406"/>
        <w:rPr>
          <w:sz w:val="22"/>
          <w:szCs w:val="22"/>
        </w:rPr>
      </w:pPr>
      <w:r w:rsidRPr="00833762">
        <w:rPr>
          <w:color w:val="151515"/>
          <w:w w:val="115"/>
          <w:sz w:val="22"/>
          <w:szCs w:val="22"/>
        </w:rPr>
        <w:t>Ova</w:t>
      </w:r>
      <w:r w:rsidRPr="00833762">
        <w:rPr>
          <w:color w:val="151515"/>
          <w:spacing w:val="-1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5"/>
          <w:sz w:val="22"/>
          <w:szCs w:val="22"/>
        </w:rPr>
        <w:t>Nagodba</w:t>
      </w:r>
      <w:proofErr w:type="spellEnd"/>
      <w:r w:rsidRPr="00833762">
        <w:rPr>
          <w:color w:val="151515"/>
          <w:spacing w:val="1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5"/>
          <w:sz w:val="22"/>
          <w:szCs w:val="22"/>
        </w:rPr>
        <w:t>zakljucena</w:t>
      </w:r>
      <w:proofErr w:type="spellEnd"/>
      <w:r w:rsidRPr="00833762">
        <w:rPr>
          <w:color w:val="151515"/>
          <w:spacing w:val="-20"/>
          <w:w w:val="115"/>
          <w:sz w:val="22"/>
          <w:szCs w:val="22"/>
        </w:rPr>
        <w:t xml:space="preserve"> </w:t>
      </w:r>
      <w:r w:rsidRPr="00833762">
        <w:rPr>
          <w:color w:val="151515"/>
          <w:w w:val="115"/>
          <w:sz w:val="22"/>
          <w:szCs w:val="22"/>
        </w:rPr>
        <w:t>je</w:t>
      </w:r>
      <w:r w:rsidRPr="00833762">
        <w:rPr>
          <w:color w:val="151515"/>
          <w:spacing w:val="5"/>
          <w:w w:val="115"/>
          <w:sz w:val="22"/>
          <w:szCs w:val="22"/>
        </w:rPr>
        <w:t xml:space="preserve"> </w:t>
      </w:r>
      <w:r w:rsidRPr="00833762">
        <w:rPr>
          <w:color w:val="151515"/>
          <w:w w:val="115"/>
          <w:sz w:val="22"/>
          <w:szCs w:val="22"/>
        </w:rPr>
        <w:t>u</w:t>
      </w:r>
      <w:r w:rsidRPr="00833762">
        <w:rPr>
          <w:color w:val="151515"/>
          <w:spacing w:val="-1"/>
          <w:w w:val="115"/>
          <w:sz w:val="22"/>
          <w:szCs w:val="22"/>
        </w:rPr>
        <w:t xml:space="preserve"> </w:t>
      </w:r>
      <w:r w:rsidRPr="00833762">
        <w:rPr>
          <w:color w:val="151515"/>
          <w:w w:val="115"/>
          <w:sz w:val="22"/>
          <w:szCs w:val="22"/>
        </w:rPr>
        <w:t>2</w:t>
      </w:r>
      <w:r w:rsidRPr="00833762">
        <w:rPr>
          <w:color w:val="151515"/>
          <w:spacing w:val="-1"/>
          <w:w w:val="115"/>
          <w:sz w:val="22"/>
          <w:szCs w:val="22"/>
        </w:rPr>
        <w:t xml:space="preserve"> </w:t>
      </w:r>
      <w:r w:rsidRPr="00833762">
        <w:rPr>
          <w:color w:val="151515"/>
          <w:w w:val="115"/>
          <w:sz w:val="22"/>
          <w:szCs w:val="22"/>
        </w:rPr>
        <w:t>(</w:t>
      </w:r>
      <w:proofErr w:type="spellStart"/>
      <w:r w:rsidRPr="00833762">
        <w:rPr>
          <w:color w:val="151515"/>
          <w:w w:val="115"/>
          <w:sz w:val="22"/>
          <w:szCs w:val="22"/>
        </w:rPr>
        <w:t>dva</w:t>
      </w:r>
      <w:proofErr w:type="spellEnd"/>
      <w:r w:rsidRPr="00833762">
        <w:rPr>
          <w:color w:val="151515"/>
          <w:w w:val="115"/>
          <w:sz w:val="22"/>
          <w:szCs w:val="22"/>
        </w:rPr>
        <w:t>)</w:t>
      </w:r>
      <w:r w:rsidRPr="00833762">
        <w:rPr>
          <w:color w:val="151515"/>
          <w:spacing w:val="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5"/>
          <w:sz w:val="22"/>
          <w:szCs w:val="22"/>
        </w:rPr>
        <w:t>izvorna</w:t>
      </w:r>
      <w:proofErr w:type="spellEnd"/>
      <w:r w:rsidRPr="00833762">
        <w:rPr>
          <w:color w:val="151515"/>
          <w:spacing w:val="-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5"/>
          <w:sz w:val="22"/>
          <w:szCs w:val="22"/>
        </w:rPr>
        <w:t>primjerka</w:t>
      </w:r>
      <w:proofErr w:type="spellEnd"/>
      <w:r w:rsidRPr="00833762">
        <w:rPr>
          <w:color w:val="151515"/>
          <w:spacing w:val="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5"/>
          <w:sz w:val="22"/>
          <w:szCs w:val="22"/>
        </w:rPr>
        <w:t>i</w:t>
      </w:r>
      <w:proofErr w:type="spellEnd"/>
      <w:r w:rsidRPr="00833762">
        <w:rPr>
          <w:color w:val="151515"/>
          <w:spacing w:val="9"/>
          <w:w w:val="115"/>
          <w:sz w:val="22"/>
          <w:szCs w:val="22"/>
        </w:rPr>
        <w:t xml:space="preserve"> </w:t>
      </w:r>
      <w:r w:rsidRPr="00833762">
        <w:rPr>
          <w:color w:val="151515"/>
          <w:w w:val="115"/>
          <w:sz w:val="22"/>
          <w:szCs w:val="22"/>
        </w:rPr>
        <w:t>1</w:t>
      </w:r>
      <w:r w:rsidRPr="00833762">
        <w:rPr>
          <w:color w:val="151515"/>
          <w:spacing w:val="-32"/>
          <w:w w:val="115"/>
          <w:sz w:val="22"/>
          <w:szCs w:val="22"/>
        </w:rPr>
        <w:t xml:space="preserve"> </w:t>
      </w:r>
      <w:r w:rsidRPr="00833762">
        <w:rPr>
          <w:color w:val="151515"/>
          <w:w w:val="115"/>
          <w:sz w:val="22"/>
          <w:szCs w:val="22"/>
        </w:rPr>
        <w:t>(</w:t>
      </w:r>
      <w:proofErr w:type="spellStart"/>
      <w:r w:rsidRPr="00833762">
        <w:rPr>
          <w:color w:val="151515"/>
          <w:w w:val="115"/>
          <w:sz w:val="22"/>
          <w:szCs w:val="22"/>
        </w:rPr>
        <w:t>jednu</w:t>
      </w:r>
      <w:proofErr w:type="spellEnd"/>
      <w:r w:rsidRPr="00833762">
        <w:rPr>
          <w:color w:val="151515"/>
          <w:w w:val="115"/>
          <w:sz w:val="22"/>
          <w:szCs w:val="22"/>
        </w:rPr>
        <w:t xml:space="preserve">) </w:t>
      </w:r>
      <w:proofErr w:type="spellStart"/>
      <w:r w:rsidRPr="00833762">
        <w:rPr>
          <w:color w:val="151515"/>
          <w:w w:val="115"/>
          <w:sz w:val="22"/>
          <w:szCs w:val="22"/>
        </w:rPr>
        <w:t>ovjerenu</w:t>
      </w:r>
      <w:proofErr w:type="spellEnd"/>
      <w:r w:rsidRPr="00833762">
        <w:rPr>
          <w:color w:val="151515"/>
          <w:w w:val="113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5"/>
          <w:sz w:val="22"/>
          <w:szCs w:val="22"/>
        </w:rPr>
        <w:t>presliku</w:t>
      </w:r>
      <w:proofErr w:type="spellEnd"/>
      <w:r w:rsidRPr="00833762">
        <w:rPr>
          <w:color w:val="151515"/>
          <w:w w:val="115"/>
          <w:sz w:val="22"/>
          <w:szCs w:val="22"/>
        </w:rPr>
        <w:t>,</w:t>
      </w:r>
      <w:r w:rsidRPr="00833762">
        <w:rPr>
          <w:color w:val="151515"/>
          <w:spacing w:val="1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5"/>
          <w:sz w:val="22"/>
          <w:szCs w:val="22"/>
        </w:rPr>
        <w:t>po</w:t>
      </w:r>
      <w:proofErr w:type="spellEnd"/>
      <w:r w:rsidRPr="00833762">
        <w:rPr>
          <w:color w:val="151515"/>
          <w:spacing w:val="42"/>
          <w:w w:val="115"/>
          <w:sz w:val="22"/>
          <w:szCs w:val="22"/>
        </w:rPr>
        <w:t xml:space="preserve"> </w:t>
      </w:r>
      <w:r w:rsidRPr="00833762">
        <w:rPr>
          <w:color w:val="151515"/>
          <w:w w:val="115"/>
          <w:sz w:val="22"/>
          <w:szCs w:val="22"/>
        </w:rPr>
        <w:t>1</w:t>
      </w:r>
      <w:r w:rsidRPr="00833762">
        <w:rPr>
          <w:color w:val="151515"/>
          <w:spacing w:val="-18"/>
          <w:w w:val="115"/>
          <w:sz w:val="22"/>
          <w:szCs w:val="22"/>
        </w:rPr>
        <w:t xml:space="preserve"> </w:t>
      </w:r>
      <w:r w:rsidRPr="00833762">
        <w:rPr>
          <w:color w:val="151515"/>
          <w:w w:val="115"/>
          <w:sz w:val="22"/>
          <w:szCs w:val="22"/>
        </w:rPr>
        <w:t>(</w:t>
      </w:r>
      <w:proofErr w:type="spellStart"/>
      <w:r w:rsidRPr="00833762">
        <w:rPr>
          <w:color w:val="151515"/>
          <w:w w:val="115"/>
          <w:sz w:val="22"/>
          <w:szCs w:val="22"/>
        </w:rPr>
        <w:t>jedna</w:t>
      </w:r>
      <w:proofErr w:type="spellEnd"/>
      <w:r w:rsidRPr="00833762">
        <w:rPr>
          <w:color w:val="151515"/>
          <w:w w:val="115"/>
          <w:sz w:val="22"/>
          <w:szCs w:val="22"/>
        </w:rPr>
        <w:t>)</w:t>
      </w:r>
      <w:r w:rsidRPr="00833762">
        <w:rPr>
          <w:color w:val="151515"/>
          <w:spacing w:val="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5"/>
          <w:sz w:val="22"/>
          <w:szCs w:val="22"/>
        </w:rPr>
        <w:t>za</w:t>
      </w:r>
      <w:proofErr w:type="spellEnd"/>
      <w:r w:rsidRPr="00833762">
        <w:rPr>
          <w:color w:val="151515"/>
          <w:spacing w:val="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5"/>
          <w:sz w:val="22"/>
          <w:szCs w:val="22"/>
        </w:rPr>
        <w:t>svaku</w:t>
      </w:r>
      <w:proofErr w:type="spellEnd"/>
      <w:r w:rsidRPr="00833762">
        <w:rPr>
          <w:color w:val="151515"/>
          <w:spacing w:val="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5"/>
          <w:sz w:val="22"/>
          <w:szCs w:val="22"/>
        </w:rPr>
        <w:t>stranku</w:t>
      </w:r>
      <w:proofErr w:type="spellEnd"/>
      <w:r w:rsidRPr="00833762">
        <w:rPr>
          <w:color w:val="151515"/>
          <w:spacing w:val="1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5"/>
          <w:sz w:val="22"/>
          <w:szCs w:val="22"/>
        </w:rPr>
        <w:t>i</w:t>
      </w:r>
      <w:proofErr w:type="spellEnd"/>
      <w:r w:rsidRPr="00833762">
        <w:rPr>
          <w:color w:val="151515"/>
          <w:spacing w:val="-2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5"/>
          <w:sz w:val="22"/>
          <w:szCs w:val="22"/>
        </w:rPr>
        <w:t>javnog</w:t>
      </w:r>
      <w:proofErr w:type="spellEnd"/>
      <w:r w:rsidRPr="00833762">
        <w:rPr>
          <w:color w:val="151515"/>
          <w:spacing w:val="3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5"/>
          <w:sz w:val="22"/>
          <w:szCs w:val="22"/>
        </w:rPr>
        <w:t>biljeznika</w:t>
      </w:r>
      <w:proofErr w:type="spellEnd"/>
      <w:r w:rsidRPr="00833762">
        <w:rPr>
          <w:color w:val="151515"/>
          <w:w w:val="115"/>
          <w:sz w:val="22"/>
          <w:szCs w:val="22"/>
        </w:rPr>
        <w:t>.</w:t>
      </w:r>
    </w:p>
    <w:p w:rsidRDefault="005F1C97" w:rsidP="005F1C97" w:rsidR="005F1C97" w:rsidRPr="00833762">
      <w:pPr>
        <w:rPr>
          <w:sz w:val="22"/>
          <w:szCs w:val="22"/>
        </w:rPr>
      </w:pPr>
    </w:p>
    <w:p w:rsidRDefault="005F1C97" w:rsidP="005F1C97" w:rsidR="005F1C97" w:rsidRPr="00833762">
      <w:pPr>
        <w:jc w:val="both"/>
        <w:rPr>
          <w:b/>
          <w:sz w:val="22"/>
          <w:szCs w:val="22"/>
        </w:rPr>
      </w:pPr>
    </w:p>
    <w:p w:rsidRDefault="005F1C97" w:rsidP="005F1C97" w:rsidR="005F1C97" w:rsidRPr="00833762">
      <w:pPr>
        <w:ind w:firstLine="708" w:left="3540"/>
        <w:jc w:val="both"/>
        <w:rPr>
          <w:b/>
          <w:sz w:val="22"/>
          <w:szCs w:val="22"/>
        </w:rPr>
      </w:pPr>
      <w:r w:rsidRPr="00833762">
        <w:rPr>
          <w:b/>
          <w:sz w:val="22"/>
          <w:szCs w:val="22"/>
        </w:rPr>
        <w:t xml:space="preserve">Obrazloženje </w:t>
      </w:r>
    </w:p>
    <w:p w:rsidRDefault="005F1C97" w:rsidP="005F1C97" w:rsidR="005F1C97" w:rsidRPr="00833762">
      <w:pPr>
        <w:jc w:val="both"/>
        <w:rPr>
          <w:b/>
          <w:sz w:val="22"/>
          <w:szCs w:val="22"/>
        </w:rPr>
      </w:pPr>
    </w:p>
    <w:p w:rsidRDefault="005F1C97" w:rsidP="005F1C97" w:rsidR="005F1C97" w:rsidRPr="00833762">
      <w:pPr>
        <w:jc w:val="both"/>
        <w:rPr>
          <w:b/>
          <w:sz w:val="22"/>
          <w:szCs w:val="22"/>
        </w:rPr>
      </w:pPr>
    </w:p>
    <w:p w:rsidRDefault="005F1C97" w:rsidP="005F1C97" w:rsidR="005F1C97" w:rsidRPr="00833762">
      <w:pPr>
        <w:jc w:val="both"/>
        <w:rPr>
          <w:sz w:val="22"/>
          <w:szCs w:val="22"/>
        </w:rPr>
      </w:pPr>
    </w:p>
    <w:p w:rsidRDefault="005F1C97" w:rsidP="005F1C97" w:rsidR="005F1C97" w:rsidRPr="00833762">
      <w:pPr>
        <w:jc w:val="both"/>
        <w:rPr>
          <w:sz w:val="22"/>
          <w:szCs w:val="22"/>
        </w:rPr>
      </w:pPr>
      <w:r w:rsidRPr="00833762">
        <w:rPr>
          <w:sz w:val="22"/>
          <w:szCs w:val="22"/>
        </w:rPr>
        <w:t xml:space="preserve">Stečajni sudac je odlučio sazvati skupštinu vjerovnika s predloženim dnevnim redom radi obavijesti o činjenicama vezanim za postupanje u dijelu namirenja vjerovnika. Izvješća stečajnog upravitelja i odluke suda objavljene su na </w:t>
      </w:r>
      <w:proofErr w:type="spellStart"/>
      <w:r w:rsidRPr="00833762">
        <w:rPr>
          <w:sz w:val="22"/>
          <w:szCs w:val="22"/>
        </w:rPr>
        <w:t>eOglasnoj</w:t>
      </w:r>
      <w:proofErr w:type="spellEnd"/>
      <w:r w:rsidRPr="00833762">
        <w:rPr>
          <w:sz w:val="22"/>
          <w:szCs w:val="22"/>
        </w:rPr>
        <w:t xml:space="preserve"> ploči. Temeljem stanja spisa  u skladu s člankom 17.  Stečajnog zakona riješeno je kao u izreci. </w:t>
      </w:r>
    </w:p>
    <w:p w:rsidRDefault="005F1C97" w:rsidP="005F1C97" w:rsidR="005F1C97" w:rsidRPr="00833762">
      <w:pPr>
        <w:jc w:val="center"/>
        <w:rPr>
          <w:sz w:val="22"/>
          <w:szCs w:val="22"/>
        </w:rPr>
      </w:pPr>
    </w:p>
    <w:p w:rsidRDefault="005F1C97" w:rsidP="005F1C97" w:rsidR="005F1C97" w:rsidRPr="00833762">
      <w:pPr>
        <w:jc w:val="center"/>
        <w:rPr>
          <w:sz w:val="22"/>
          <w:szCs w:val="22"/>
        </w:rPr>
      </w:pPr>
      <w:r w:rsidRPr="00833762">
        <w:rPr>
          <w:sz w:val="22"/>
          <w:szCs w:val="22"/>
        </w:rPr>
        <w:t xml:space="preserve">U Zagrebu, </w:t>
      </w:r>
      <w:r w:rsidRPr="00833762">
        <w:t>04</w:t>
      </w:r>
      <w:r w:rsidRPr="00833762">
        <w:rPr>
          <w:sz w:val="22"/>
          <w:szCs w:val="22"/>
        </w:rPr>
        <w:t>. studenog  2016. godine</w:t>
      </w:r>
    </w:p>
    <w:p w:rsidRDefault="005F1C97" w:rsidP="005F1C97" w:rsidR="005F1C97" w:rsidRPr="00833762">
      <w:pPr>
        <w:jc w:val="center"/>
        <w:rPr>
          <w:sz w:val="22"/>
          <w:szCs w:val="22"/>
        </w:rPr>
      </w:pPr>
    </w:p>
    <w:p w:rsidRDefault="005F1C97" w:rsidP="005F1C97" w:rsidR="005F1C97" w:rsidRPr="00833762">
      <w:pPr>
        <w:rPr>
          <w:sz w:val="22"/>
          <w:szCs w:val="22"/>
        </w:rPr>
      </w:pPr>
      <w:r w:rsidRPr="00833762">
        <w:rPr>
          <w:sz w:val="22"/>
          <w:szCs w:val="22"/>
        </w:rPr>
        <w:t xml:space="preserve">                                                                                                         STEČAJNI SUDAC:</w:t>
      </w:r>
    </w:p>
    <w:p w:rsidRDefault="005F1C97" w:rsidP="005F1C97" w:rsidR="005F1C97" w:rsidRPr="00833762">
      <w:pPr>
        <w:rPr>
          <w:sz w:val="22"/>
          <w:szCs w:val="22"/>
        </w:rPr>
      </w:pPr>
      <w:r w:rsidRPr="00833762">
        <w:rPr>
          <w:sz w:val="22"/>
          <w:szCs w:val="22"/>
        </w:rPr>
        <w:t xml:space="preserve">                                                                                                         NINO RADIĆ  v.r. </w:t>
      </w:r>
    </w:p>
    <w:p w:rsidRDefault="005F1C97" w:rsidP="005F1C97" w:rsidR="005F1C97" w:rsidRPr="00833762">
      <w:pPr>
        <w:rPr>
          <w:sz w:val="22"/>
          <w:szCs w:val="22"/>
        </w:rPr>
      </w:pPr>
      <w:r w:rsidRPr="00833762">
        <w:rPr>
          <w:sz w:val="22"/>
          <w:szCs w:val="22"/>
        </w:rPr>
        <w:t>Pouka o pravnom lijeku:</w:t>
      </w:r>
    </w:p>
    <w:p w:rsidRDefault="005F1C97" w:rsidP="005F1C97" w:rsidR="005F1C97" w:rsidRPr="00833762">
      <w:pPr>
        <w:rPr>
          <w:sz w:val="22"/>
          <w:szCs w:val="22"/>
        </w:rPr>
      </w:pPr>
      <w:r w:rsidRPr="00833762">
        <w:rPr>
          <w:sz w:val="22"/>
          <w:szCs w:val="22"/>
        </w:rPr>
        <w:t>Protiv zaključka žalba nije dopuštena ( čl. 11. st. 9. SZ-a)</w:t>
      </w:r>
      <w:r w:rsidRPr="00833762">
        <w:rPr>
          <w:sz w:val="22"/>
          <w:szCs w:val="22"/>
        </w:rPr>
        <w:tab/>
      </w:r>
      <w:r w:rsidRPr="00833762">
        <w:rPr>
          <w:sz w:val="22"/>
          <w:szCs w:val="22"/>
        </w:rPr>
        <w:tab/>
      </w:r>
      <w:r w:rsidRPr="00833762">
        <w:rPr>
          <w:sz w:val="22"/>
          <w:szCs w:val="22"/>
        </w:rPr>
        <w:tab/>
      </w:r>
      <w:r w:rsidRPr="00833762">
        <w:rPr>
          <w:sz w:val="22"/>
          <w:szCs w:val="22"/>
        </w:rPr>
        <w:tab/>
      </w:r>
      <w:r w:rsidRPr="00833762">
        <w:rPr>
          <w:sz w:val="22"/>
          <w:szCs w:val="22"/>
        </w:rPr>
        <w:tab/>
      </w:r>
      <w:r w:rsidRPr="00833762">
        <w:rPr>
          <w:sz w:val="22"/>
          <w:szCs w:val="22"/>
        </w:rPr>
        <w:tab/>
        <w:t xml:space="preserve">                                        </w:t>
      </w:r>
    </w:p>
    <w:p w:rsidRDefault="00E27693" w:rsidP="0043139C" w:rsidR="005F1C97" w:rsidRPr="00833762">
      <w:pPr>
        <w:pStyle w:val="Tijeloteksta"/>
        <w:spacing w:lineRule="auto" w:line="237"/>
        <w:ind w:firstLine="56" w:right="598" w:left="2088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proofErr w:type="spellStart"/>
      <w:r>
        <w:rPr>
          <w:sz w:val="22"/>
          <w:szCs w:val="22"/>
        </w:rPr>
        <w:t>Za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točnost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otpravka:Tatjana</w:t>
      </w:r>
      <w:proofErr w:type="spellEnd"/>
      <w:r>
        <w:rPr>
          <w:sz w:val="22"/>
          <w:szCs w:val="22"/>
        </w:rPr>
        <w:t xml:space="preserve"> Slaviček </w:t>
      </w:r>
    </w:p>
    <w:p w:rsidRDefault="00380787" w:rsidP="0043139C" w:rsidR="00380787">
      <w:pPr>
        <w:spacing w:lineRule="auto" w:line="237"/>
        <w:jc w:val="both"/>
        <w:rPr>
          <w:sz w:val="22"/>
          <w:szCs w:val="22"/>
        </w:rPr>
      </w:pPr>
    </w:p>
    <w:p w:rsidRDefault="005F1C97" w:rsidP="0043139C" w:rsidR="005F1C97">
      <w:pPr>
        <w:spacing w:lineRule="auto" w:line="237"/>
        <w:jc w:val="both"/>
        <w:rPr>
          <w:sz w:val="22"/>
          <w:szCs w:val="22"/>
        </w:rPr>
      </w:pPr>
    </w:p>
    <w:p w:rsidRDefault="00F75454" w:rsidR="00F75454" w:rsidRPr="00833762">
      <w:pPr>
        <w:rPr>
          <w:sz w:val="22"/>
          <w:szCs w:val="22"/>
        </w:rPr>
      </w:pPr>
    </w:p>
    <w:sectPr w:rsidR="00F75454" w:rsidRPr="0083376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56D95"/>
    <w:multiLevelType w:val="hybridMultilevel"/>
    <w:tmpl w:val="8820A02A"/>
    <w:lvl w:tplc="0EB0FA22" w:ilvl="0">
      <w:start w:val="1"/>
      <w:numFmt w:val="decimal"/>
      <w:lvlText w:val="%1."/>
      <w:lvlJc w:val="left"/>
      <w:pPr>
        <w:ind w:hanging="315" w:left="1744"/>
        <w:jc w:val="right"/>
      </w:pPr>
      <w:rPr>
        <w:rFonts w:eastAsia="Times New Roman" w:hAnsi="Times New Roman" w:ascii="Times New Roman" w:hint="default"/>
        <w:color w:val="1F1F1F"/>
        <w:w w:val="113"/>
        <w:sz w:val="25"/>
        <w:szCs w:val="25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9D6F3F"/>
    <w:multiLevelType w:val="hybridMultilevel"/>
    <w:tmpl w:val="19006738"/>
    <w:lvl w:tplc="29982AA0" w:ilvl="0">
      <w:start w:val="1"/>
      <w:numFmt w:val="decimal"/>
      <w:lvlText w:val="%1."/>
      <w:lvlJc w:val="left"/>
      <w:pPr>
        <w:ind w:hanging="299" w:left="1593"/>
        <w:jc w:val="right"/>
      </w:pPr>
      <w:rPr>
        <w:rFonts w:eastAsia="Times New Roman" w:hAnsi="Times New Roman" w:ascii="Times New Roman" w:hint="default"/>
        <w:color w:val="2A2A2A"/>
        <w:w w:val="111"/>
        <w:sz w:val="25"/>
        <w:szCs w:val="25"/>
      </w:rPr>
    </w:lvl>
    <w:lvl w:tplc="9348DCD2" w:ilvl="1">
      <w:start w:val="1"/>
      <w:numFmt w:val="bullet"/>
      <w:lvlText w:val="•"/>
      <w:lvlJc w:val="left"/>
      <w:pPr>
        <w:ind w:hanging="299" w:left="2420"/>
      </w:pPr>
      <w:rPr>
        <w:rFonts w:hint="default"/>
      </w:rPr>
    </w:lvl>
    <w:lvl w:tplc="1982EAD2" w:ilvl="2">
      <w:start w:val="1"/>
      <w:numFmt w:val="bullet"/>
      <w:lvlText w:val="•"/>
      <w:lvlJc w:val="left"/>
      <w:pPr>
        <w:ind w:hanging="299" w:left="3247"/>
      </w:pPr>
      <w:rPr>
        <w:rFonts w:hint="default"/>
      </w:rPr>
    </w:lvl>
    <w:lvl w:tplc="101C5202" w:ilvl="3">
      <w:start w:val="1"/>
      <w:numFmt w:val="bullet"/>
      <w:lvlText w:val="•"/>
      <w:lvlJc w:val="left"/>
      <w:pPr>
        <w:ind w:hanging="299" w:left="4073"/>
      </w:pPr>
      <w:rPr>
        <w:rFonts w:hint="default"/>
      </w:rPr>
    </w:lvl>
    <w:lvl w:tplc="8780D844" w:ilvl="4">
      <w:start w:val="1"/>
      <w:numFmt w:val="bullet"/>
      <w:lvlText w:val="•"/>
      <w:lvlJc w:val="left"/>
      <w:pPr>
        <w:ind w:hanging="299" w:left="4900"/>
      </w:pPr>
      <w:rPr>
        <w:rFonts w:hint="default"/>
      </w:rPr>
    </w:lvl>
    <w:lvl w:tplc="37AE7A56" w:ilvl="5">
      <w:start w:val="1"/>
      <w:numFmt w:val="bullet"/>
      <w:lvlText w:val="•"/>
      <w:lvlJc w:val="left"/>
      <w:pPr>
        <w:ind w:hanging="299" w:left="5726"/>
      </w:pPr>
      <w:rPr>
        <w:rFonts w:hint="default"/>
      </w:rPr>
    </w:lvl>
    <w:lvl w:tplc="D2E4F9A0" w:ilvl="6">
      <w:start w:val="1"/>
      <w:numFmt w:val="bullet"/>
      <w:lvlText w:val="•"/>
      <w:lvlJc w:val="left"/>
      <w:pPr>
        <w:ind w:hanging="299" w:left="6553"/>
      </w:pPr>
      <w:rPr>
        <w:rFonts w:hint="default"/>
      </w:rPr>
    </w:lvl>
    <w:lvl w:tplc="FB92B6E2" w:ilvl="7">
      <w:start w:val="1"/>
      <w:numFmt w:val="bullet"/>
      <w:lvlText w:val="•"/>
      <w:lvlJc w:val="left"/>
      <w:pPr>
        <w:ind w:hanging="299" w:left="7380"/>
      </w:pPr>
      <w:rPr>
        <w:rFonts w:hint="default"/>
      </w:rPr>
    </w:lvl>
    <w:lvl w:tplc="6BD8BE98" w:ilvl="8">
      <w:start w:val="1"/>
      <w:numFmt w:val="bullet"/>
      <w:lvlText w:val="•"/>
      <w:lvlJc w:val="left"/>
      <w:pPr>
        <w:ind w:hanging="299" w:left="8206"/>
      </w:pPr>
      <w:rPr>
        <w:rFonts w:hint="default"/>
      </w:rPr>
    </w:lvl>
  </w:abstractNum>
  <w:abstractNum w:abstractNumId="2">
    <w:nsid w:val="3C69443E"/>
    <w:multiLevelType w:val="hybridMultilevel"/>
    <w:tmpl w:val="78B054A2"/>
    <w:lvl w:tplc="59F6CDA0" w:ilvl="0">
      <w:start w:val="1"/>
      <w:numFmt w:val="bullet"/>
      <w:lvlText w:val="-"/>
      <w:lvlJc w:val="left"/>
      <w:pPr>
        <w:ind w:hanging="167" w:left="528"/>
      </w:pPr>
      <w:rPr>
        <w:rFonts w:eastAsia="Times New Roman" w:hAnsi="Times New Roman" w:ascii="Times New Roman" w:hint="default"/>
        <w:color w:val="3F3F3F"/>
        <w:w w:val="115"/>
        <w:sz w:val="25"/>
        <w:szCs w:val="25"/>
      </w:rPr>
    </w:lvl>
    <w:lvl w:tplc="0EB0FA22" w:ilvl="1">
      <w:start w:val="1"/>
      <w:numFmt w:val="decimal"/>
      <w:lvlText w:val="%2."/>
      <w:lvlJc w:val="left"/>
      <w:pPr>
        <w:ind w:hanging="315" w:left="1744"/>
        <w:jc w:val="right"/>
      </w:pPr>
      <w:rPr>
        <w:rFonts w:eastAsia="Times New Roman" w:hAnsi="Times New Roman" w:ascii="Times New Roman" w:hint="default"/>
        <w:color w:val="1F1F1F"/>
        <w:w w:val="113"/>
        <w:sz w:val="25"/>
        <w:szCs w:val="25"/>
      </w:rPr>
    </w:lvl>
    <w:lvl w:tplc="8864DBAC" w:ilvl="2">
      <w:start w:val="1"/>
      <w:numFmt w:val="bullet"/>
      <w:lvlText w:val="•"/>
      <w:lvlJc w:val="left"/>
      <w:pPr>
        <w:ind w:hanging="315" w:left="2854"/>
      </w:pPr>
      <w:rPr>
        <w:rFonts w:hint="default"/>
      </w:rPr>
    </w:lvl>
    <w:lvl w:tplc="EBC23A4A" w:ilvl="3">
      <w:start w:val="1"/>
      <w:numFmt w:val="bullet"/>
      <w:lvlText w:val="•"/>
      <w:lvlJc w:val="left"/>
      <w:pPr>
        <w:ind w:hanging="315" w:left="3076"/>
      </w:pPr>
      <w:rPr>
        <w:rFonts w:hint="default"/>
      </w:rPr>
    </w:lvl>
    <w:lvl w:tplc="B9E63730" w:ilvl="4">
      <w:start w:val="1"/>
      <w:numFmt w:val="bullet"/>
      <w:lvlText w:val="•"/>
      <w:lvlJc w:val="left"/>
      <w:pPr>
        <w:ind w:hanging="315" w:left="3351"/>
      </w:pPr>
      <w:rPr>
        <w:rFonts w:hint="default"/>
      </w:rPr>
    </w:lvl>
    <w:lvl w:tplc="A032273C" w:ilvl="5">
      <w:start w:val="1"/>
      <w:numFmt w:val="bullet"/>
      <w:lvlText w:val="•"/>
      <w:lvlJc w:val="left"/>
      <w:pPr>
        <w:ind w:hanging="315" w:left="3626"/>
      </w:pPr>
      <w:rPr>
        <w:rFonts w:hint="default"/>
      </w:rPr>
    </w:lvl>
    <w:lvl w:tplc="80C2FAE4" w:ilvl="6">
      <w:start w:val="1"/>
      <w:numFmt w:val="bullet"/>
      <w:lvlText w:val="•"/>
      <w:lvlJc w:val="left"/>
      <w:pPr>
        <w:ind w:hanging="315" w:left="3901"/>
      </w:pPr>
      <w:rPr>
        <w:rFonts w:hint="default"/>
      </w:rPr>
    </w:lvl>
    <w:lvl w:tplc="80F83278" w:ilvl="7">
      <w:start w:val="1"/>
      <w:numFmt w:val="bullet"/>
      <w:lvlText w:val="•"/>
      <w:lvlJc w:val="left"/>
      <w:pPr>
        <w:ind w:hanging="315" w:left="4175"/>
      </w:pPr>
      <w:rPr>
        <w:rFonts w:hint="default"/>
      </w:rPr>
    </w:lvl>
    <w:lvl w:tplc="858272C0" w:ilvl="8">
      <w:start w:val="1"/>
      <w:numFmt w:val="bullet"/>
      <w:lvlText w:val="•"/>
      <w:lvlJc w:val="left"/>
      <w:pPr>
        <w:ind w:hanging="315" w:left="4450"/>
      </w:pPr>
      <w:rPr>
        <w:rFonts w:hint="default"/>
      </w:rPr>
    </w:lvl>
  </w:abstractNum>
  <w:abstractNum w:abstractNumId="3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4">
    <w:nsid w:val="643C1B09"/>
    <w:multiLevelType w:val="hybridMultilevel"/>
    <w:tmpl w:val="DFCAD9AC"/>
    <w:lvl w:tplc="4CA24172" w:ilvl="0">
      <w:start w:val="1"/>
      <w:numFmt w:val="decimal"/>
      <w:lvlText w:val="%1."/>
      <w:lvlJc w:val="left"/>
      <w:pPr>
        <w:ind w:hanging="309" w:left="2036"/>
        <w:jc w:val="right"/>
      </w:pPr>
      <w:rPr>
        <w:rFonts w:eastAsia="Times New Roman" w:hAnsi="Times New Roman" w:ascii="Times New Roman" w:hint="default"/>
        <w:color w:val="444449"/>
        <w:w w:val="109"/>
        <w:sz w:val="25"/>
        <w:szCs w:val="25"/>
      </w:rPr>
    </w:lvl>
    <w:lvl w:tplc="FDAEBCA0" w:ilvl="1">
      <w:start w:val="1"/>
      <w:numFmt w:val="bullet"/>
      <w:lvlText w:val="•"/>
      <w:lvlJc w:val="left"/>
      <w:pPr>
        <w:ind w:hanging="309" w:left="3022"/>
      </w:pPr>
      <w:rPr>
        <w:rFonts w:hint="default"/>
      </w:rPr>
    </w:lvl>
    <w:lvl w:tplc="C1A8E256" w:ilvl="2">
      <w:start w:val="1"/>
      <w:numFmt w:val="bullet"/>
      <w:lvlText w:val="•"/>
      <w:lvlJc w:val="left"/>
      <w:pPr>
        <w:ind w:hanging="309" w:left="4009"/>
      </w:pPr>
      <w:rPr>
        <w:rFonts w:hint="default"/>
      </w:rPr>
    </w:lvl>
    <w:lvl w:tplc="91F4C800" w:ilvl="3">
      <w:start w:val="1"/>
      <w:numFmt w:val="bullet"/>
      <w:lvlText w:val="•"/>
      <w:lvlJc w:val="left"/>
      <w:pPr>
        <w:ind w:hanging="309" w:left="4995"/>
      </w:pPr>
      <w:rPr>
        <w:rFonts w:hint="default"/>
      </w:rPr>
    </w:lvl>
    <w:lvl w:tplc="4A9C90BC" w:ilvl="4">
      <w:start w:val="1"/>
      <w:numFmt w:val="bullet"/>
      <w:lvlText w:val="•"/>
      <w:lvlJc w:val="left"/>
      <w:pPr>
        <w:ind w:hanging="309" w:left="5981"/>
      </w:pPr>
      <w:rPr>
        <w:rFonts w:hint="default"/>
      </w:rPr>
    </w:lvl>
    <w:lvl w:tplc="19F4FADC" w:ilvl="5">
      <w:start w:val="1"/>
      <w:numFmt w:val="bullet"/>
      <w:lvlText w:val="•"/>
      <w:lvlJc w:val="left"/>
      <w:pPr>
        <w:ind w:hanging="309" w:left="6968"/>
      </w:pPr>
      <w:rPr>
        <w:rFonts w:hint="default"/>
      </w:rPr>
    </w:lvl>
    <w:lvl w:tplc="5D9C7C04" w:ilvl="6">
      <w:start w:val="1"/>
      <w:numFmt w:val="bullet"/>
      <w:lvlText w:val="•"/>
      <w:lvlJc w:val="left"/>
      <w:pPr>
        <w:ind w:hanging="309" w:left="7954"/>
      </w:pPr>
      <w:rPr>
        <w:rFonts w:hint="default"/>
      </w:rPr>
    </w:lvl>
    <w:lvl w:tplc="475AB4A2" w:ilvl="7">
      <w:start w:val="1"/>
      <w:numFmt w:val="bullet"/>
      <w:lvlText w:val="•"/>
      <w:lvlJc w:val="left"/>
      <w:pPr>
        <w:ind w:hanging="309" w:left="8940"/>
      </w:pPr>
      <w:rPr>
        <w:rFonts w:hint="default"/>
      </w:rPr>
    </w:lvl>
    <w:lvl w:tplc="1842ED82" w:ilvl="8">
      <w:start w:val="1"/>
      <w:numFmt w:val="bullet"/>
      <w:lvlText w:val="•"/>
      <w:lvlJc w:val="left"/>
      <w:pPr>
        <w:ind w:hanging="309" w:left="9927"/>
      </w:pPr>
      <w:rPr>
        <w:rFonts w:hint="default"/>
      </w:rPr>
    </w:lvl>
  </w:abstractNum>
  <w:abstractNum w:abstractNumId="5">
    <w:nsid w:val="79BA39D2"/>
    <w:multiLevelType w:val="hybridMultilevel"/>
    <w:tmpl w:val="19006738"/>
    <w:lvl w:tplc="29982AA0" w:ilvl="0">
      <w:start w:val="1"/>
      <w:numFmt w:val="decimal"/>
      <w:lvlText w:val="%1."/>
      <w:lvlJc w:val="left"/>
      <w:pPr>
        <w:ind w:hanging="299" w:left="1593"/>
        <w:jc w:val="right"/>
      </w:pPr>
      <w:rPr>
        <w:rFonts w:eastAsia="Times New Roman" w:hAnsi="Times New Roman" w:ascii="Times New Roman" w:hint="default"/>
        <w:color w:val="2A2A2A"/>
        <w:w w:val="111"/>
        <w:sz w:val="25"/>
        <w:szCs w:val="25"/>
      </w:rPr>
    </w:lvl>
    <w:lvl w:tplc="9348DCD2" w:ilvl="1">
      <w:start w:val="1"/>
      <w:numFmt w:val="bullet"/>
      <w:lvlText w:val="•"/>
      <w:lvlJc w:val="left"/>
      <w:pPr>
        <w:ind w:hanging="299" w:left="2420"/>
      </w:pPr>
      <w:rPr>
        <w:rFonts w:hint="default"/>
      </w:rPr>
    </w:lvl>
    <w:lvl w:tplc="1982EAD2" w:ilvl="2">
      <w:start w:val="1"/>
      <w:numFmt w:val="bullet"/>
      <w:lvlText w:val="•"/>
      <w:lvlJc w:val="left"/>
      <w:pPr>
        <w:ind w:hanging="299" w:left="3247"/>
      </w:pPr>
      <w:rPr>
        <w:rFonts w:hint="default"/>
      </w:rPr>
    </w:lvl>
    <w:lvl w:tplc="101C5202" w:ilvl="3">
      <w:start w:val="1"/>
      <w:numFmt w:val="bullet"/>
      <w:lvlText w:val="•"/>
      <w:lvlJc w:val="left"/>
      <w:pPr>
        <w:ind w:hanging="299" w:left="4073"/>
      </w:pPr>
      <w:rPr>
        <w:rFonts w:hint="default"/>
      </w:rPr>
    </w:lvl>
    <w:lvl w:tplc="8780D844" w:ilvl="4">
      <w:start w:val="1"/>
      <w:numFmt w:val="bullet"/>
      <w:lvlText w:val="•"/>
      <w:lvlJc w:val="left"/>
      <w:pPr>
        <w:ind w:hanging="299" w:left="4900"/>
      </w:pPr>
      <w:rPr>
        <w:rFonts w:hint="default"/>
      </w:rPr>
    </w:lvl>
    <w:lvl w:tplc="37AE7A56" w:ilvl="5">
      <w:start w:val="1"/>
      <w:numFmt w:val="bullet"/>
      <w:lvlText w:val="•"/>
      <w:lvlJc w:val="left"/>
      <w:pPr>
        <w:ind w:hanging="299" w:left="5726"/>
      </w:pPr>
      <w:rPr>
        <w:rFonts w:hint="default"/>
      </w:rPr>
    </w:lvl>
    <w:lvl w:tplc="D2E4F9A0" w:ilvl="6">
      <w:start w:val="1"/>
      <w:numFmt w:val="bullet"/>
      <w:lvlText w:val="•"/>
      <w:lvlJc w:val="left"/>
      <w:pPr>
        <w:ind w:hanging="299" w:left="6553"/>
      </w:pPr>
      <w:rPr>
        <w:rFonts w:hint="default"/>
      </w:rPr>
    </w:lvl>
    <w:lvl w:tplc="FB92B6E2" w:ilvl="7">
      <w:start w:val="1"/>
      <w:numFmt w:val="bullet"/>
      <w:lvlText w:val="•"/>
      <w:lvlJc w:val="left"/>
      <w:pPr>
        <w:ind w:hanging="299" w:left="7380"/>
      </w:pPr>
      <w:rPr>
        <w:rFonts w:hint="default"/>
      </w:rPr>
    </w:lvl>
    <w:lvl w:tplc="6BD8BE98" w:ilvl="8">
      <w:start w:val="1"/>
      <w:numFmt w:val="bullet"/>
      <w:lvlText w:val="•"/>
      <w:lvlJc w:val="left"/>
      <w:pPr>
        <w:ind w:hanging="299" w:left="8206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12B9"/>
    <w:rsid w:val="00062BEB"/>
    <w:rsid w:val="00065DDC"/>
    <w:rsid w:val="000667E0"/>
    <w:rsid w:val="00071632"/>
    <w:rsid w:val="00072D1D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05788"/>
    <w:rsid w:val="00110CF3"/>
    <w:rsid w:val="00111F49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4D01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580E"/>
    <w:rsid w:val="00245C82"/>
    <w:rsid w:val="0025187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5880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27075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0787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3C0B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4C2E"/>
    <w:rsid w:val="0042726E"/>
    <w:rsid w:val="00427EAD"/>
    <w:rsid w:val="0043068A"/>
    <w:rsid w:val="0043139C"/>
    <w:rsid w:val="004331DE"/>
    <w:rsid w:val="00435E5D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4D53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A90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07E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43F3"/>
    <w:rsid w:val="00547D42"/>
    <w:rsid w:val="00550438"/>
    <w:rsid w:val="00552D3A"/>
    <w:rsid w:val="00561B90"/>
    <w:rsid w:val="005642E1"/>
    <w:rsid w:val="00565727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00C9"/>
    <w:rsid w:val="00594568"/>
    <w:rsid w:val="00595A31"/>
    <w:rsid w:val="005964C6"/>
    <w:rsid w:val="005A58A0"/>
    <w:rsid w:val="005B038C"/>
    <w:rsid w:val="005B0885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1C97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888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2671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1D79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20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21C5"/>
    <w:rsid w:val="007F4A55"/>
    <w:rsid w:val="007F4B62"/>
    <w:rsid w:val="007F5758"/>
    <w:rsid w:val="007F6D60"/>
    <w:rsid w:val="007F712F"/>
    <w:rsid w:val="008013CE"/>
    <w:rsid w:val="00801882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3762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4607"/>
    <w:rsid w:val="0086534E"/>
    <w:rsid w:val="008654B5"/>
    <w:rsid w:val="00866DAB"/>
    <w:rsid w:val="0087199F"/>
    <w:rsid w:val="00873925"/>
    <w:rsid w:val="00876E51"/>
    <w:rsid w:val="008802C7"/>
    <w:rsid w:val="00882D0B"/>
    <w:rsid w:val="0088592C"/>
    <w:rsid w:val="00886A35"/>
    <w:rsid w:val="008876F7"/>
    <w:rsid w:val="00887ADA"/>
    <w:rsid w:val="00887F6F"/>
    <w:rsid w:val="00890448"/>
    <w:rsid w:val="00890C49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4D0C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035DB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6550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2EFC"/>
    <w:rsid w:val="00984F38"/>
    <w:rsid w:val="00987094"/>
    <w:rsid w:val="00990245"/>
    <w:rsid w:val="00991E17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671E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50B8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01C"/>
    <w:rsid w:val="00A660F0"/>
    <w:rsid w:val="00A6724D"/>
    <w:rsid w:val="00A70403"/>
    <w:rsid w:val="00A7050C"/>
    <w:rsid w:val="00A734F7"/>
    <w:rsid w:val="00A7380F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15E3"/>
    <w:rsid w:val="00A9284A"/>
    <w:rsid w:val="00A93FF8"/>
    <w:rsid w:val="00A94650"/>
    <w:rsid w:val="00AA0BF4"/>
    <w:rsid w:val="00AA243B"/>
    <w:rsid w:val="00AA29CA"/>
    <w:rsid w:val="00AA5209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3F59"/>
    <w:rsid w:val="00B771FB"/>
    <w:rsid w:val="00B82A44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E5B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CF70E8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5729"/>
    <w:rsid w:val="00D1610A"/>
    <w:rsid w:val="00D2252D"/>
    <w:rsid w:val="00D22C61"/>
    <w:rsid w:val="00D2340E"/>
    <w:rsid w:val="00D248E3"/>
    <w:rsid w:val="00D24DF5"/>
    <w:rsid w:val="00D25AF6"/>
    <w:rsid w:val="00D276D4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6D90"/>
    <w:rsid w:val="00D67197"/>
    <w:rsid w:val="00D7029F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17C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27693"/>
    <w:rsid w:val="00E314B1"/>
    <w:rsid w:val="00E32762"/>
    <w:rsid w:val="00E46D00"/>
    <w:rsid w:val="00E509F1"/>
    <w:rsid w:val="00E5273B"/>
    <w:rsid w:val="00E56661"/>
    <w:rsid w:val="00E571FD"/>
    <w:rsid w:val="00E5721F"/>
    <w:rsid w:val="00E57E8B"/>
    <w:rsid w:val="00E646AD"/>
    <w:rsid w:val="00E70AE7"/>
    <w:rsid w:val="00E7187B"/>
    <w:rsid w:val="00E7595F"/>
    <w:rsid w:val="00E76F44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890"/>
    <w:rsid w:val="00EE7C2E"/>
    <w:rsid w:val="00EF0D0D"/>
    <w:rsid w:val="00EF1056"/>
    <w:rsid w:val="00EF174E"/>
    <w:rsid w:val="00EF321C"/>
    <w:rsid w:val="00EF3946"/>
    <w:rsid w:val="00EF61C2"/>
    <w:rsid w:val="00EF7E39"/>
    <w:rsid w:val="00F017FC"/>
    <w:rsid w:val="00F1001A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E52"/>
    <w:rsid w:val="00F41F62"/>
    <w:rsid w:val="00F4421D"/>
    <w:rsid w:val="00F45006"/>
    <w:rsid w:val="00F476F1"/>
    <w:rsid w:val="00F47F53"/>
    <w:rsid w:val="00F51B87"/>
    <w:rsid w:val="00F529C9"/>
    <w:rsid w:val="00F53677"/>
    <w:rsid w:val="00F557DE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454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1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uiPriority="1" w:name="Body Text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1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styleId="Naslov1" w:type="paragraph">
    <w:name w:val="heading 1"/>
    <w:basedOn w:val="Normal"/>
    <w:link w:val="Naslov1Char"/>
    <w:uiPriority w:val="1"/>
    <w:qFormat/>
    <w:rsid w:val="00464D53"/>
    <w:pPr>
      <w:widowControl w:val="false"/>
      <w:ind w:left="144"/>
      <w:outlineLvl w:val="0"/>
    </w:pPr>
    <w:rPr>
      <w:sz w:val="26"/>
      <w:szCs w:val="2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uiPriority w:val="1"/>
    <w:rsid w:val="00464D53"/>
    <w:rPr>
      <w:sz w:val="26"/>
      <w:szCs w:val="26"/>
      <w:lang w:eastAsia="en-US" w:val="en-US"/>
    </w:rPr>
  </w:style>
  <w:style w:styleId="Tijeloteksta" w:type="paragraph">
    <w:name w:val="Body Text"/>
    <w:basedOn w:val="Normal"/>
    <w:link w:val="TijelotekstaChar"/>
    <w:uiPriority w:val="1"/>
    <w:qFormat/>
    <w:rsid w:val="00464D53"/>
    <w:pPr>
      <w:widowControl w:val="false"/>
      <w:ind w:left="1243"/>
    </w:pPr>
    <w:rPr>
      <w:sz w:val="25"/>
      <w:szCs w:val="25"/>
      <w:lang w:eastAsia="en-US" w:val="en-US"/>
    </w:rPr>
  </w:style>
  <w:style w:customStyle="true" w:styleId="TijelotekstaChar" w:type="character">
    <w:name w:val="Tijelo teksta Char"/>
    <w:link w:val="Tijeloteksta"/>
    <w:uiPriority w:val="1"/>
    <w:rsid w:val="00464D53"/>
    <w:rPr>
      <w:sz w:val="25"/>
      <w:szCs w:val="25"/>
      <w:lang w:eastAsia="en-US" w:val="en-US"/>
    </w:rPr>
  </w:style>
  <w:style w:styleId="Odlomakpopisa" w:type="paragraph">
    <w:name w:val="List Paragraph"/>
    <w:basedOn w:val="Normal"/>
    <w:uiPriority w:val="1"/>
    <w:qFormat/>
    <w:rsid w:val="00464D53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customStyle="true" w:styleId="TableParagraph" w:type="paragraph">
    <w:name w:val="Table Paragraph"/>
    <w:basedOn w:val="Normal"/>
    <w:uiPriority w:val="1"/>
    <w:qFormat/>
    <w:rsid w:val="00464D53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uiPriority w:val="99"/>
    <w:unhideWhenUsed/>
    <w:rsid w:val="00464D53"/>
    <w:pPr>
      <w:widowControl w:val="false"/>
    </w:pPr>
    <w:rPr>
      <w:rFonts w:cs="Tahoma" w:eastAsia="Calibri" w:hAnsi="Tahoma" w:ascii="Tahoma"/>
      <w:sz w:val="16"/>
      <w:szCs w:val="16"/>
      <w:lang w:eastAsia="en-US" w:val="en-US"/>
    </w:rPr>
  </w:style>
  <w:style w:customStyle="true" w:styleId="TekstbaloniaChar" w:type="character">
    <w:name w:val="Tekst balončića Char"/>
    <w:link w:val="Tekstbalonia"/>
    <w:uiPriority w:val="99"/>
    <w:rsid w:val="00464D53"/>
    <w:rPr>
      <w:rFonts w:cs="Tahoma" w:eastAsia="Calibri" w:hAnsi="Tahoma" w:ascii="Tahoma"/>
      <w:sz w:val="16"/>
      <w:szCs w:val="16"/>
      <w:lang w:eastAsia="en-US" w:val="en-US"/>
    </w:rPr>
  </w:style>
  <w:style w:customStyle="true" w:styleId="TableNormal" w:type="table">
    <w:name w:val="Table Normal"/>
    <w:uiPriority w:val="2"/>
    <w:semiHidden/>
    <w:unhideWhenUsed/>
    <w:qFormat/>
    <w:rsid w:val="00194D01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424C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C2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C2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C2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C2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qFormat="1" w:uiPriority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styleId="Naslov1" w:type="paragraph">
    <w:name w:val="heading 1"/>
    <w:basedOn w:val="Normal"/>
    <w:link w:val="Naslov1Char"/>
    <w:uiPriority w:val="1"/>
    <w:qFormat/>
    <w:rsid w:val="00464D53"/>
    <w:pPr>
      <w:widowControl w:val="0"/>
      <w:ind w:left="144"/>
      <w:outlineLvl w:val="0"/>
    </w:pPr>
    <w:rPr>
      <w:sz w:val="26"/>
      <w:szCs w:val="2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uiPriority w:val="1"/>
    <w:rsid w:val="00464D53"/>
    <w:rPr>
      <w:sz w:val="26"/>
      <w:szCs w:val="26"/>
      <w:lang w:eastAsia="en-US" w:val="en-US"/>
    </w:rPr>
  </w:style>
  <w:style w:styleId="Tijeloteksta" w:type="paragraph">
    <w:name w:val="Body Text"/>
    <w:basedOn w:val="Normal"/>
    <w:link w:val="TijelotekstaChar"/>
    <w:uiPriority w:val="1"/>
    <w:qFormat/>
    <w:rsid w:val="00464D53"/>
    <w:pPr>
      <w:widowControl w:val="0"/>
      <w:ind w:left="1243"/>
    </w:pPr>
    <w:rPr>
      <w:sz w:val="25"/>
      <w:szCs w:val="25"/>
      <w:lang w:eastAsia="en-US" w:val="en-US"/>
    </w:rPr>
  </w:style>
  <w:style w:customStyle="1" w:styleId="TijelotekstaChar" w:type="character">
    <w:name w:val="Tijelo teksta Char"/>
    <w:link w:val="Tijeloteksta"/>
    <w:uiPriority w:val="1"/>
    <w:rsid w:val="00464D53"/>
    <w:rPr>
      <w:sz w:val="25"/>
      <w:szCs w:val="25"/>
      <w:lang w:eastAsia="en-US" w:val="en-US"/>
    </w:rPr>
  </w:style>
  <w:style w:styleId="Odlomakpopisa" w:type="paragraph">
    <w:name w:val="List Paragraph"/>
    <w:basedOn w:val="Normal"/>
    <w:uiPriority w:val="1"/>
    <w:qFormat/>
    <w:rsid w:val="00464D53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customStyle="1" w:styleId="TableParagraph" w:type="paragraph">
    <w:name w:val="Table Paragraph"/>
    <w:basedOn w:val="Normal"/>
    <w:uiPriority w:val="1"/>
    <w:qFormat/>
    <w:rsid w:val="00464D53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uiPriority w:val="99"/>
    <w:unhideWhenUsed/>
    <w:rsid w:val="00464D53"/>
    <w:pPr>
      <w:widowControl w:val="0"/>
    </w:pPr>
    <w:rPr>
      <w:rFonts w:ascii="Tahoma" w:cs="Tahoma" w:eastAsia="Calibri" w:hAnsi="Tahoma"/>
      <w:sz w:val="16"/>
      <w:szCs w:val="16"/>
      <w:lang w:eastAsia="en-US" w:val="en-US"/>
    </w:rPr>
  </w:style>
  <w:style w:customStyle="1" w:styleId="TekstbaloniaChar" w:type="character">
    <w:name w:val="Tekst balončića Char"/>
    <w:link w:val="Tekstbalonia"/>
    <w:uiPriority w:val="99"/>
    <w:rsid w:val="00464D53"/>
    <w:rPr>
      <w:rFonts w:ascii="Tahoma" w:cs="Tahoma" w:eastAsia="Calibri" w:hAnsi="Tahoma"/>
      <w:sz w:val="16"/>
      <w:szCs w:val="16"/>
      <w:lang w:eastAsia="en-US" w:val="en-US"/>
    </w:rPr>
  </w:style>
  <w:style w:customStyle="1" w:styleId="TableNormal" w:type="table">
    <w:name w:val="Table Normal"/>
    <w:uiPriority w:val="2"/>
    <w:semiHidden/>
    <w:unhideWhenUsed/>
    <w:qFormat/>
    <w:rsid w:val="00194D01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424C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C2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C2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C2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C2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St-1083/2002-65</izvorni_sadrzaj>
    <derivirana_varijabla naziv="DomainObject.Oznaka_1">St-1083/2002-65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2002.</izvorni_sadrzaj>
    <derivirana_varijabla naziv="DomainObject.Predmet.DatumOsnivanja_1">27. prosinca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lipnja 2009.</izvorni_sadrzaj>
    <derivirana_varijabla naziv="DomainObject.Predmet.DatumRjesavanja_1">23. lipnja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svibnja 2009.</izvorni_sadrzaj>
    <derivirana_varijabla naziv="DomainObject.Predmet.DatumZatvaranja_1">15. svibnja 2009.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izvorni_sadrzaj>
    <derivirana_varijabla naziv="DomainObject.Predmet.Opis_1"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St-1083/2002</izvorni_sadrzaj>
    <derivirana_varijabla naziv="DomainObject.Predmet.OznakaBroj_1">St-1083/2002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MONTMONTAŽA-PODRUŽNICA LIBIJA, projektiranje, proizvodnja, izgradnja i montaža objekata i postrojenja d.d. zastupanog po punomoćniku NENAD CETINJA</izvorni_sadrzaj>
    <derivirana_varijabla naziv="DomainObject.Predmet.ProtustrankaFormated_1">  Stečajna masa iza MONTMONTAŽA-PODRUŽNICA LIBIJA, projektiranje, proizvodnja, izgradnja i montaža objekata i postrojenja d.d. zastupanog po punomoćniku NENAD CETINJA</derivirana_varijabla>
  </DomainObject.Predmet.ProtustrankaFormated>
  <DomainObject.Predmet.ProtustrankaFormatedOIB>
    <izvorni_sadrzaj>  Stečajna masa iza MONTMONTAŽA-PODRUŽNICA LIBIJA, projektiranje, proizvodnja, izgradnja i montaža objekata i postrojenja d.d., OIB 33042431324 zastupanog po punomoćniku NENAD CETINJA</izvorni_sadrzaj>
    <derivirana_varijabla naziv="DomainObject.Predmet.ProtustrankaFormatedOIB_1">  Stečajna masa iza MONTMONTAŽA-PODRUŽNICA LIBIJA, projektiranje, proizvodnja, izgradnja i montaža objekata i postrojenja d.d., OIB 33042431324 zastupanog po punomoćniku NENAD CETINJA</derivirana_varijabla>
  </DomainObject.Predmet.ProtustrankaFormatedOIB>
  <DomainObject.Predmet.ProtustrankaFormatedWithAdress>
    <izvorni_sadrzaj> Stečajna masa iza MONTMONTAŽA-PODRUŽNICA LIBIJA, projektiranje, proizvodnja, izgradnja i montaža objekata i postrojenja d.d., Ribnjak 52, 10000 Zagreb zastupanog po punomoćniku NENAD CETINJA</izvorni_sadrzaj>
    <derivirana_varijabla naziv="DomainObject.Predmet.ProtustrankaFormatedWithAdress_1"> Stečajna masa iza MONTMONTAŽA-PODRUŽNICA LIBIJA, projektiranje, proizvodnja, izgradnja i montaža objekata i postrojenja d.d., Ribnjak 52, 10000 Zagreb zastupanog po punomoćniku NENAD CETINJA</derivirana_varijabla>
  </DomainObject.Predmet.ProtustrankaFormatedWithAdress>
  <DomainObject.Predmet.ProtustrankaFormatedWithAdressOIB>
    <izvorni_sadrzaj> Stečajna masa iza MONTMONTAŽA-PODRUŽNICA LIBIJA, projektiranje, proizvodnja, izgradnja i montaža objekata i postrojenja d.d., OIB 33042431324, Ribnjak 52, 10000 Zagreb zastupanog po punomoćniku NENAD CETINJA</izvorni_sadrzaj>
    <derivirana_varijabla naziv="DomainObject.Predmet.ProtustrankaFormatedWithAdressOIB_1"> Stečajna masa iza MONTMONTAŽA-PODRUŽNICA LIBIJA, projektiranje, proizvodnja, izgradnja i montaža objekata i postrojenja d.d., OIB 33042431324, Ribnjak 52, 10000 Zagreb zastupanog po punomoćniku NENAD CETINJA</derivirana_varijabla>
  </DomainObject.Predmet.ProtustrankaFormatedWithAdressOIB>
  <DomainObject.Predmet.ProtustrankaWithAdress>
    <izvorni_sadrzaj>Stečajna masa iza MONTMONTAŽA-PODRUŽNICA LIBIJA, projektiranje, proizvodnja, izgradnja i montaža objekata i postrojenja d.d. Ribnjak 52, 10000 Zagreb</izvorni_sadrzaj>
    <derivirana_varijabla naziv="DomainObject.Predmet.ProtustrankaWithAdress_1">Stečajna masa iza MONTMONTAŽA-PODRUŽNICA LIBIJA, projektiranje, proizvodnja, izgradnja i montaža objekata i postrojenja d.d. Ribnjak 52, 10000 Zagreb</derivirana_varijabla>
  </DomainObject.Predmet.ProtustrankaWithAdress>
  <DomainObject.Predmet.ProtustrankaWithAdressOIB>
    <izvorni_sadrzaj>Stečajna masa iza MONTMONTAŽA-PODRUŽNICA LIBIJA, projektiranje, proizvodnja, izgradnja i montaža objekata i postrojenja d.d., OIB 33042431324, Ribnjak 52, 10000 Zagreb</izvorni_sadrzaj>
    <derivirana_varijabla naziv="DomainObject.Predmet.ProtustrankaWithAdressOIB_1">Stečajna masa iza MONTMONTAŽA-PODRUŽNICA LIBIJA, projektiranje, proizvodnja, izgradnja i montaža objekata i postrojenja d.d., OIB 33042431324, Ribnjak 52, 10000 Zagreb</derivirana_varijabla>
  </DomainObject.Predmet.ProtustrankaWithAdressOIB>
  <DomainObject.Predmet.ProtustrankaNazivFormated>
    <izvorni_sadrzaj>Stečajna masa iza MONTMONTAŽA-PODRUŽNICA LIBIJA, projektiranje, proizvodnja, izgradnja i montaža objekata i postrojenja d.d.</izvorni_sadrzaj>
    <derivirana_varijabla naziv="DomainObject.Predmet.ProtustrankaNazivFormated_1">Stečajna masa iza MONTMONTAŽA-PODRUŽNICA LIBIJA, projektiranje, proizvodnja, izgradnja i montaža objekata i postrojenja d.d.</derivirana_varijabla>
  </DomainObject.Predmet.ProtustrankaNazivFormated>
  <DomainObject.Predmet.ProtustrankaNazivFormatedOIB>
    <izvorni_sadrzaj>Stečajna masa iza MONTMONTAŽA-PODRUŽNICA LIBIJA, projektiranje, proizvodnja, izgradnja i montaža objekata i postrojenja d.d., OIB 33042431324</izvorni_sadrzaj>
    <derivirana_varijabla naziv="DomainObject.Predmet.ProtustrankaNazivFormatedOIB_1">Stečajna masa iza MONTMONTAŽA-PODRUŽNICA LIBIJA, projektiranje, proizvodnja, izgradnja i montaža objekata i postrojenja d.d., OIB 33042431324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HORVAT / - NADA HORVAT; MONTMONTAŽA dioničko društvo za inženjering i izgradnju</izvorni_sadrzaj>
    <derivirana_varijabla naziv="DomainObject.Predmet.StrankaFormated_1">  NADA HORVAT / - NADA HORVAT; MONTMONTAŽA dioničko društvo za inženjering i izgradnju</derivirana_varijabla>
  </DomainObject.Predmet.StrankaFormated>
  <DomainObject.Predmet.StrankaFormatedOIB>
    <izvorni_sadrzaj>  NADA HORVAT / - NADA HORVAT; MONTMONTAŽA dioničko društvo za inženjering i izgradnju, OIB 48696032271</izvorni_sadrzaj>
    <derivirana_varijabla naziv="DomainObject.Predmet.StrankaFormatedOIB_1">  NADA HORVAT / - NADA HORVAT; MONTMONTAŽA dioničko društvo za inženjering i izgradnju, OIB 48696032271</derivirana_varijabla>
  </DomainObject.Predmet.StrankaFormatedOIB>
  <DomainObject.Predmet.StrankaFormatedWithAdress>
    <izvorni_sadrzaj> NADA HORVAT / - NADA HORVAT, S.LJUBIĆA VOJVODE 26, 10000 Zagreb; MONTMONTAŽA dioničko društvo za inženjering i izgradnju, Rakitnica 2, 10000 Zagreb</izvorni_sadrzaj>
    <derivirana_varijabla naziv="DomainObject.Predmet.StrankaFormatedWithAdress_1"> NADA HORVAT / - NADA HORVAT, S.LJUBIĆA VOJVODE 26, 10000 Zagreb; MONTMONTAŽA dioničko društvo za inženjering i izgradnju, Rakitnica 2, 10000 Zagreb</derivirana_varijabla>
  </DomainObject.Predmet.StrankaFormatedWithAdress>
  <DomainObject.Predmet.StrankaFormatedWithAdressOIB>
    <izvorni_sadrzaj> NADA HORVAT / - NADA HORVAT, S.LJUBIĆA VOJVODE 26, 10000 Zagreb; MONTMONTAŽA dioničko društvo za inženjering i izgradnju, OIB 48696032271, Rakitnica 2, 10000 Zagreb</izvorni_sadrzaj>
    <derivirana_varijabla naziv="DomainObject.Predmet.StrankaFormatedWithAdressOIB_1"> NADA HORVAT / - NADA HORVAT, S.LJUBIĆA VOJVODE 26, 10000 Zagreb; MONTMONTAŽA dioničko društvo za inženjering i izgradnju, OIB 48696032271, Rakitnica 2, 10000 Zagreb</derivirana_varijabla>
  </DomainObject.Predmet.StrankaFormatedWithAdressOIB>
  <DomainObject.Predmet.StrankaWithAdress>
    <izvorni_sadrzaj>NADA HORVAT / - NADA HORVAT S.LJUBIĆA VOJVODE 26,10000 Zagreb,MONTMONTAŽA dioničko društvo za inženjering i izgradnju Rakitnica 2,10000 Zagreb</izvorni_sadrzaj>
    <derivirana_varijabla naziv="DomainObject.Predmet.StrankaWithAdress_1">NADA HORVAT / - NADA HORVAT S.LJUBIĆA VOJVODE 26,10000 Zagreb,MONTMONTAŽA dioničko društvo za inženjering i izgradnju Rakitnica 2,10000 Zagreb</derivirana_varijabla>
  </DomainObject.Predmet.StrankaWithAdress>
  <DomainObject.Predmet.StrankaWithAdressOIB>
    <izvorni_sadrzaj>NADA HORVAT / - NADA HORVAT, S.LJUBIĆA VOJVODE 26,10000 Zagreb,MONTMONTAŽA dioničko društvo za inženjering i izgradnju, OIB 48696032271, Rakitnica 2,10000 Zagreb</izvorni_sadrzaj>
    <derivirana_varijabla naziv="DomainObject.Predmet.StrankaWithAdressOIB_1">NADA HORVAT / - NADA HORVAT, S.LJUBIĆA VOJVODE 26,10000 Zagreb,MONTMONTAŽA dioničko društvo za inženjering i izgradnju, OIB 48696032271, Rakitnica 2,10000 Zagreb</derivirana_varijabla>
  </DomainObject.Predmet.StrankaWithAdressOIB>
  <DomainObject.Predmet.StrankaNazivFormated>
    <izvorni_sadrzaj>NADA HORVAT / - NADA HORVAT,MONTMONTAŽA dioničko društvo za inženjering i izgradnju</izvorni_sadrzaj>
    <derivirana_varijabla naziv="DomainObject.Predmet.StrankaNazivFormated_1">NADA HORVAT / - NADA HORVAT,MONTMONTAŽA dioničko društvo za inženjering i izgradnju</derivirana_varijabla>
  </DomainObject.Predmet.StrankaNazivFormated>
  <DomainObject.Predmet.StrankaNazivFormatedOIB>
    <izvorni_sadrzaj>NADA HORVAT / - NADA HORVAT,MONTMONTAŽA dioničko društvo za inženjering i izgradnju, OIB 48696032271</izvorni_sadrzaj>
    <derivirana_varijabla naziv="DomainObject.Predmet.StrankaNazivFormatedOIB_1">NADA HORVAT / - NADA HORVAT,MONTMONTAŽA dioničko društvo za inženjering i izgradnju, OIB 48696032271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NADA HORVAT / - NADA HORVAT</item>
      <item>MONTMONTAŽA dioničko društvo za inženjering i izgradnju</item>
    </izvorni_sadrzaj>
    <derivirana_varijabla naziv="DomainObject.Predmet.StrankaListFormated_1">
      <item>NADA HORVAT / - NADA HORVAT</item>
      <item>MONTMONTAŽA dioničko društvo za inženjering i izgradnju</item>
    </derivirana_varijabla>
  </DomainObject.Predmet.StrankaListFormated>
  <DomainObject.Predmet.StrankaListFormatedOIB>
    <izvorni_sadrzaj>
      <item>NADA HORVAT / - NADA HORVAT</item>
      <item>MONTMONTAŽA dioničko društvo za inženjering i izgradnju, OIB 48696032271</item>
    </izvorni_sadrzaj>
    <derivirana_varijabla naziv="DomainObject.Predmet.StrankaListFormatedOIB_1">
      <item>NADA HORVAT / - NADA HORVAT</item>
      <item>MONTMONTAŽA dioničko društvo za inženjering i izgradnju, OIB 48696032271</item>
    </derivirana_varijabla>
  </DomainObject.Predmet.StrankaListFormatedOIB>
  <DomainObject.Predmet.StrankaListFormatedWithAdress>
    <izvorni_sadrzaj>
      <item>NADA HORVAT / - NADA HORVAT, S.LJUBIĆA VOJVODE 26, 10000 Zagreb</item>
      <item>MONTMONTAŽA dioničko društvo za inženjering i izgradnju, Rakitnica 2, 10000 Zagreb</item>
    </izvorni_sadrzaj>
    <derivirana_varijabla naziv="DomainObject.Predmet.StrankaListFormatedWithAdress_1">
      <item>NADA HORVAT / - NADA HORVAT, S.LJUBIĆA VOJVODE 26, 10000 Zagreb</item>
      <item>MONTMONTAŽA dioničko društvo za inženjering i izgradnju, Rakitnica 2, 10000 Zagreb</item>
    </derivirana_varijabla>
  </DomainObject.Predmet.StrankaListFormatedWithAdress>
  <DomainObject.Predmet.StrankaListFormatedWithAdressOIB>
    <izvorni_sadrzaj>
      <item>NADA HORVAT / - NADA HORVAT, S.LJUBIĆA VOJVODE 26, 10000 Zagreb</item>
      <item>MONTMONTAŽA dioničko društvo za inženjering i izgradnju, OIB 48696032271, Rakitnica 2, 10000 Zagreb</item>
    </izvorni_sadrzaj>
    <derivirana_varijabla naziv="DomainObject.Predmet.StrankaListFormatedWithAdressOIB_1">
      <item>NADA HORVAT / - NADA HORVAT, S.LJUBIĆA VOJVODE 26, 10000 Zagreb</item>
      <item>MONTMONTAŽA dioničko društvo za inženjering i izgradnju, OIB 48696032271, Rakitnica 2, 10000 Zagreb</item>
    </derivirana_varijabla>
  </DomainObject.Predmet.StrankaListFormatedWithAdressOIB>
  <DomainObject.Predmet.StrankaListNazivFormated>
    <izvorni_sadrzaj>
      <item>NADA HORVAT / - NADA HORVAT</item>
      <item>MONTMONTAŽA dioničko društvo za inženjering i izgradnju</item>
    </izvorni_sadrzaj>
    <derivirana_varijabla naziv="DomainObject.Predmet.StrankaListNazivFormated_1">
      <item>NADA HORVAT / - NADA HORVAT</item>
      <item>MONTMONTAŽA dioničko društvo za inženjering i izgradnju</item>
    </derivirana_varijabla>
  </DomainObject.Predmet.StrankaListNazivFormated>
  <DomainObject.Predmet.StrankaListNazivFormatedOIB>
    <izvorni_sadrzaj>
      <item>NADA HORVAT / - NADA HORVAT</item>
      <item>MONTMONTAŽA dioničko društvo za inženjering i izgradnju, OIB 48696032271</item>
    </izvorni_sadrzaj>
    <derivirana_varijabla naziv="DomainObject.Predmet.StrankaListNazivFormatedOIB_1">
      <item>NADA HORVAT / - NADA HORVAT</item>
      <item>MONTMONTAŽA dioničko društvo za inženjering i izgradnju, OIB 48696032271</item>
    </derivirana_varijabla>
  </DomainObject.Predmet.StrankaListNazivFormatedOIB>
  <DomainObject.Predmet.ProtuStrankaListFormated>
    <izvorni_sadrzaj>
      <item>Stečajna masa iza MONTMONTAŽA-PODRUŽNICA LIBIJA, projektiranje, proizvodnja, izgradnja i montaža objekata i postrojenja d.d. zastupanog po punomoćniku NENAD CETINJA</item>
    </izvorni_sadrzaj>
    <derivirana_varijabla naziv="DomainObject.Predmet.ProtuStrankaListFormated_1">
      <item>Stečajna masa iza MONTMONTAŽA-PODRUŽNICA LIBIJA, projektiranje, proizvodnja, izgradnja i montaža objekata i postrojenja d.d. zastupanog po punomoćniku NENAD CETINJA</item>
    </derivirana_varijabla>
  </DomainObject.Predmet.ProtuStrankaListFormated>
  <DomainObject.Predmet.ProtuStrankaListFormatedOIB>
    <izvorni_sadrzaj>
      <item>Stečajna masa iza MONTMONTAŽA-PODRUŽNICA LIBIJA, projektiranje, proizvodnja, izgradnja i montaža objekata i postrojenja d.d., OIB 33042431324 zastupanog po punomoćniku NENAD CETINJA</item>
    </izvorni_sadrzaj>
    <derivirana_varijabla naziv="DomainObject.Predmet.ProtuStrankaListFormatedOIB_1">
      <item>Stečajna masa iza MONTMONTAŽA-PODRUŽNICA LIBIJA, projektiranje, proizvodnja, izgradnja i montaža objekata i postrojenja d.d., OIB 33042431324 zastupanog po punomoćniku NENAD CETINJA</item>
    </derivirana_varijabla>
  </DomainObject.Predmet.ProtuStrankaListFormatedOIB>
  <DomainObject.Predmet.ProtuStrankaListFormatedWithAdress>
    <izvorni_sadrzaj>
      <item>Stečajna masa iza MONTMONTAŽA-PODRUŽNICA LIBIJA, projektiranje, proizvodnja, izgradnja i montaža objekata i postrojenja d.d., Ribnjak 52, 10000 Zagreb zastupanog po punomoćniku NENAD CETINJA</item>
    </izvorni_sadrzaj>
    <derivirana_varijabla naziv="DomainObject.Predmet.ProtuStrankaListFormatedWithAdress_1">
      <item>Stečajna masa iza MONTMONTAŽA-PODRUŽNICA LIBIJA, projektiranje, proizvodnja, izgradnja i montaža objekata i postrojenja d.d., Ribnjak 52, 10000 Zagreb zastupanog po punomoćniku NENAD CETINJA</item>
    </derivirana_varijabla>
  </DomainObject.Predmet.ProtuStrankaListFormatedWithAdress>
  <DomainObject.Predmet.ProtuStrankaListFormatedWithAdressOIB>
    <izvorni_sadrzaj>
      <item>Stečajna masa iza MONTMONTAŽA-PODRUŽNICA LIBIJA, projektiranje, proizvodnja, izgradnja i montaža objekata i postrojenja d.d., OIB 33042431324, Ribnjak 52, 10000 Zagreb zastupanog po punomoćniku NENAD CETINJA</item>
    </izvorni_sadrzaj>
    <derivirana_varijabla naziv="DomainObject.Predmet.ProtuStrankaListFormatedWithAdressOIB_1">
      <item>Stečajna masa iza MONTMONTAŽA-PODRUŽNICA LIBIJA, projektiranje, proizvodnja, izgradnja i montaža objekata i postrojenja d.d., OIB 33042431324, Ribnjak 52, 10000 Zagreb zastupanog po punomoćniku NENAD CETINJA</item>
    </derivirana_varijabla>
  </DomainObject.Predmet.ProtuStrankaListFormatedWithAdressOIB>
  <DomainObject.Predmet.ProtuStrankaListNazivFormated>
    <izvorni_sadrzaj>
      <item>Stečajna masa iza MONTMONTAŽA-PODRUŽNICA LIBIJA, projektiranje, proizvodnja, izgradnja i montaža objekata i postrojenja d.d.</item>
    </izvorni_sadrzaj>
    <derivirana_varijabla naziv="DomainObject.Predmet.ProtuStrankaListNazivFormated_1">
      <item>Stečajna masa iza MONTMONTAŽA-PODRUŽNICA LIBIJA, projektiranje, proizvodnja, izgradnja i montaža objekata i postrojenja d.d.</item>
    </derivirana_varijabla>
  </DomainObject.Predmet.ProtuStrankaListNazivFormated>
  <DomainObject.Predmet.ProtuStrankaListNazivFormatedOIB>
    <izvorni_sadrzaj>
      <item>Stečajna masa iza MONTMONTAŽA-PODRUŽNICA LIBIJA, projektiranje, proizvodnja, izgradnja i montaža objekata i postrojenja d.d., OIB 33042431324</item>
    </izvorni_sadrzaj>
    <derivirana_varijabla naziv="DomainObject.Predmet.ProtuStrankaListNazivFormatedOIB_1">
      <item>Stečajna masa iza MONTMONTAŽA-PODRUŽNICA LIBIJA, projektiranje, proizvodnja, izgradnja i montaža objekata i postrojenja d.d., OIB 33042431324</item>
    </derivirana_varijabla>
  </DomainObject.Predmet.ProtuStrankaListNazivFormatedOIB>
  <DomainObject.Predmet.OstaliListFormated>
    <izvorni_sadrzaj>
      <item>OD GUGIĆ &amp; KOVAČIĆ</item>
      <item>NENAD CETINJA punomoćnik sudionika u postupku Stečajna masa iza MONTMONTAŽA-PODRUŽNICA LIBIJA, projektiranje, proizvodnja, izgradnja i montaža objekata i postrojenja d.d.</item>
    </izvorni_sadrzaj>
    <derivirana_varijabla naziv="DomainObject.Predmet.OstaliListFormated_1">
      <item>OD GUGIĆ &amp; KOVAČIĆ</item>
      <item>NENAD CETINJA punomoćnik sudionika u postupku Stečajna masa iza MONTMONTAŽA-PODRUŽNICA LIBIJA, projektiranje, proizvodnja, izgradnja i montaža objekata i postrojenja d.d.</item>
    </derivirana_varijabla>
  </DomainObject.Predmet.OstaliListFormated>
  <DomainObject.Predmet.OstaliListFormatedOIB>
    <izvorni_sadrzaj>
      <item>OD GUGIĆ &amp; KOVAČIĆ</item>
      <item>NENAD CETINJA punomoćnik sudionika u postupku Stečajna masa iza MONTMONTAŽA-PODRUŽNICA LIBIJA, projektiranje, proizvodnja, izgradnja i montaža objekata i postrojenja d.d.</item>
    </izvorni_sadrzaj>
    <derivirana_varijabla naziv="DomainObject.Predmet.OstaliListFormatedOIB_1">
      <item>OD GUGIĆ &amp; KOVAČIĆ</item>
      <item>NENAD CETINJA punomoćnik sudionika u postupku Stečajna masa iza MONTMONTAŽA-PODRUŽNICA LIBIJA, projektiranje, proizvodnja, izgradnja i montaža objekata i postrojenja d.d.</item>
    </derivirana_varijabla>
  </DomainObject.Predmet.OstaliListFormatedOIB>
  <DomainObject.Predmet.OstaliListFormatedWithAdress>
    <izvorni_sadrzaj>
      <item>OD GUGIĆ &amp; KOVAČIĆ, Radnička c. 52, 10000 Zagreb</item>
      <item>NENAD CETINJA, Horvaćanska 17a/7, 10000 Zagreb punomoćnik sudionika u postupku Stečajna masa iza MONTMONTAŽA-PODRUŽNICA LIBIJA, projektiranje, proizvodnja, izgradnja i montaža objekata i postrojenja d.d.</item>
    </izvorni_sadrzaj>
    <derivirana_varijabla naziv="DomainObject.Predmet.OstaliListFormatedWithAdress_1">
      <item>OD GUGIĆ &amp; KOVAČIĆ, Radnička c. 52, 10000 Zagreb</item>
      <item>NENAD CETINJA, Horvaćanska 17a/7, 10000 Zagreb punomoćnik sudionika u postupku Stečajna masa iza MONTMONTAŽA-PODRUŽNICA LIBIJA, projektiranje, proizvodnja, izgradnja i montaža objekata i postrojenja d.d.</item>
    </derivirana_varijabla>
  </DomainObject.Predmet.OstaliListFormatedWithAdress>
  <DomainObject.Predmet.OstaliListFormatedWithAdressOIB>
    <izvorni_sadrzaj>
      <item>OD GUGIĆ &amp; KOVAČIĆ, Radnička c. 52, 10000 Zagreb</item>
      <item>NENAD CETINJA, Horvaćanska 17a/7, 10000 Zagreb punomoćnik sudionika u postupku Stečajna masa iza MONTMONTAŽA-PODRUŽNICA LIBIJA, projektiranje, proizvodnja, izgradnja i montaža objekata i postrojenja d.d.</item>
    </izvorni_sadrzaj>
    <derivirana_varijabla naziv="DomainObject.Predmet.OstaliListFormatedWithAdressOIB_1">
      <item>OD GUGIĆ &amp; KOVAČIĆ, Radnička c. 52, 10000 Zagreb</item>
      <item>NENAD CETINJA, Horvaćanska 17a/7, 10000 Zagreb punomoćnik sudionika u postupku Stečajna masa iza MONTMONTAŽA-PODRUŽNICA LIBIJA, projektiranje, proizvodnja, izgradnja i montaža objekata i postrojenja d.d.</item>
    </derivirana_varijabla>
  </DomainObject.Predmet.OstaliListFormatedWithAdressOIB>
  <DomainObject.Predmet.OstaliListNazivFormated>
    <izvorni_sadrzaj>
      <item>OD GUGIĆ &amp; KOVAČIĆ</item>
      <item>NENAD CETINJA</item>
    </izvorni_sadrzaj>
    <derivirana_varijabla naziv="DomainObject.Predmet.OstaliListNazivFormated_1">
      <item>OD GUGIĆ &amp; KOVAČIĆ</item>
      <item>NENAD CETINJA</item>
    </derivirana_varijabla>
  </DomainObject.Predmet.OstaliListNazivFormated>
  <DomainObject.Predmet.OstaliListNazivFormatedOIB>
    <izvorni_sadrzaj>
      <item>OD GUGIĆ &amp; KOVAČIĆ</item>
      <item>NENAD CETINJA</item>
    </izvorni_sadrzaj>
    <derivirana_varijabla naziv="DomainObject.Predmet.OstaliListNazivFormatedOIB_1">
      <item>OD GUGIĆ &amp; KOVAČIĆ</item>
      <item>NENAD CETINJA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>St-1083/2002-65</izvorni_sadrzaj>
    <derivirana_varijabla naziv="DomainObject.PoslovniBrojDokumenta_1">St-1083/2002-65</derivirana_varijabla>
  </DomainObject.PoslovniBrojDokumenta>
  <DomainObject.Predmet.StrankaIDrugi>
    <izvorni_sadrzaj>MONTMONTAŽA dioničko društvo za inženjering i izgradnju i dr.</izvorni_sadrzaj>
    <derivirana_varijabla naziv="DomainObject.Predmet.StrankaIDrugi_1">MONTMONTAŽA dioničko društvo za inženjering i izgradnju i dr.</derivirana_varijabla>
  </DomainObject.Predmet.StrankaIDrugi>
  <DomainObject.Predmet.ProtustrankaIDrugi>
    <izvorni_sadrzaj>Stečajna masa iza MONTMONTAŽA-PODRUŽNICA LIBIJA, projektiranje, proizvodnja, izgradnja i montaža objekata i postrojenja d.d.</izvorni_sadrzaj>
    <derivirana_varijabla naziv="DomainObject.Predmet.ProtustrankaIDrugi_1">Stečajna masa iza MONTMONTAŽA-PODRUŽNICA LIBIJA, projektiranje, proizvodnja, izgradnja i montaža objekata i postrojenja d.d.</derivirana_varijabla>
  </DomainObject.Predmet.ProtustrankaIDrugi>
  <DomainObject.Predmet.StrankaIDrugiAdressOIB>
    <izvorni_sadrzaj>MONTMONTAŽA dioničko društvo za inženjering i izgradnju, OIB 48696032271, Rakitnica 2, 10000 Zagreb i dr.</izvorni_sadrzaj>
    <derivirana_varijabla naziv="DomainObject.Predmet.StrankaIDrugiAdressOIB_1">MONTMONTAŽA dioničko društvo za inženjering i izgradnju, OIB 48696032271, Rakitnica 2, 10000 Zagreb i dr.</derivirana_varijabla>
  </DomainObject.Predmet.StrankaIDrugiAdressOIB>
  <DomainObject.Predmet.ProtustrankaIDrugiAdressOIB>
    <izvorni_sadrzaj>Stečajna masa iza MONTMONTAŽA-PODRUŽNICA LIBIJA, projektiranje, proizvodnja, izgradnja i montaža objekata i postrojenja d.d., OIB 33042431324, Ribnjak 52, 10000 Zagreb</izvorni_sadrzaj>
    <derivirana_varijabla naziv="DomainObject.Predmet.ProtustrankaIDrugiAdressOIB_1">Stečajna masa iza MONTMONTAŽA-PODRUŽNICA LIBIJA, projektiranje, proizvodnja, izgradnja i montaža objekata i postrojenja d.d., OIB 33042431324, Ribnjak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ožujka 2003.</izvorni_sadrzaj>
    <derivirana_varijabla naziv="DomainObject.Predmet.OdlukaRjesenje.DatumDonosenjaOdluke_1">19. ožujka 2003.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St-1083/2002-0</izvorni_sadrzaj>
    <derivirana_varijabla naziv="DomainObject.Predmet.OdlukaRjesenje.Oznaka_1">St-1083/2002-0</derivirana_varijabla>
  </DomainObject.Predmet.OdlukaRjesenje.Oznaka>
  <DomainObject.Predmet.SudioniciListNaziv>
    <izvorni_sadrzaj>
      <item>NADA HORVAT / - NADA HORVAT</item>
      <item>Stečajna masa iza MONTMONTAŽA-PODRUŽNICA LIBIJA, projektiranje, proizvodnja, izgradnja i montaža objekata i postrojenja d.d.</item>
      <item>MONTMONTAŽA dioničko društvo za inženjering i izgradnju</item>
      <item>OD GUGIĆ &amp; KOVAČIĆ</item>
      <item>NENAD CETINJA</item>
    </izvorni_sadrzaj>
    <derivirana_varijabla naziv="DomainObject.Predmet.SudioniciListNaziv_1">
      <item>NADA HORVAT / - NADA HORVAT</item>
      <item>Stečajna masa iza MONTMONTAŽA-PODRUŽNICA LIBIJA, projektiranje, proizvodnja, izgradnja i montaža objekata i postrojenja d.d.</item>
      <item>MONTMONTAŽA dioničko društvo za inženjering i izgradnju</item>
      <item>OD GUGIĆ &amp; KOVAČIĆ</item>
      <item>NENAD CETINJA</item>
    </derivirana_varijabla>
  </DomainObject.Predmet.SudioniciListNaziv>
  <DomainObject.Predmet.SudioniciListAdressOIB>
    <izvorni_sadrzaj>
      <item>NADA HORVAT / - NADA HORVAT, S.LJUBIĆA VOJVODE 26,10000 Zagreb</item>
      <item>Stečajna masa iza MONTMONTAŽA-PODRUŽNICA LIBIJA, projektiranje, proizvodnja, izgradnja i montaža objekata i postrojenja d.d., OIB 33042431324, Ribnjak 52,10000 Zagreb</item>
      <item>MONTMONTAŽA dioničko društvo za inženjering i izgradnju, OIB 48696032271, Rakitnica 2,10000 Zagreb</item>
      <item>OD GUGIĆ &amp; KOVAČIĆ, Radnička c. 52,10000 Zagreb</item>
      <item>NENAD CETINJA, Horvaćanska 17a/7,10000 Zagreb</item>
    </izvorni_sadrzaj>
    <derivirana_varijabla naziv="DomainObject.Predmet.SudioniciListAdressOIB_1">
      <item>NADA HORVAT / - NADA HORVAT, S.LJUBIĆA VOJVODE 26,10000 Zagreb</item>
      <item>Stečajna masa iza MONTMONTAŽA-PODRUŽNICA LIBIJA, projektiranje, proizvodnja, izgradnja i montaža objekata i postrojenja d.d., OIB 33042431324, Ribnjak 52,10000 Zagreb</item>
      <item>MONTMONTAŽA dioničko društvo za inženjering i izgradnju, OIB 48696032271, Rakitnica 2,10000 Zagreb</item>
      <item>OD GUGIĆ &amp; KOVAČIĆ, Radnička c. 52,10000 Zagreb</item>
      <item>NENAD CETINJA, Horvaćanska 17a/7,10000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33042431324</item>
      <item>, OIB 48696032271</item>
      <item>, OIB null</item>
      <item>, OIB null</item>
    </izvorni_sadrzaj>
    <derivirana_varijabla naziv="DomainObject.Predmet.SudioniciListNazivOIB_1">
      <item>, OIB null</item>
      <item>, OIB 33042431324</item>
      <item>, OIB 48696032271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4</properties:Pages>
  <properties:Words>1297</properties:Words>
  <properties:Characters>7165</properties:Characters>
  <properties:Lines>184</properties:Lines>
  <properties:Paragraphs>64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2016-11-04T13:39:00Z</dcterms:created>
  <dc:creator>radicn</dc:creator>
  <cp:lastModifiedBy>Tatjana Slaviček</cp:lastModifiedBy>
  <cp:lastPrinted>2016-11-04T13:30:00Z</cp:lastPrinted>
  <dcterms:modified xmlns:xsi="http://www.w3.org/2001/XMLSchema-instance" xsi:type="dcterms:W3CDTF">2016-11-04T13:45:00Z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St-1083/2002-65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