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73bc5" w14:paraId="3773bc5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 xml:space="preserve">Trgovački sud u Splitu, po stečajnoj sutkinji Ani Golub </w:t>
      </w:r>
      <w:proofErr w:type="spellStart"/>
      <w:r w:rsidRPr="00DE2B55">
        <w:rPr>
          <w:rFonts w:eastAsiaTheme="minorHAnsi"/>
          <w:lang w:eastAsia="en-US"/>
        </w:rPr>
        <w:t>Gruić</w:t>
      </w:r>
      <w:proofErr w:type="spellEnd"/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 xml:space="preserve">kom </w:t>
      </w:r>
      <w:r w:rsidR="00107075">
        <w:t xml:space="preserve"> </w:t>
      </w:r>
      <w:r w:rsidR="001F5341">
        <w:t>BOŠNJAK GRUPA LAV d.o.o.</w:t>
      </w:r>
      <w:r w:rsidR="00267281">
        <w:t>,</w:t>
      </w:r>
      <w:r w:rsidR="001F5341">
        <w:t xml:space="preserve"> OIB:04998498652, Split, Hrvojeva 12, </w:t>
      </w:r>
      <w:r w:rsidR="00267281">
        <w:t xml:space="preserve"> </w:t>
      </w:r>
      <w:r w:rsidR="00A25B81">
        <w:t xml:space="preserve">dana </w:t>
      </w:r>
      <w:r w:rsidR="00107075">
        <w:t>1.</w:t>
      </w:r>
      <w:r w:rsidR="007F76DC">
        <w:t xml:space="preserve"> </w:t>
      </w:r>
      <w:r w:rsidR="00107075">
        <w:t xml:space="preserve">prosinca </w:t>
      </w:r>
      <w:r w:rsidR="00135B11">
        <w:t>2016. godine,</w:t>
      </w:r>
      <w:r w:rsidR="00267281">
        <w:t xml:space="preserve"> </w:t>
      </w:r>
      <w:r w:rsidR="00135B11">
        <w:t xml:space="preserve">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  <w:r w:rsidR="001F5341">
        <w:t xml:space="preserve"> 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>I. Dužnik</w:t>
      </w:r>
      <w:r w:rsidR="001F5341">
        <w:t xml:space="preserve"> </w:t>
      </w:r>
      <w:r w:rsidR="001F5341" w:rsidRPr="001F5341">
        <w:t>BOŠNJAK GRUPA LAV d.o.o., OIB:04998498652, Split, Hrvojeva 12</w:t>
      </w:r>
      <w:r w:rsidR="006B3ED2">
        <w:t xml:space="preserve">, </w:t>
      </w:r>
      <w:r>
        <w:t>na dan</w:t>
      </w:r>
      <w:r w:rsidR="001F5341">
        <w:t xml:space="preserve"> 31.</w:t>
      </w:r>
      <w:r w:rsidR="007F76DC">
        <w:t xml:space="preserve"> </w:t>
      </w:r>
      <w:r w:rsidR="001F5341">
        <w:t>svibnja 2016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107075">
        <w:t xml:space="preserve"> </w:t>
      </w:r>
      <w:r w:rsidR="00267281">
        <w:t>u neprekinutom razdoblju od 120</w:t>
      </w:r>
      <w:r w:rsidR="008A558F" w:rsidRPr="008A558F">
        <w:t xml:space="preserve"> dana, u ukupnom iznosu od </w:t>
      </w:r>
      <w:r w:rsidR="001F5341">
        <w:t xml:space="preserve"> 25.775,03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107075">
        <w:t>1.</w:t>
      </w:r>
      <w:r w:rsidR="007F76DC">
        <w:t xml:space="preserve"> </w:t>
      </w:r>
      <w:r w:rsidR="00107075">
        <w:t xml:space="preserve">prosinca </w:t>
      </w:r>
      <w:r w:rsidR="00135B11">
        <w:t>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1F5341">
      <w:t>1347</w:t>
    </w:r>
    <w:r w:rsidR="00BF1961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07075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1F5341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67281"/>
    <w:rsid w:val="00270A8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11C18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7F76DC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04178"/>
    <w:rsid w:val="00A11CD5"/>
    <w:rsid w:val="00A25B81"/>
    <w:rsid w:val="00A3187C"/>
    <w:rsid w:val="00A325F9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2E52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1836"/>
    <w:rsid w:val="00C3675A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1347</izvorni_sadrzaj>
    <derivirana_varijabla naziv="DomainObject.Predmet.Broj_1">1347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St-1347/2016</izvorni_sadrzaj>
    <derivirana_varijabla naziv="DomainObject.Predmet.OznakaBroj_1">St-1347/2016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BOŠNJAK GRUPA LAV d.o.o.za hotelijerstvo i usluge</izvorni_sadrzaj>
    <derivirana_varijabla naziv="DomainObject.Predmet.ProtustrankaFormated_1">  BOŠNJAK GRUPA LAV d.o.o.za hotelijerstvo i usluge</derivirana_varijabla>
  </DomainObject.Predmet.ProtustrankaFormated>
  <DomainObject.Predmet.ProtustrankaFormatedOIB>
    <izvorni_sadrzaj>  BOŠNJAK GRUPA LAV d.o.o.za hotelijerstvo i usluge, OIB 04998498652</izvorni_sadrzaj>
    <derivirana_varijabla naziv="DomainObject.Predmet.ProtustrankaFormatedOIB_1">  BOŠNJAK GRUPA LAV d.o.o.za hotelijerstvo i usluge, OIB 04998498652</derivirana_varijabla>
  </DomainObject.Predmet.ProtustrankaFormatedOIB>
  <DomainObject.Predmet.ProtustrankaFormatedWithAdress>
    <izvorni_sadrzaj> BOŠNJAK GRUPA LAV d.o.o.za hotelijerstvo i usluge, Hrvojeva 12, 21000 Split</izvorni_sadrzaj>
    <derivirana_varijabla naziv="DomainObject.Predmet.ProtustrankaFormatedWithAdress_1"> BOŠNJAK GRUPA LAV d.o.o.za hotelijerstvo i usluge, Hrvojeva 12, 21000 Split</derivirana_varijabla>
  </DomainObject.Predmet.ProtustrankaFormatedWithAdress>
  <DomainObject.Predmet.ProtustrankaFormatedWithAdressOIB>
    <izvorni_sadrzaj> BOŠNJAK GRUPA LAV d.o.o.za hotelijerstvo i usluge, OIB 04998498652, Hrvojeva 12, 21000 Split</izvorni_sadrzaj>
    <derivirana_varijabla naziv="DomainObject.Predmet.ProtustrankaFormatedWithAdressOIB_1"> BOŠNJAK GRUPA LAV d.o.o.za hotelijerstvo i usluge, OIB 04998498652, Hrvojeva 12, 21000 Split</derivirana_varijabla>
  </DomainObject.Predmet.ProtustrankaFormatedWithAdressOIB>
  <DomainObject.Predmet.ProtustrankaWithAdress>
    <izvorni_sadrzaj>BOŠNJAK GRUPA LAV d.o.o.za hotelijerstvo i usluge Hrvojeva 12, 21000 Split</izvorni_sadrzaj>
    <derivirana_varijabla naziv="DomainObject.Predmet.ProtustrankaWithAdress_1">BOŠNJAK GRUPA LAV d.o.o.za hotelijerstvo i usluge Hrvojeva 12, 21000 Split</derivirana_varijabla>
  </DomainObject.Predmet.ProtustrankaWithAdress>
  <DomainObject.Predmet.ProtustrankaWithAdressOIB>
    <izvorni_sadrzaj>BOŠNJAK GRUPA LAV d.o.o.za hotelijerstvo i usluge, OIB 04998498652, Hrvojeva 12, 21000 Split</izvorni_sadrzaj>
    <derivirana_varijabla naziv="DomainObject.Predmet.ProtustrankaWithAdressOIB_1">BOŠNJAK GRUPA LAV d.o.o.za hotelijerstvo i usluge, OIB 04998498652, Hrvojeva 12, 21000 Split</derivirana_varijabla>
  </DomainObject.Predmet.ProtustrankaWithAdressOIB>
  <DomainObject.Predmet.ProtustrankaNazivFormated>
    <izvorni_sadrzaj>BOŠNJAK GRUPA LAV d.o.o.za hotelijerstvo i usluge</izvorni_sadrzaj>
    <derivirana_varijabla naziv="DomainObject.Predmet.ProtustrankaNazivFormated_1">BOŠNJAK GRUPA LAV d.o.o.za hotelijerstvo i usluge</derivirana_varijabla>
  </DomainObject.Predmet.ProtustrankaNazivFormated>
  <DomainObject.Predmet.ProtustrankaNazivFormatedOIB>
    <izvorni_sadrzaj>BOŠNJAK GRUPA LAV d.o.o.za hotelijerstvo i usluge, OIB 04998498652</izvorni_sadrzaj>
    <derivirana_varijabla naziv="DomainObject.Predmet.ProtustrankaNazivFormatedOIB_1">BOŠNJAK GRUPA LAV d.o.o.za hotelijerstvo i usluge, OIB 04998498652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25775.03</izvorni_sadrzaj>
    <derivirana_varijabla naziv="DomainObject.Predmet.TrenutnaVrijednost_1">25775.03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BOŠNJAK GRUPA LAV d.o.o.za hotelijerstvo i usluge</item>
    </izvorni_sadrzaj>
    <derivirana_varijabla naziv="DomainObject.Predmet.ProtuStrankaListFormated_1">
      <item>BOŠNJAK GRUPA LAV d.o.o.za hotelijerstvo i usluge</item>
    </derivirana_varijabla>
  </DomainObject.Predmet.ProtuStrankaListFormated>
  <DomainObject.Predmet.ProtuStrankaListFormatedOIB>
    <izvorni_sadrzaj>
      <item>BOŠNJAK GRUPA LAV d.o.o.za hotelijerstvo i usluge, OIB 04998498652</item>
    </izvorni_sadrzaj>
    <derivirana_varijabla naziv="DomainObject.Predmet.ProtuStrankaListFormatedOIB_1">
      <item>BOŠNJAK GRUPA LAV d.o.o.za hotelijerstvo i usluge, OIB 04998498652</item>
    </derivirana_varijabla>
  </DomainObject.Predmet.ProtuStrankaListFormatedOIB>
  <DomainObject.Predmet.ProtuStrankaListFormatedWithAdress>
    <izvorni_sadrzaj>
      <item>BOŠNJAK GRUPA LAV d.o.o.za hotelijerstvo i usluge, Hrvojeva 12, 21000 Split</item>
    </izvorni_sadrzaj>
    <derivirana_varijabla naziv="DomainObject.Predmet.ProtuStrankaListFormatedWithAdress_1">
      <item>BOŠNJAK GRUPA LAV d.o.o.za hotelijerstvo i usluge, Hrvojeva 12, 21000 Split</item>
    </derivirana_varijabla>
  </DomainObject.Predmet.ProtuStrankaListFormatedWithAdress>
  <DomainObject.Predmet.ProtuStrankaListFormatedWithAdressOIB>
    <izvorni_sadrzaj>
      <item>BOŠNJAK GRUPA LAV d.o.o.za hotelijerstvo i usluge, OIB 04998498652, Hrvojeva 12, 21000 Split</item>
    </izvorni_sadrzaj>
    <derivirana_varijabla naziv="DomainObject.Predmet.ProtuStrankaListFormatedWithAdressOIB_1">
      <item>BOŠNJAK GRUPA LAV d.o.o.za hotelijerstvo i usluge, OIB 04998498652, Hrvojeva 12, 21000 Split</item>
    </derivirana_varijabla>
  </DomainObject.Predmet.ProtuStrankaListFormatedWithAdressOIB>
  <DomainObject.Predmet.ProtuStrankaListNazivFormated>
    <izvorni_sadrzaj>
      <item>BOŠNJAK GRUPA LAV d.o.o.za hotelijerstvo i usluge</item>
    </izvorni_sadrzaj>
    <derivirana_varijabla naziv="DomainObject.Predmet.ProtuStrankaListNazivFormated_1">
      <item>BOŠNJAK GRUPA LAV d.o.o.za hotelijerstvo i usluge</item>
    </derivirana_varijabla>
  </DomainObject.Predmet.ProtuStrankaListNazivFormated>
  <DomainObject.Predmet.ProtuStrankaListNazivFormatedOIB>
    <izvorni_sadrzaj>
      <item>BOŠNJAK GRUPA LAV d.o.o.za hotelijerstvo i usluge, OIB 04998498652</item>
    </izvorni_sadrzaj>
    <derivirana_varijabla naziv="DomainObject.Predmet.ProtuStrankaListNazivFormatedOIB_1">
      <item>BOŠNJAK GRUPA LAV d.o.o.za hotelijerstvo i usluge, OIB 04998498652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BOŠNJAK GRUPA LAV d.o.o.za hotelijerstvo i usluge</izvorni_sadrzaj>
    <derivirana_varijabla naziv="DomainObject.Predmet.ProtustrankaIDrugi_1">BOŠNJAK GRUPA LAV d.o.o.za hotelijerstvo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BOŠNJAK GRUPA LAV d.o.o.za hotelijerstvo i usluge, OIB 04998498652, Hrvojeva 12, 21000 Split</izvorni_sadrzaj>
    <derivirana_varijabla naziv="DomainObject.Predmet.ProtustrankaIDrugiAdressOIB_1">BOŠNJAK GRUPA LAV d.o.o.za hotelijerstvo i usluge, OIB 04998498652, Hrvojeva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BOŠNJAK GRUPA LAV d.o.o.za hotelijerstvo i usluge</item>
      <item>FINANCIJSKA AGENCIJA, RC SPLIT</item>
    </izvorni_sadrzaj>
    <derivirana_varijabla naziv="DomainObject.Predmet.SudioniciListNaziv_1">
      <item>BOŠNJAK GRUPA LAV d.o.o.za hotelijerstvo i usluge</item>
      <item>FINANCIJSKA AGENCIJA, RC SPLIT</item>
    </derivirana_varijabla>
  </DomainObject.Predmet.SudioniciListNaziv>
  <DomainObject.Predmet.SudioniciListAdressOIB>
    <izvorni_sadrzaj>
      <item>BOŠNJAK GRUPA LAV d.o.o.za hotelijerstvo i usluge, OIB 04998498652, Hrvojeva 12,21000 Split</item>
      <item>FINANCIJSKA AGENCIJA, RC SPLIT, OIB 85821130368, Mažuranićevo šetalište 24 b,21000 Split</item>
    </izvorni_sadrzaj>
    <derivirana_varijabla naziv="DomainObject.Predmet.SudioniciListAdressOIB_1">
      <item>BOŠNJAK GRUPA LAV d.o.o.za hotelijerstvo i usluge, OIB 04998498652, Hrvojeva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04998498652</item>
      <item>, OIB 85821130368</item>
    </izvorni_sadrzaj>
    <derivirana_varijabla naziv="DomainObject.Predmet.SudioniciListNazivOIB_1">
      <item>, OIB 04998498652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B18B5C-995C-4A94-9D0F-D287ADF263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1815</properties:Characters>
  <properties:Lines>37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2016-11-30T13:14:00Z</dcterms:created>
  <dc:creator>nmarkovic</dc:creator>
  <cp:lastModifiedBy>Ana Golub Gruić</cp:lastModifiedBy>
  <cp:lastPrinted>2016-11-15T08:31:00Z</cp:lastPrinted>
  <dcterms:modified xmlns:xsi="http://www.w3.org/2001/XMLSchema-instance" xsi:type="dcterms:W3CDTF">2016-12-01T08:04:00Z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