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2ca0" w14:paraId="8f82ca0" w:rsidRDefault="007A7562" w:rsidP="007A7562" w:rsidR="007A7562">
      <w:pPr>
        <w:pStyle w:val="Zaglavlje"/>
        <w15:collapsed w:val="false"/>
      </w:pPr>
      <w:bookmarkStart w:name="_GoBack" w:id="0"/>
      <w:bookmarkEnd w:id="0"/>
    </w:p>
    <w:p w:rsidRDefault="007A7562" w:rsidP="007A7562" w:rsidR="007A756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A7562" w:rsidP="007A7562" w:rsidR="007A756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A7562" w:rsidP="007A7562" w:rsidR="007A756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A7562" w:rsidP="007A7562" w:rsidR="007A7562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A7562" w:rsidP="007A7562" w:rsidR="007A7562">
      <w:pPr>
        <w:pStyle w:val="Zaglavlje"/>
        <w:jc w:val="left"/>
      </w:pPr>
    </w:p>
    <w:p w:rsidRDefault="007A7562" w:rsidP="007A7562" w:rsidR="007A7562">
      <w:pPr>
        <w:pStyle w:val="Zaglavlje"/>
        <w:jc w:val="center"/>
      </w:pPr>
      <w:r>
        <w:t>Z A K LJ U Č A K</w:t>
      </w:r>
    </w:p>
    <w:p w:rsidRDefault="007A7562" w:rsidP="007A7562" w:rsidR="007A7562">
      <w:pPr>
        <w:spacing w:lineRule="auto" w:line="240" w:after="0"/>
      </w:pPr>
    </w:p>
    <w:p w:rsidRDefault="007A7562" w:rsidP="007A7562" w:rsidR="007A7562">
      <w:pPr>
        <w:spacing w:lineRule="auto" w:line="24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KUGLA j.d.o.o., OIB: 09571031775 sa sjedištem u Ulica Ivana </w:t>
      </w:r>
      <w:proofErr w:type="spellStart"/>
      <w:r>
        <w:t>Zakmardija</w:t>
      </w:r>
      <w:proofErr w:type="spellEnd"/>
      <w:r>
        <w:t xml:space="preserve"> </w:t>
      </w:r>
      <w:proofErr w:type="spellStart"/>
      <w:r>
        <w:t>Dijankovečkog</w:t>
      </w:r>
      <w:proofErr w:type="spellEnd"/>
      <w:r>
        <w:t xml:space="preserve"> 16, Križevci, dana 22. rujna 2016.               </w:t>
      </w:r>
    </w:p>
    <w:p w:rsidRDefault="007A7562" w:rsidP="007A7562" w:rsidR="007A7562">
      <w:pPr>
        <w:spacing w:lineRule="auto" w:line="240" w:after="0"/>
      </w:pPr>
    </w:p>
    <w:p w:rsidRDefault="007A7562" w:rsidP="007A7562" w:rsidR="007A7562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A7562" w:rsidP="007A7562" w:rsidR="007A7562">
      <w:pPr>
        <w:spacing w:lineRule="auto" w:line="240" w:after="0"/>
        <w:jc w:val="center"/>
      </w:pPr>
    </w:p>
    <w:p w:rsidRDefault="007A7562" w:rsidP="007A7562" w:rsidR="007A7562">
      <w:pPr>
        <w:spacing w:lineRule="auto" w:line="240" w:after="0"/>
        <w:jc w:val="center"/>
      </w:pPr>
    </w:p>
    <w:p w:rsidRDefault="007A7562" w:rsidP="007A7562" w:rsidR="007A7562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KUGLA j.d.o.o., OIB: 09571031775 sa sjedištem u Ulica Ivana </w:t>
      </w:r>
      <w:proofErr w:type="spellStart"/>
      <w:r>
        <w:t>Zakmardija</w:t>
      </w:r>
      <w:proofErr w:type="spellEnd"/>
      <w:r>
        <w:t xml:space="preserve"> </w:t>
      </w:r>
      <w:proofErr w:type="spellStart"/>
      <w:r>
        <w:t>Dijankovečkog</w:t>
      </w:r>
      <w:proofErr w:type="spellEnd"/>
      <w:r>
        <w:t xml:space="preserve"> 16, Križevci, Ani Šarić, OIB: </w:t>
      </w:r>
      <w:r w:rsidR="00AD3AAE">
        <w:t>25325261119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A7562" w:rsidP="007A7562" w:rsidR="007A7562">
      <w:pPr>
        <w:spacing w:lineRule="auto" w:line="240" w:after="0"/>
        <w:jc w:val="both"/>
      </w:pPr>
    </w:p>
    <w:p w:rsidRDefault="007A7562" w:rsidP="007A7562" w:rsidR="007A7562">
      <w:pPr>
        <w:spacing w:lineRule="auto" w:line="240" w:after="0"/>
        <w:jc w:val="both"/>
      </w:pPr>
      <w:r>
        <w:t>1. nekretnina i pokretnina dužnika</w:t>
      </w:r>
    </w:p>
    <w:p w:rsidRDefault="007A7562" w:rsidP="007A7562" w:rsidR="007A7562">
      <w:pPr>
        <w:spacing w:lineRule="auto" w:line="240" w:after="0"/>
        <w:jc w:val="both"/>
      </w:pPr>
      <w:r>
        <w:t>2. imovinskih prava dužnika na tuđim stvarima</w:t>
      </w:r>
    </w:p>
    <w:p w:rsidRDefault="007A7562" w:rsidP="007A7562" w:rsidR="007A7562">
      <w:pPr>
        <w:spacing w:lineRule="auto" w:line="240" w:after="0"/>
        <w:jc w:val="both"/>
      </w:pPr>
      <w:r>
        <w:t>3. novčanih i nenovčanih tražbina dužnika</w:t>
      </w:r>
    </w:p>
    <w:p w:rsidRDefault="007A7562" w:rsidP="007A7562" w:rsidR="007A7562">
      <w:pPr>
        <w:spacing w:lineRule="auto" w:line="240" w:after="0"/>
        <w:jc w:val="both"/>
      </w:pPr>
      <w:r>
        <w:t>4. drugih prava koja čine imovinu dužnika</w:t>
      </w:r>
    </w:p>
    <w:p w:rsidRDefault="007A7562" w:rsidP="007A7562" w:rsidR="007A7562">
      <w:pPr>
        <w:spacing w:lineRule="auto" w:line="240" w:after="0"/>
        <w:jc w:val="both"/>
      </w:pPr>
      <w:r>
        <w:t>5. novčanih sredstava na računima</w:t>
      </w:r>
    </w:p>
    <w:p w:rsidRDefault="007A7562" w:rsidP="007A7562" w:rsidR="007A7562">
      <w:pPr>
        <w:spacing w:lineRule="auto" w:line="240" w:after="0"/>
        <w:jc w:val="both"/>
      </w:pPr>
      <w:r>
        <w:t>6. druge imovine dužnika</w:t>
      </w:r>
    </w:p>
    <w:p w:rsidRDefault="007A7562" w:rsidP="007A7562" w:rsidR="007A7562">
      <w:pPr>
        <w:spacing w:lineRule="auto" w:line="240" w:after="0"/>
        <w:jc w:val="both"/>
      </w:pPr>
      <w:r>
        <w:t>7. obveza dužnika unesenih u njegove poslovne knjige</w:t>
      </w:r>
    </w:p>
    <w:p w:rsidRDefault="007A7562" w:rsidP="007A7562" w:rsidR="007A7562">
      <w:pPr>
        <w:spacing w:lineRule="auto" w:line="240" w:after="0"/>
        <w:jc w:val="both"/>
      </w:pPr>
      <w:r>
        <w:t>8. drugih novčanih i nenovčanih obveza dužnika</w:t>
      </w:r>
    </w:p>
    <w:p w:rsidRDefault="007A7562" w:rsidP="007A7562" w:rsidR="007A7562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A7562" w:rsidP="007A7562" w:rsidR="007A7562">
      <w:pPr>
        <w:spacing w:lineRule="auto" w:line="240" w:after="0"/>
        <w:jc w:val="both"/>
      </w:pPr>
      <w:r>
        <w:t>10. izlučnih prava</w:t>
      </w:r>
    </w:p>
    <w:p w:rsidRDefault="007A7562" w:rsidP="007A7562" w:rsidR="007A7562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A7562" w:rsidP="007A7562" w:rsidR="007A7562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A7562" w:rsidP="007A7562" w:rsidR="007A7562">
      <w:pPr>
        <w:spacing w:lineRule="auto" w:line="240" w:after="0"/>
        <w:jc w:val="both"/>
      </w:pPr>
    </w:p>
    <w:p w:rsidRDefault="007A7562" w:rsidP="007A7562" w:rsidR="007A7562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A7562" w:rsidP="007A7562" w:rsidR="007A7562">
      <w:pPr>
        <w:spacing w:lineRule="auto" w:line="240" w:after="0"/>
        <w:jc w:val="both"/>
      </w:pPr>
    </w:p>
    <w:p w:rsidRDefault="007A7562" w:rsidP="007A7562" w:rsidR="007A7562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7A7562" w:rsidP="007A7562" w:rsidR="007A7562">
      <w:pPr>
        <w:pStyle w:val="Odlomakpopisa"/>
        <w:spacing w:lineRule="auto" w:line="240" w:after="0"/>
      </w:pPr>
    </w:p>
    <w:p w:rsidRDefault="007A7562" w:rsidP="007A7562" w:rsidR="007A7562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A7562" w:rsidP="007A7562" w:rsidR="007A7562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A7562" w:rsidP="007A7562" w:rsidR="007A7562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A7562" w:rsidP="007A7562" w:rsidR="007A7562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06. rujna 2016. u Očevidniku redoslijeda osnova za plaćanje ima evidentirane neizvršene osnove za plaćanje u ukupnom iznosu od 118.498,89 kn te da dužnik ima 9 zaposlenih.</w:t>
      </w:r>
    </w:p>
    <w:p w:rsidRDefault="007A7562" w:rsidP="007A7562" w:rsidR="007A7562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7562" w:rsidP="007A7562" w:rsidR="007A7562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A7562" w:rsidP="007A7562" w:rsidR="007A7562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7562" w:rsidP="007A7562" w:rsidR="007A7562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22. rujna 2016.</w:t>
      </w:r>
    </w:p>
    <w:p w:rsidRDefault="007A7562" w:rsidP="007A7562" w:rsidR="007A7562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A7562" w:rsidP="007A7562" w:rsidR="007A7562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A7562" w:rsidP="007A7562" w:rsidR="007A7562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A7562" w:rsidR="007A7562">
        <w:trPr>
          <w:trHeight w:val="2009"/>
        </w:trPr>
        <w:tc>
          <w:tcPr>
            <w:tcW w:type="dxa" w:w="4928"/>
          </w:tcPr>
          <w:p w:rsidRDefault="007A7562" w:rsidR="007A7562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A7562" w:rsidR="007A7562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A7562" w:rsidR="007A7562">
            <w:pPr>
              <w:jc w:val="center"/>
              <w:rPr>
                <w:lang w:eastAsia="hr-HR"/>
              </w:rPr>
            </w:pPr>
          </w:p>
          <w:p w:rsidRDefault="007A7562" w:rsidR="007A7562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7A7562" w:rsidR="007A7562">
            <w:pPr>
              <w:jc w:val="center"/>
              <w:rPr>
                <w:lang w:eastAsia="hr-HR"/>
              </w:rPr>
            </w:pPr>
          </w:p>
          <w:p w:rsidRDefault="007A7562" w:rsidR="007A7562">
            <w:pPr>
              <w:rPr>
                <w:lang w:eastAsia="hr-HR"/>
              </w:rPr>
            </w:pPr>
          </w:p>
          <w:p w:rsidRDefault="007A7562" w:rsidR="007A7562">
            <w:pPr>
              <w:jc w:val="center"/>
              <w:rPr>
                <w:lang w:eastAsia="hr-HR"/>
              </w:rPr>
            </w:pPr>
          </w:p>
        </w:tc>
      </w:tr>
    </w:tbl>
    <w:p w:rsidRDefault="007A7562" w:rsidP="007A7562" w:rsidR="007A7562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7562" w:rsidP="007A7562" w:rsidR="007A7562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A7562" w:rsidP="007A7562" w:rsidR="007A7562">
      <w:pPr>
        <w:spacing w:lineRule="auto" w:line="240" w:after="0"/>
        <w:jc w:val="both"/>
      </w:pPr>
      <w:r>
        <w:t>UPUTA O PRAVNOM LIJEKU :</w:t>
      </w:r>
    </w:p>
    <w:p w:rsidRDefault="007A7562" w:rsidP="007A7562" w:rsidR="007A7562">
      <w:pPr>
        <w:spacing w:lineRule="auto" w:line="240" w:after="0"/>
        <w:jc w:val="both"/>
      </w:pPr>
      <w:r>
        <w:t>Protiv ovoga zaključka žalba nije dopuštena (čl. 19. st. 7. SZ-a).</w:t>
      </w:r>
    </w:p>
    <w:p w:rsidRDefault="007A7562" w:rsidP="007A7562" w:rsidR="007A7562">
      <w:pPr>
        <w:spacing w:lineRule="auto" w:line="240" w:after="0"/>
        <w:jc w:val="both"/>
      </w:pPr>
    </w:p>
    <w:p w:rsidRDefault="007A7562" w:rsidP="007A7562" w:rsidR="007A7562">
      <w:pPr>
        <w:spacing w:lineRule="auto" w:line="240" w:after="0"/>
        <w:jc w:val="both"/>
      </w:pPr>
      <w:r>
        <w:t>DNA:</w:t>
      </w:r>
    </w:p>
    <w:p w:rsidRDefault="007A7562" w:rsidP="007A7562" w:rsidR="007A7562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 dužnika, A</w:t>
      </w:r>
      <w:r w:rsidR="00091C19">
        <w:t>na</w:t>
      </w:r>
      <w:r>
        <w:t xml:space="preserve"> Šarić, Ivana </w:t>
      </w:r>
      <w:proofErr w:type="spellStart"/>
      <w:r>
        <w:t>Zakmardija</w:t>
      </w:r>
      <w:proofErr w:type="spellEnd"/>
      <w:r>
        <w:t xml:space="preserve"> </w:t>
      </w:r>
      <w:proofErr w:type="spellStart"/>
      <w:r>
        <w:t>Dijankovečkog</w:t>
      </w:r>
      <w:proofErr w:type="spellEnd"/>
      <w:r>
        <w:t xml:space="preserve"> 16, Križevci</w:t>
      </w:r>
    </w:p>
    <w:p w:rsidRDefault="007A7562" w:rsidP="007A7562" w:rsidR="007A7562">
      <w:pPr>
        <w:spacing w:lineRule="auto" w:line="240" w:after="0"/>
        <w:jc w:val="both"/>
      </w:pPr>
      <w:r>
        <w:t>2. e-Oglasna ploča suda</w:t>
      </w:r>
    </w:p>
    <w:p w:rsidRDefault="007A7562" w:rsidP="007A7562" w:rsidR="007A7562">
      <w:pPr>
        <w:spacing w:lineRule="auto" w:line="240" w:after="0"/>
        <w:jc w:val="both"/>
      </w:pPr>
    </w:p>
    <w:p w:rsidRDefault="007A7562" w:rsidP="007A7562" w:rsidR="007A7562"/>
    <w:p w:rsidRDefault="00DA0242" w:rsidP="007A7562" w:rsidR="00DA0242" w:rsidRPr="007A7562"/>
    <w:sectPr w:rsidSect="0032366B" w:rsidR="00DA0242" w:rsidRPr="007A756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62" w:rsidR="008333A9">
    <w:pPr>
      <w:pStyle w:val="Zaglavlje"/>
    </w:pPr>
    <w:r>
      <w:rPr>
        <w:rStyle w:val="PozadinaSvijetloCrvena"/>
        <w:shd w:fill="auto" w:color="auto" w:val="clear"/>
      </w:rPr>
      <w:t>Poslovni broj: 4 St-1008/16-3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1C19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562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5D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AAE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2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CC3"/>
    <w:rsid w:val="00FB22EA"/>
    <w:rsid w:val="00FB2C81"/>
    <w:rsid w:val="00FB3483"/>
    <w:rsid w:val="00FB434E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A7562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A7562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85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St-1008/2016-3</izvorni_sadrzaj>
    <derivirana_varijabla naziv="DomainObject.Oznaka_1">St-1008/2016-3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 jednostavno društvo s ograničenom odgovornošću za proizvodnju, trgovinu i usluge zastupanog po punomoćniku Ivan Šarić</izvorni_sadrzaj>
    <derivirana_varijabla naziv="DomainObject.Predmet.ProtustrankaFormated_1">  KUGLA jednostavno društvo s ograničenom odgovornošću za proizvodnju, trgovinu i usluge zastupanog po punomoćniku Ivan Šarić</derivirana_varijabla>
  </DomainObject.Predmet.ProtustrankaFormated>
  <DomainObject.Predmet.ProtustrankaFormatedOIB>
    <izvorni_sadrzaj>  KUGLA jednostavno društvo s ograničenom odgovornošću za proizvodnju, trgovinu i usluge, OIB 09571031775 zastupanog po punomoćniku Ivan Šarić</izvorni_sadrzaj>
    <derivirana_varijabla naziv="DomainObject.Predmet.ProtustrankaFormatedOIB_1">  KUGLA jednostavno društvo s ograničenom odgovornošću za proizvodnju, trgovinu i usluge, OIB 09571031775 zastupanog po punomoćniku Ivan Šarić</derivirana_varijabla>
  </DomainObject.Predmet.ProtustrankaFormatedOIB>
  <DomainObject.Predmet.ProtustrankaFormatedWithAdress>
    <izvorni_sadrzaj> KUGLA jednostavno društvo s ograničenom odgovornošću za proizvodnju, trgovinu i usluge, Ulica Ivana Zakmardija Dijankovečkog 16, 48260 Križevci zastupanog po punomoćniku Ivan Šarić</izvorni_sadrzaj>
    <derivirana_varijabla naziv="DomainObject.Predmet.ProtustrankaFormatedWithAdress_1"> KUGLA jednostavno društvo s ograničenom odgovornošću za proizvodnju, trgovinu i usluge, Ulica Ivana Zakmardija Dijankovečkog 16, 48260 Križevci zastupanog po punomoćniku Ivan Šarić</derivirana_varijabla>
  </DomainObject.Predmet.ProtustrankaFormatedWithAdress>
  <DomainObject.Predmet.ProtustrankaFormatedWithAdressOIB>
    <izvorni_sadrzaj> KUGLA jednostavno društvo s ograničenom odgovornošću za proizvodnju, trgovinu i usluge, OIB 09571031775, Ulica Ivana Zakmardija Dijankovečkog 16, 48260 Križevci zastupanog po punomoćniku Ivan Šarić</izvorni_sadrzaj>
    <derivirana_varijabla naziv="DomainObject.Predmet.ProtustrankaFormatedWithAdressOIB_1"> KUGLA jednostavno društvo s ograničenom odgovornošću za proizvodnju, trgovinu i usluge, OIB 09571031775, Ulica Ivana Zakmardija Dijankovečkog 16, 48260 Križevci zastupanog po punomoćniku Ivan Šarić</derivirana_varijabla>
  </DomainObject.Predmet.ProtustrankaFormatedWithAdressOIB>
  <DomainObject.Predmet.ProtustrankaWithAdress>
    <izvorni_sadrzaj>KUGLA jednostavno društvo s ograničenom odgovornošću za proizvodnju, trgovinu i usluge Ulica Ivana Zakmardija Dijankovečkog 16, 48260 Križevci</izvorni_sadrzaj>
    <derivirana_varijabla naziv="DomainObject.Predmet.ProtustrankaWithAdress_1">KUGLA jednostavno društvo s ograničenom odgovornošću za proizvodnju, trgovinu i usluge Ulica Ivana Zakmardija Dijankovečkog 16, 48260 Križevci</derivirana_varijabla>
  </DomainObject.Predmet.ProtustrankaWithAdress>
  <DomainObject.Predmet.ProtustrankaWithAdressOIB>
    <izvorni_sadrzaj>KUGLA jednostavno društvo s ograničenom odgovornošću za proizvodnju, trgovinu i usluge, OIB 09571031775, Ulica Ivana Zakmardija Dijankovečkog 16, 48260 Križevci</izvorni_sadrzaj>
    <derivirana_varijabla naziv="DomainObject.Predmet.ProtustrankaWithAdressOIB_1">KUGLA jednostavno društvo s ograničenom odgovornošću za proizvodnju, trgovinu i usluge, OIB 09571031775, Ulica Ivana Zakmardija Dijankovečkog 16, 48260 Križevci</derivirana_varijabla>
  </DomainObject.Predmet.ProtustrankaWithAdressOIB>
  <DomainObject.Predmet.ProtustrankaNazivFormated>
    <izvorni_sadrzaj>KUGLA jednostavno društvo s ograničenom odgovornošću za proizvodnju, trgovinu i usluge</izvorni_sadrzaj>
    <derivirana_varijabla naziv="DomainObject.Predmet.ProtustrankaNazivFormated_1">KUGLA jednostavno društvo s ograničenom odgovornošću za proizvodnju, trgovinu i usluge</derivirana_varijabla>
  </DomainObject.Predmet.ProtustrankaNazivFormated>
  <DomainObject.Predmet.ProtustrankaNazivFormatedOIB>
    <izvorni_sadrzaj>KUGLA jednostavno društvo s ograničenom odgovornošću za proizvodnju, trgovinu i usluge, OIB 09571031775</izvorni_sadrzaj>
    <derivirana_varijabla naziv="DomainObject.Predmet.ProtustrankaNazivFormatedOIB_1">KUGLA jednostavno društvo s ograničenom odgovornošću za proizvodnju, trgovinu i usluge, OIB 09571031775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118498.89</izvorni_sadrzaj>
    <derivirana_varijabla naziv="DomainObject.Predmet.TrenutnaVrijednost_1">118498.89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KUGLA jednostavno društvo s ograničenom odgovornošću za proizvodnju, trgovinu i usluge zastupanog po punomoćniku Ivan Šarić</item>
    </izvorni_sadrzaj>
    <derivirana_varijabla naziv="DomainObject.Predmet.ProtuStrankaListFormated_1">
      <item>KUGLA jednostavno društvo s ograničenom odgovornošću za proizvodnju, trgovinu i usluge zastupanog po punomoćniku Ivan Šarić</item>
    </derivirana_varijabla>
  </DomainObject.Predmet.ProtuStrankaListFormated>
  <DomainObject.Predmet.ProtuStrankaListFormatedOIB>
    <izvorni_sadrzaj>
      <item>KUGLA jednostavno društvo s ograničenom odgovornošću za proizvodnju, trgovinu i usluge, OIB 09571031775 zastupanog po punomoćniku Ivan Šarić</item>
    </izvorni_sadrzaj>
    <derivirana_varijabla naziv="DomainObject.Predmet.ProtuStrankaListFormatedOIB_1">
      <item>KUGLA jednostavno društvo s ograničenom odgovornošću za proizvodnju, trgovinu i usluge, OIB 09571031775 zastupanog po punomoćniku Ivan Šarić</item>
    </derivirana_varijabla>
  </DomainObject.Predmet.ProtuStrankaListFormatedOIB>
  <DomainObject.Predmet.ProtuStrankaListFormatedWithAdress>
    <izvorni_sadrzaj>
      <item>KUGLA jednostavno društvo s ograničenom odgovornošću za proizvodnju, trgovinu i usluge, Ulica Ivana Zakmardija Dijankovečkog 16, 48260 Križevci zastupanog po punomoćniku Ivan Šarić</item>
    </izvorni_sadrzaj>
    <derivirana_varijabla naziv="DomainObject.Predmet.ProtuStrankaListFormatedWithAdress_1">
      <item>KUGLA jednostavno društvo s ograničenom odgovornošću za proizvodnju, trgovinu i usluge, Ulica Ivana Zakmardija Dijankovečkog 16, 48260 Križevci zastupanog po punomoćniku Ivan Šarić</item>
    </derivirana_varijabla>
  </DomainObject.Predmet.ProtuStrankaListFormatedWithAdress>
  <DomainObject.Predmet.ProtuStrankaListFormatedWithAdressOIB>
    <izvorni_sadrzaj>
      <item>KUGLA jednostavno društvo s ograničenom odgovornošću za proizvodnju, trgovinu i usluge, OIB 09571031775, Ulica Ivana Zakmardija Dijankovečkog 16, 48260 Križevci zastupanog po punomoćniku Ivan Šarić</item>
    </izvorni_sadrzaj>
    <derivirana_varijabla naziv="DomainObject.Predmet.ProtuStrankaListFormatedWithAdressOIB_1">
      <item>KUGLA jednostavno društvo s ograničenom odgovornošću za proizvodnju, trgovinu i usluge, OIB 09571031775, Ulica Ivana Zakmardija Dijankovečkog 16, 48260 Križevci zastupanog po punomoćniku Ivan Šarić</item>
    </derivirana_varijabla>
  </DomainObject.Predmet.ProtuStrankaListFormatedWithAdressOIB>
  <DomainObject.Predmet.ProtuStrankaListNazivFormated>
    <izvorni_sadrzaj>
      <item>KUGLA jednostavno društvo s ograničenom odgovornošću za proizvodnju, trgovinu i usluge</item>
    </izvorni_sadrzaj>
    <derivirana_varijabla naziv="DomainObject.Predmet.ProtuStrankaListNazivFormated_1">
      <item>KUGLA jednostavno društvo s ograničenom odgovornošću za proizvodnju, trgovinu i usluge</item>
    </derivirana_varijabla>
  </DomainObject.Predmet.ProtuStrankaListNazivFormated>
  <DomainObject.Predmet.ProtuStrankaListNazivFormatedOIB>
    <izvorni_sadrzaj>
      <item>KUGLA jednostavno društvo s ograničenom odgovornošću za proizvodnju, trgovinu i usluge, OIB 09571031775</item>
    </izvorni_sadrzaj>
    <derivirana_varijabla naziv="DomainObject.Predmet.ProtuStrankaListNazivFormatedOIB_1">
      <item>KUGLA jednostavno društvo s ograničenom odgovornošću za proizvodnju, trgovinu i usluge, OIB 09571031775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Ivan Šarić punomoćnik sudionika u postupku KUGLA jednostavno društvo s ograničenom odgovornošću za proizvodnju, trgovinu i usluge</item>
      <item>Erste &amp; Steieremarkische bank d.d.</item>
    </izvorni_sadrzaj>
    <derivirana_varijabla naziv="DomainObject.Predmet.OstaliListFormated_1">
      <item>Sudski registar</item>
      <item>e-oglasna ploča</item>
      <item>Županijsko državno odvjetništvo u Varaždinu</item>
      <item>Ivan Šarić punomoćnik sudionika u postupku KUGLA jednostavno društvo s ograničenom odgovornošću za proizvodnju, trgovinu i usluge</item>
      <item>Erste &amp; Steieremarkische bank d.d.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Ivan Šarić, OIB 03489779176 punomoćnik sudionika u postupku KUGLA jednostavno društvo s ograničenom odgovornošću za proizvodnju, trgovinu i usluge</item>
      <item>Erste &amp; Steieremarkische bank d.d.</item>
    </izvorni_sadrzaj>
    <derivirana_varijabla naziv="DomainObject.Predmet.OstaliListFormatedOIB_1">
      <item>Sudski registar</item>
      <item>e-oglasna ploča</item>
      <item>Županijsko državno odvjetništvo u Varaždinu</item>
      <item>Ivan Šarić, OIB 03489779176 punomoćnik sudionika u postupku KUGLA jednostavno društvo s ograničenom odgovornošću za proizvodnju, trgovinu i usluge</item>
      <item>Erste &amp; Steieremarkische bank d.d.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Ivan Šarić, Ivana Zakmardija Dijankovečkog 16, 48260 Križevci punomoćnik sudionika u postupku KUGLA jednostavno društvo s ograničenom odgovornošću za proizvodnju, trgovinu i usluge</item>
      <item>Erste &amp; Steieremarkische bank d.d., Jadranski trg 3/A, 51000 Rijeka</item>
    </izvorni_sadrzaj>
    <derivirana_varijabla naziv="DomainObject.Predmet.OstaliListFormatedWithAdress_1">
      <item>Sudski registar</item>
      <item>e-oglasna ploča</item>
      <item>Županijsko državno odvjetništvo u Varaždinu</item>
      <item>Ivan Šarić, Ivana Zakmardija Dijankovečkog 16, 48260 Križevci punomoćnik sudionika u postupku KUGLA jednostavno društvo s ograničenom odgovornošću za proizvodnju, trgovinu i usluge</item>
      <item>Erste &amp; Steieremarkische bank d.d., Jadranski trg 3/A, 51000 Rijeka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Ivan Šarić, OIB 03489779176, Ivana Zakmardija Dijankovečkog 16, 48260 Križevci punomoćnik sudionika u postupku KUGLA jednostavno društvo s ograničenom odgovornošću za proizvodnju, trgovinu i usluge</item>
      <item>Erste &amp; Steieremarkische bank d.d., Jadranski trg 3/A, 51000 Rijeka</item>
    </izvorni_sadrzaj>
    <derivirana_varijabla naziv="DomainObject.Predmet.OstaliListFormatedWithAdressOIB_1">
      <item>Sudski registar</item>
      <item>e-oglasna ploča</item>
      <item>Županijsko državno odvjetništvo u Varaždinu</item>
      <item>Ivan Šarić, OIB 03489779176, Ivana Zakmardija Dijankovečkog 16, 48260 Križevci punomoćnik sudionika u postupku KUGLA jednostavno društvo s ograničenom odgovornošću za proizvodnju, trgovinu i usluge</item>
      <item>Erste &amp; Steieremarkische bank d.d., Jadranski trg 3/A, 51000 Rijeka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Ivan Šarić</item>
      <item>Erste &amp; Steieremarkische bank d.d.</item>
    </izvorni_sadrzaj>
    <derivirana_varijabla naziv="DomainObject.Predmet.OstaliListNazivFormated_1">
      <item>Sudski registar</item>
      <item>e-oglasna ploča</item>
      <item>Županijsko državno odvjetništvo u Varaždinu</item>
      <item>Ivan Šarić</item>
      <item>Erste &amp; Steieremarkische bank d.d.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Ivan Šarić, OIB 03489779176</item>
      <item>Erste &amp; Steieremarkische bank d.d.</item>
    </izvorni_sadrzaj>
    <derivirana_varijabla naziv="DomainObject.Predmet.OstaliListNazivFormatedOIB_1">
      <item>Sudski registar</item>
      <item>e-oglasna ploča</item>
      <item>Županijsko državno odvjetništvo u Varaždinu</item>
      <item>Ivan Šarić, OIB 03489779176</item>
      <item>Erste &amp; Steieremarkische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St-1008/2016-3</izvorni_sadrzaj>
    <derivirana_varijabla naziv="DomainObject.PoslovniBrojDokumenta_1">St-1008/2016-3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KUGLA jednostavno društvo s ograničenom odgovornošću za proizvodnju, trgovinu i usluge</izvorni_sadrzaj>
    <derivirana_varijabla naziv="DomainObject.Predmet.ProtustrankaIDrugi_1">KUGLA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KUGLA jednostavno društvo s ograničenom odgovornošću za proizvodnju, trgovinu i usluge, OIB 09571031775, Ulica Ivana Zakmardija Dijankovečkog 16, 48260 Križevci</izvorni_sadrzaj>
    <derivirana_varijabla naziv="DomainObject.Predmet.ProtustrankaIDrugiAdressOIB_1">KUGLA jednostavno društvo s ograničenom odgovornošću za proizvodnju, trgovinu i usluge, OIB 09571031775, Ulica Ivana Zakmardija Dijankovečkog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KUGLA jednostavno društvo s ograničenom odgovornošću za proizvodnju, trgovinu i usluge</item>
      <item>Sudski registar</item>
      <item>e-oglasna ploča</item>
      <item>Županijsko državno odvjetništvo u Varaždinu</item>
      <item>Ivan Šarić</item>
      <item>Erste &amp; Steieremarkische bank d.d.</item>
    </izvorni_sadrzaj>
    <derivirana_varijabla naziv="DomainObject.Predmet.SudioniciListNaziv_1">
      <item>Financijska agencija</item>
      <item>KUGLA jednostavno društvo s ograničenom odgovornošću za proizvodnju, trgovinu i usluge</item>
      <item>Sudski registar</item>
      <item>e-oglasna ploča</item>
      <item>Županijsko državno odvjetništvo u Varaždinu</item>
      <item>Ivan Šarić</item>
      <item>Erste &amp; Steieremarkische bank d.d.</item>
    </derivirana_varijabla>
  </DomainObject.Predmet.SudioniciListNaziv>
  <DomainObject.Predmet.SudioniciListAdressOIB>
    <izvorni_sadrzaj>
      <item>Financijska agencija, OIB 85821130368, Ulica grada Vukovara 70,10000 Zagreb</item>
      <item>KUGLA jednostavno društvo s ograničenom odgovornošću za proizvodnju, trgovinu i usluge, OIB 09571031775, Ulica Ivana Zakmardija Dijankovečkog 16,48260 Križevci</item>
      <item>Sudski registar</item>
      <item>e-oglasna ploča</item>
      <item>Županijsko državno odvjetništvo u Varaždinu</item>
      <item>Ivan Šarić, OIB 03489779176, Ivana Zakmardija Dijankovečkog 16,48260 Križevci</item>
      <item>Erste &amp; Steieremarkische bank d.d., Jadranski trg 3/A,51000 Rijeka</item>
    </izvorni_sadrzaj>
    <derivirana_varijabla naziv="DomainObject.Predmet.SudioniciListAdressOIB_1">
      <item>Financijska agencija, OIB 85821130368, Ulica grada Vukovara 70,10000 Zagreb</item>
      <item>KUGLA jednostavno društvo s ograničenom odgovornošću za proizvodnju, trgovinu i usluge, OIB 09571031775, Ulica Ivana Zakmardija Dijankovečkog 16,48260 Križevci</item>
      <item>Sudski registar</item>
      <item>e-oglasna ploča</item>
      <item>Županijsko državno odvjetništvo u Varaždinu</item>
      <item>Ivan Šarić, OIB 03489779176, Ivana Zakmardija Dijankovečkog 16,48260 Križevci</item>
      <item>Erste &amp; Steieremarkische bank d.d.,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401FE-B769-4B1C-AC55-25DD40D97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2198</properties:Characters>
  <properties:Lines>76</properties:Lines>
  <properties:Paragraphs>32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2016-09-23T07:11:00Z</cp:lastPrinted>
  <dcterms:modified xmlns:xsi="http://www.w3.org/2001/XMLSchema-instance" xsi:type="dcterms:W3CDTF">2016-09-23T07:12:00Z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St-1008/2016-3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