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4a4b" w14:paraId="3184a4b" w:rsidRDefault="003F2FA2" w:rsidP="003F2FA2" w:rsidR="003F2FA2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3F2FA2" w:rsidP="003F2FA2" w:rsidR="003F2FA2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 xml:space="preserve">     Poslovni broj: 7 St-7/14</w:t>
      </w: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  <w:jc w:val="center"/>
      </w:pPr>
      <w:r>
        <w:rPr>
          <w:b/>
        </w:rPr>
        <w:t>Z A P I S N I K</w:t>
      </w:r>
    </w:p>
    <w:p w:rsidRDefault="003F2FA2" w:rsidP="003F2FA2" w:rsidR="003F2FA2">
      <w:pPr>
        <w:spacing w:after="0"/>
        <w:jc w:val="center"/>
      </w:pPr>
      <w:r>
        <w:rPr>
          <w:b/>
        </w:rPr>
        <w:t>od 8. rujna 2016. godine</w:t>
      </w:r>
    </w:p>
    <w:p w:rsidRDefault="003F2FA2" w:rsidP="003F2FA2" w:rsidR="003F2FA2">
      <w:pPr>
        <w:spacing w:after="0"/>
        <w:jc w:val="center"/>
      </w:pPr>
      <w:r>
        <w:t>sastavljen kod Trgovačkog suda u Varaždinu</w:t>
      </w:r>
    </w:p>
    <w:p w:rsidRDefault="003F2FA2" w:rsidP="003F2FA2" w:rsidR="003F2FA2">
      <w:pPr>
        <w:spacing w:after="0"/>
        <w:jc w:val="center"/>
      </w:pPr>
      <w:r>
        <w:t xml:space="preserve">u stečajnom postupku nad dužnikom </w:t>
      </w:r>
    </w:p>
    <w:p w:rsidRDefault="003F2FA2" w:rsidP="003F2FA2" w:rsidR="003F2FA2">
      <w:pPr>
        <w:spacing w:after="0"/>
        <w:jc w:val="center"/>
      </w:pPr>
      <w:r>
        <w:t xml:space="preserve">TALAN TRADE d.o.o. "u stečaju", </w:t>
      </w:r>
      <w:proofErr w:type="spellStart"/>
      <w:r>
        <w:t>Sudovčina</w:t>
      </w:r>
      <w:proofErr w:type="spellEnd"/>
    </w:p>
    <w:p w:rsidRDefault="003F2FA2" w:rsidP="003F2FA2" w:rsidR="003F2FA2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3F2FA2" w:rsidP="003F2FA2" w:rsidR="003F2FA2">
      <w:pPr>
        <w:spacing w:after="0"/>
        <w:jc w:val="center"/>
      </w:pPr>
    </w:p>
    <w:p w:rsidRDefault="003F2FA2" w:rsidP="003F2FA2" w:rsidR="003F2FA2">
      <w:pPr>
        <w:spacing w:after="0"/>
        <w:jc w:val="center"/>
      </w:pP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</w:pPr>
      <w:r>
        <w:t>Nazočni od strane suda:</w:t>
      </w:r>
    </w:p>
    <w:p w:rsidRDefault="003F2FA2" w:rsidP="003F2FA2" w:rsidR="003F2FA2">
      <w:pPr>
        <w:spacing w:after="0"/>
      </w:pPr>
      <w:r>
        <w:t>MARIJA LEVANIĆ-ŠKERBIĆ, stečajni sudac</w:t>
      </w:r>
    </w:p>
    <w:p w:rsidRDefault="003F2FA2" w:rsidP="003F2FA2" w:rsidR="003F2FA2">
      <w:pPr>
        <w:spacing w:after="0"/>
      </w:pPr>
      <w:r>
        <w:t>ANDREJA LESJAK, zapisničar</w:t>
      </w: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  <w:ind w:firstLine="708"/>
        <w:jc w:val="both"/>
      </w:pPr>
      <w:r>
        <w:t xml:space="preserve">Stečajni sudac otvara ročište u 12,45 sati i objavljuje da je predmet ročišta prodaja nekretnina stečajnog dužnika  TALAN TRADE d.o.o. "u stečaju", </w:t>
      </w:r>
      <w:proofErr w:type="spellStart"/>
      <w:r>
        <w:t>Sudovčina</w:t>
      </w:r>
      <w:proofErr w:type="spellEnd"/>
      <w:r>
        <w:t>.</w:t>
      </w: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</w:pPr>
      <w:r>
        <w:tab/>
        <w:t>Ročište je javno.</w:t>
      </w:r>
    </w:p>
    <w:p w:rsidRDefault="003F2FA2" w:rsidP="003F2FA2" w:rsidR="003F2FA2">
      <w:pPr>
        <w:spacing w:after="0"/>
      </w:pPr>
    </w:p>
    <w:p w:rsidRDefault="003F2FA2" w:rsidP="003F2FA2" w:rsidR="003F2FA2">
      <w:pPr>
        <w:spacing w:after="0"/>
      </w:pPr>
      <w:r>
        <w:tab/>
        <w:t>Utvrđuje se da su pristupili:</w:t>
      </w:r>
    </w:p>
    <w:p w:rsidRDefault="003F2FA2" w:rsidP="003F2FA2" w:rsidR="003F2FA2">
      <w:pPr>
        <w:spacing w:after="0"/>
        <w:ind w:left="708"/>
      </w:pPr>
      <w:r>
        <w:t>- stečajni upravitelj Ivo Žiža</w:t>
      </w:r>
    </w:p>
    <w:p w:rsidRDefault="003F2FA2" w:rsidP="003F2FA2" w:rsidR="003F2FA2">
      <w:pPr>
        <w:spacing w:after="0"/>
        <w:ind w:left="708"/>
      </w:pPr>
      <w:r>
        <w:t>-  za stečajnog vjerovnika RH Ministarstvo financija- zastupnik po zakonu Tomo Božić, zamjenik ŽDO VARAŽDIN, Građansko upravni odjel.</w:t>
      </w:r>
    </w:p>
    <w:p w:rsidRDefault="003F2FA2" w:rsidP="003F2FA2" w:rsidR="003F2FA2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PBZ d.d.- pun. Davor Ivančić, odvjetnik u Čakovcu.</w:t>
      </w:r>
    </w:p>
    <w:p w:rsidRDefault="003F2FA2" w:rsidP="003F2FA2" w:rsidR="003F2FA2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BC Institut – zamjenik punomoćnika Tomislav Kos, odvjetnik u Varaždinu, predaje u spis zamjeničku punomoć.</w:t>
      </w: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  <w:r>
        <w:t>Konstatira se da je zaključak o prodaji za današnju 1. javnu dražbu, objavljen je na e-oglasnoj ploči ovoga suda dana 18.07.2016.</w:t>
      </w: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  <w:r>
        <w:t>Stečajni upravitelj navodi da je objavu oglasio i na web stranicama VTS, na web stranicama Hrvatske gospodarske komore, te u Varaždinskim vijestima od 28.7.2016.</w:t>
      </w: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  <w:r>
        <w:t>Predmet prodaje su:</w:t>
      </w:r>
    </w:p>
    <w:p w:rsidRDefault="003F2FA2" w:rsidP="003F2FA2" w:rsidR="003F2FA2">
      <w:pPr>
        <w:spacing w:after="0"/>
        <w:ind w:left="1320"/>
        <w:jc w:val="both"/>
      </w:pPr>
    </w:p>
    <w:p w:rsidRDefault="003F2FA2" w:rsidP="003F2FA2" w:rsidR="003F2FA2">
      <w:pPr>
        <w:spacing w:after="0"/>
        <w:ind w:left="705"/>
        <w:jc w:val="both"/>
      </w:pPr>
      <w:r>
        <w:rPr>
          <w:b/>
          <w:bCs/>
        </w:rPr>
        <w:tab/>
      </w:r>
    </w:p>
    <w:p w:rsidRDefault="003F2FA2" w:rsidP="003F2FA2" w:rsidR="003F2FA2">
      <w:pPr>
        <w:spacing w:after="0"/>
        <w:ind w:left="705"/>
        <w:jc w:val="both"/>
      </w:pPr>
      <w:r>
        <w:t>a)</w:t>
      </w:r>
      <w:r>
        <w:tab/>
        <w:t xml:space="preserve"> </w:t>
      </w:r>
      <w:proofErr w:type="spellStart"/>
      <w:r>
        <w:t>čkbr</w:t>
      </w:r>
      <w:proofErr w:type="spellEnd"/>
      <w:r>
        <w:t xml:space="preserve">. 1577 oranica u </w:t>
      </w:r>
      <w:proofErr w:type="spellStart"/>
      <w:r>
        <w:t>Bregu</w:t>
      </w:r>
      <w:proofErr w:type="spellEnd"/>
      <w:r>
        <w:t xml:space="preserve"> površine 1 rali 785 </w:t>
      </w:r>
      <w:proofErr w:type="spellStart"/>
      <w:r>
        <w:t>čhv</w:t>
      </w:r>
      <w:proofErr w:type="spellEnd"/>
      <w:r>
        <w:t xml:space="preserve">, upisana u z.k.ul. 907 k.o. Gornji         </w:t>
      </w:r>
      <w:proofErr w:type="spellStart"/>
      <w:r>
        <w:t>Martijanec</w:t>
      </w:r>
      <w:proofErr w:type="spellEnd"/>
      <w:r>
        <w:t>, u 4/6 dijela,</w:t>
      </w:r>
    </w:p>
    <w:p w:rsidRDefault="003F2FA2" w:rsidP="003F2FA2" w:rsidR="003F2FA2">
      <w:pPr>
        <w:spacing w:after="0"/>
        <w:ind w:left="705"/>
        <w:jc w:val="both"/>
      </w:pPr>
      <w:r>
        <w:t>Početna cijena za navedenu nekretninu iznosi 11.437,00 kn.</w:t>
      </w:r>
    </w:p>
    <w:p w:rsidRDefault="003F2FA2" w:rsidP="003F2FA2" w:rsidR="003F2FA2">
      <w:pPr>
        <w:spacing w:after="0"/>
        <w:ind w:left="705"/>
        <w:jc w:val="both"/>
      </w:pPr>
    </w:p>
    <w:p w:rsidRDefault="003F2FA2" w:rsidP="003F2FA2" w:rsidR="003F2FA2">
      <w:pPr>
        <w:spacing w:after="0"/>
        <w:ind w:left="705"/>
        <w:jc w:val="both"/>
      </w:pPr>
      <w:r>
        <w:t>b)</w:t>
      </w:r>
      <w:r>
        <w:tab/>
      </w:r>
      <w:proofErr w:type="spellStart"/>
      <w:r>
        <w:t>čkbr</w:t>
      </w:r>
      <w:proofErr w:type="spellEnd"/>
      <w:r>
        <w:t xml:space="preserve">. 408/2 gospodarsko dvorište u Travniku sa 9594 m2, upisana u z.k.ul. 2735 k.o. Donji </w:t>
      </w:r>
      <w:proofErr w:type="spellStart"/>
      <w:r>
        <w:t>Martijanec</w:t>
      </w:r>
      <w:proofErr w:type="spellEnd"/>
      <w:r>
        <w:t>,</w:t>
      </w:r>
    </w:p>
    <w:p w:rsidRDefault="003F2FA2" w:rsidP="003F2FA2" w:rsidR="003F2FA2">
      <w:pPr>
        <w:spacing w:after="0"/>
        <w:ind w:left="705"/>
        <w:jc w:val="both"/>
      </w:pPr>
      <w:r>
        <w:tab/>
      </w:r>
    </w:p>
    <w:p w:rsidRDefault="003F2FA2" w:rsidP="003F2FA2" w:rsidR="003F2FA2">
      <w:pPr>
        <w:spacing w:after="0"/>
        <w:jc w:val="both"/>
      </w:pPr>
      <w:r>
        <w:tab/>
        <w:t>Početna cijena za navedenu nekretninu iznosi 355.000,00 kn,</w:t>
      </w:r>
    </w:p>
    <w:p w:rsidRDefault="003F2FA2" w:rsidP="003F2FA2" w:rsidR="003F2FA2">
      <w:pPr>
        <w:spacing w:after="0"/>
        <w:jc w:val="both"/>
        <w:rPr>
          <w:b/>
          <w:bCs/>
        </w:rPr>
      </w:pPr>
    </w:p>
    <w:p w:rsidRDefault="003F2FA2" w:rsidP="003F2FA2" w:rsidR="003F2FA2">
      <w:pPr>
        <w:spacing w:after="0"/>
        <w:jc w:val="both"/>
        <w:rPr>
          <w:b/>
          <w:bCs/>
        </w:rPr>
      </w:pPr>
    </w:p>
    <w:p w:rsidRDefault="003F2FA2" w:rsidP="003F2FA2" w:rsidR="003F2FA2">
      <w:pPr>
        <w:spacing w:after="0"/>
        <w:jc w:val="both"/>
        <w:rPr>
          <w:b/>
          <w:bCs/>
        </w:rPr>
      </w:pPr>
    </w:p>
    <w:p w:rsidRDefault="003F2FA2" w:rsidP="003F2FA2" w:rsidR="003F2FA2">
      <w:pPr>
        <w:spacing w:after="0"/>
        <w:jc w:val="both"/>
        <w:rPr>
          <w:b/>
          <w:bCs/>
        </w:rPr>
      </w:pPr>
    </w:p>
    <w:p w:rsidRDefault="003F2FA2" w:rsidP="003F2FA2" w:rsidR="003F2FA2">
      <w:pPr>
        <w:spacing w:after="0"/>
        <w:jc w:val="both"/>
        <w:rPr>
          <w:b/>
          <w:bCs/>
        </w:rPr>
      </w:pPr>
    </w:p>
    <w:p w:rsidRDefault="003F2FA2" w:rsidP="003F2FA2" w:rsidR="003F2FA2">
      <w:pPr>
        <w:spacing w:after="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Konstatira se da do danas nije uplaćena jamčevina.</w:t>
      </w:r>
    </w:p>
    <w:p w:rsidRDefault="003F2FA2" w:rsidP="003F2FA2" w:rsidR="003F2FA2">
      <w:pPr>
        <w:spacing w:after="0"/>
        <w:jc w:val="both"/>
        <w:rPr>
          <w:bCs/>
        </w:rPr>
      </w:pPr>
    </w:p>
    <w:p w:rsidRDefault="003F2FA2" w:rsidP="003F2FA2" w:rsidR="003F2FA2">
      <w:pPr>
        <w:spacing w:after="0"/>
        <w:jc w:val="both"/>
        <w:rPr>
          <w:bCs/>
        </w:rPr>
      </w:pPr>
      <w:r>
        <w:rPr>
          <w:bCs/>
        </w:rPr>
        <w:tab/>
        <w:t xml:space="preserve">Pun.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PBZ d.d. predlaže da se za drugu javnu dražbu cijena smanji za 25%, budući da za sada nema zainteresiranih kupaca.</w:t>
      </w:r>
    </w:p>
    <w:p w:rsidRDefault="003F2FA2" w:rsidP="003F2FA2" w:rsidR="003F2FA2">
      <w:pPr>
        <w:spacing w:after="0"/>
        <w:ind w:firstLine="708"/>
        <w:jc w:val="both"/>
        <w:rPr>
          <w:color w:val="FF0000"/>
        </w:rPr>
      </w:pPr>
    </w:p>
    <w:p w:rsidRDefault="003F2FA2" w:rsidP="003F2FA2" w:rsidR="003F2FA2">
      <w:pPr>
        <w:spacing w:after="0"/>
        <w:ind w:firstLine="708"/>
        <w:jc w:val="both"/>
        <w:rPr>
          <w:color w:themeTint="BF" w:themeColor="text1" w:val="404040"/>
        </w:rPr>
      </w:pPr>
      <w:r>
        <w:t>Prezentira se prisutnima da sukladno čl. 164. st. 6. Stečajnog zakona se cijena nekretnine određuje za prvu i drugu javnu dražbu po utvrđenoj vrijednosti, a smanjenje će uslijediti na daljnjim dražbama od treće na dalje</w:t>
      </w:r>
      <w:r>
        <w:rPr>
          <w:color w:themeTint="BF" w:themeColor="text1" w:val="404040"/>
        </w:rPr>
        <w:t>.</w:t>
      </w: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  <w:r>
        <w:t>Nakon toga, stečajni sudac donosi slijedeći</w:t>
      </w:r>
    </w:p>
    <w:p w:rsidRDefault="003F2FA2" w:rsidP="003F2FA2" w:rsidR="003F2FA2">
      <w:pPr>
        <w:spacing w:after="0"/>
        <w:ind w:firstLine="708"/>
        <w:jc w:val="both"/>
      </w:pPr>
    </w:p>
    <w:p w:rsidRDefault="003F2FA2" w:rsidP="003F2FA2" w:rsidR="003F2FA2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3F2FA2" w:rsidP="003F2FA2" w:rsidR="003F2FA2">
      <w:pPr>
        <w:spacing w:after="0"/>
        <w:jc w:val="both"/>
      </w:pPr>
    </w:p>
    <w:p w:rsidRDefault="003F2FA2" w:rsidP="003F2FA2" w:rsidR="003F2FA2">
      <w:pPr>
        <w:spacing w:after="0"/>
        <w:jc w:val="both"/>
      </w:pPr>
      <w:r>
        <w:t>I</w:t>
      </w:r>
      <w:r>
        <w:tab/>
        <w:t>Prva javna dražba oglašava se neuspjelom.</w:t>
      </w:r>
    </w:p>
    <w:p w:rsidRDefault="003F2FA2" w:rsidP="003F2FA2" w:rsidR="003F2FA2">
      <w:pPr>
        <w:spacing w:after="0"/>
        <w:jc w:val="both"/>
      </w:pPr>
    </w:p>
    <w:p w:rsidRDefault="003F2FA2" w:rsidP="003F2FA2" w:rsidR="003F2FA2">
      <w:pPr>
        <w:spacing w:after="0"/>
        <w:ind w:hanging="705" w:left="705"/>
        <w:jc w:val="both"/>
      </w:pPr>
      <w:r>
        <w:t>II</w:t>
      </w:r>
      <w:r>
        <w:tab/>
      </w:r>
      <w:r>
        <w:tab/>
      </w:r>
      <w:r>
        <w:rPr>
          <w:b/>
        </w:rPr>
        <w:t>Određuje se druga (2.) javna dražba</w:t>
      </w:r>
      <w:r>
        <w:t xml:space="preserve"> za prodaju nekretnina stečajnog dužnika TALAN TRADE d.o.o. "u stečaju", </w:t>
      </w:r>
      <w:proofErr w:type="spellStart"/>
      <w:r>
        <w:t>Sudovčina</w:t>
      </w:r>
      <w:proofErr w:type="spellEnd"/>
      <w:r>
        <w:t>,  koja će se održati</w:t>
      </w:r>
    </w:p>
    <w:p w:rsidRDefault="003F2FA2" w:rsidP="003F2FA2" w:rsidR="003F2FA2">
      <w:pPr>
        <w:spacing w:after="0"/>
        <w:ind w:hanging="705" w:left="705"/>
        <w:jc w:val="both"/>
      </w:pPr>
    </w:p>
    <w:p w:rsidRDefault="003F2FA2" w:rsidP="003F2FA2" w:rsidR="003F2FA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26. rujna 2016. g. u  13,15 sati</w:t>
      </w:r>
    </w:p>
    <w:p w:rsidRDefault="003F2FA2" w:rsidP="003F2FA2" w:rsidR="003F2FA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3F2FA2" w:rsidP="003F2FA2" w:rsidR="003F2FA2">
      <w:pPr>
        <w:spacing w:after="0"/>
        <w:ind w:hanging="705" w:left="705"/>
        <w:jc w:val="both"/>
      </w:pPr>
    </w:p>
    <w:p w:rsidRDefault="003F2FA2" w:rsidP="003F2FA2" w:rsidR="003F2FA2">
      <w:pPr>
        <w:spacing w:after="0"/>
        <w:ind w:hanging="705" w:left="705"/>
        <w:jc w:val="both"/>
      </w:pPr>
      <w:r>
        <w:tab/>
        <w:t>na kojoj će se prodavati:</w:t>
      </w:r>
    </w:p>
    <w:p w:rsidRDefault="003F2FA2" w:rsidP="003F2FA2" w:rsidR="003F2FA2">
      <w:pPr>
        <w:spacing w:after="0"/>
        <w:jc w:val="both"/>
        <w:rPr>
          <w:b/>
        </w:rPr>
      </w:pPr>
    </w:p>
    <w:p w:rsidRDefault="003F2FA2" w:rsidP="003F2FA2" w:rsidR="003F2FA2">
      <w:pPr>
        <w:spacing w:after="0"/>
        <w:jc w:val="both"/>
      </w:pPr>
      <w:r>
        <w:rPr>
          <w:b/>
        </w:rPr>
        <w:tab/>
      </w:r>
    </w:p>
    <w:p w:rsidRDefault="003F2FA2" w:rsidP="003F2FA2" w:rsidR="003F2FA2">
      <w:pPr>
        <w:spacing w:after="0"/>
        <w:jc w:val="both"/>
      </w:pPr>
      <w:r>
        <w:t>a)</w:t>
      </w:r>
      <w:r>
        <w:tab/>
        <w:t xml:space="preserve"> </w:t>
      </w:r>
      <w:proofErr w:type="spellStart"/>
      <w:r>
        <w:t>čkbr</w:t>
      </w:r>
      <w:proofErr w:type="spellEnd"/>
      <w:r>
        <w:t xml:space="preserve">. 1577 oranica u </w:t>
      </w:r>
      <w:proofErr w:type="spellStart"/>
      <w:r>
        <w:t>Bregu</w:t>
      </w:r>
      <w:proofErr w:type="spellEnd"/>
      <w:r>
        <w:t xml:space="preserve"> površine 1 rali 785 </w:t>
      </w:r>
      <w:proofErr w:type="spellStart"/>
      <w:r>
        <w:t>čhv</w:t>
      </w:r>
      <w:proofErr w:type="spellEnd"/>
      <w:r>
        <w:t xml:space="preserve">, upisana u z.k.ul. 907 k.o. Gornji         </w:t>
      </w:r>
      <w:proofErr w:type="spellStart"/>
      <w:r>
        <w:t>Martijanec</w:t>
      </w:r>
      <w:proofErr w:type="spellEnd"/>
      <w:r>
        <w:t>, u 4/6 dijela,</w:t>
      </w:r>
    </w:p>
    <w:p w:rsidRDefault="003F2FA2" w:rsidP="003F2FA2" w:rsidR="003F2FA2">
      <w:pPr>
        <w:spacing w:after="0"/>
        <w:jc w:val="both"/>
      </w:pPr>
      <w:r>
        <w:t>Početna cijena za navedenu nekretninu iznosi 11.437,00 kn.</w:t>
      </w:r>
    </w:p>
    <w:p w:rsidRDefault="003F2FA2" w:rsidP="003F2FA2" w:rsidR="003F2FA2">
      <w:pPr>
        <w:spacing w:after="0"/>
        <w:jc w:val="both"/>
      </w:pPr>
    </w:p>
    <w:p w:rsidRDefault="003F2FA2" w:rsidP="003F2FA2" w:rsidR="003F2FA2">
      <w:pPr>
        <w:spacing w:after="0"/>
        <w:jc w:val="both"/>
      </w:pPr>
      <w:r>
        <w:t>b)</w:t>
      </w:r>
      <w:r>
        <w:tab/>
      </w:r>
      <w:proofErr w:type="spellStart"/>
      <w:r>
        <w:t>čkbr</w:t>
      </w:r>
      <w:proofErr w:type="spellEnd"/>
      <w:r>
        <w:t xml:space="preserve">. 408/2 gospodarsko dvorište u Travniku sa 9594 m2, upisana u z.k.ul. 2735 k.o. Donji </w:t>
      </w:r>
      <w:proofErr w:type="spellStart"/>
      <w:r>
        <w:t>Martijanec</w:t>
      </w:r>
      <w:proofErr w:type="spellEnd"/>
      <w:r>
        <w:t>,</w:t>
      </w:r>
    </w:p>
    <w:p w:rsidRDefault="003F2FA2" w:rsidP="003F2FA2" w:rsidR="003F2FA2">
      <w:pPr>
        <w:spacing w:after="0"/>
        <w:jc w:val="both"/>
      </w:pPr>
      <w:r>
        <w:tab/>
      </w:r>
    </w:p>
    <w:p w:rsidRDefault="003F2FA2" w:rsidP="003F2FA2" w:rsidR="003F2FA2">
      <w:pPr>
        <w:spacing w:after="0"/>
        <w:jc w:val="both"/>
      </w:pPr>
      <w:r>
        <w:tab/>
        <w:t>Početna cijena za navedenu nekretninu iznosi 355.000,00 kn,</w:t>
      </w:r>
    </w:p>
    <w:p w:rsidRDefault="003F2FA2" w:rsidP="003F2FA2" w:rsidR="003F2FA2">
      <w:pPr>
        <w:spacing w:after="0"/>
        <w:jc w:val="both"/>
        <w:rPr>
          <w:b/>
        </w:rPr>
      </w:pPr>
    </w:p>
    <w:p w:rsidRDefault="003F2FA2" w:rsidP="003F2FA2" w:rsidR="003F2FA2">
      <w:pPr>
        <w:spacing w:after="0"/>
        <w:jc w:val="both"/>
        <w:rPr>
          <w:b/>
        </w:rPr>
      </w:pPr>
      <w:r>
        <w:rPr>
          <w:b/>
        </w:rPr>
        <w:tab/>
        <w:t>II</w:t>
      </w:r>
      <w:r>
        <w:rPr>
          <w:b/>
        </w:rPr>
        <w:tab/>
        <w:t>Uvjeti prodaje:</w:t>
      </w:r>
    </w:p>
    <w:p w:rsidRDefault="003F2FA2" w:rsidP="003F2FA2" w:rsidR="003F2FA2">
      <w:pPr>
        <w:spacing w:after="0"/>
        <w:jc w:val="both"/>
        <w:rPr>
          <w:b/>
        </w:rPr>
      </w:pPr>
    </w:p>
    <w:p w:rsidRDefault="003F2FA2" w:rsidP="003F2FA2" w:rsidR="003F2FA2">
      <w:pPr>
        <w:numPr>
          <w:ilvl w:val="0"/>
          <w:numId w:val="48"/>
        </w:numPr>
        <w:spacing w:after="0"/>
        <w:jc w:val="both"/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 FTC usluge d.o.o. Zagreb, </w:t>
      </w:r>
      <w:proofErr w:type="spellStart"/>
      <w:r>
        <w:t>Osredak</w:t>
      </w:r>
      <w:proofErr w:type="spellEnd"/>
      <w:r>
        <w:t xml:space="preserve"> 2, PBZ d.d. Zagreb i BC Institut d.d. Dugoselska 7, </w:t>
      </w:r>
      <w:proofErr w:type="spellStart"/>
      <w:r>
        <w:t>Rugvica</w:t>
      </w:r>
      <w:proofErr w:type="spellEnd"/>
      <w:r>
        <w:t>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Nekretnine se ne mogu prodavati ispod početnih cijena navedenih u točci I izreke.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 xml:space="preserve">Nekretnine će se prodavati na usmenoj javnoj dražbi, a kao kupci mogu sudjelovati samo osobe koje su najkasnije do zaključno 23. rujna 2016.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lastRenderedPageBreak/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pravomoćnosti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3F2FA2" w:rsidP="003F2FA2" w:rsidR="003F2FA2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Ročište za javnu dražbu održat će se i ako na njemu sudjeluje samo jedan ponuditelj (članak 95. stavak 1. Ovršnog zakona).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Nekretnine se prodaju po principu „viđeno-kupljeno“, što isključuje sve naknadne prigovore kupaca na nedostatke, pravne ili činjenične naravi.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kupca, te brisanje tereta na nekretnini.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Nekretnine koje su predmet prodaje mogu se razgledati uz prethodni dogovor sa stečajnim upraviteljem.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>Zaključak o prodaji objavit će se na e-oglasnoj ploči ovog suda.</w:t>
      </w:r>
    </w:p>
    <w:p w:rsidRDefault="003F2FA2" w:rsidP="003F2FA2" w:rsidR="003F2FA2">
      <w:pPr>
        <w:numPr>
          <w:ilvl w:val="0"/>
          <w:numId w:val="48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na web stranicama Hrvatske gospodarske komore (putem e-mail-a </w:t>
      </w:r>
      <w:hyperlink r:id="rId10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3F2FA2" w:rsidP="003F2FA2" w:rsidR="003F2FA2">
      <w:pPr>
        <w:spacing w:after="0"/>
        <w:jc w:val="both"/>
        <w:rPr>
          <w:bCs/>
        </w:rPr>
      </w:pPr>
    </w:p>
    <w:p w:rsidRDefault="003F2FA2" w:rsidP="003F2FA2" w:rsidR="003F2FA2">
      <w:pPr>
        <w:spacing w:after="0"/>
        <w:jc w:val="both"/>
        <w:rPr>
          <w:bCs/>
        </w:rPr>
      </w:pPr>
    </w:p>
    <w:p w:rsidRDefault="003F2FA2" w:rsidP="003F2FA2" w:rsidR="003F2FA2">
      <w:pPr>
        <w:spacing w:after="0"/>
        <w:ind w:left="3540"/>
        <w:jc w:val="both"/>
        <w:rPr>
          <w:bCs/>
        </w:rPr>
      </w:pPr>
      <w:r>
        <w:rPr>
          <w:bCs/>
        </w:rPr>
        <w:t>Dovršeno u 12,55 sati</w:t>
      </w:r>
    </w:p>
    <w:p w:rsidRDefault="00AE649C" w:rsidP="003F2FA2" w:rsidR="00AE649C" w:rsidRPr="00B76F3C">
      <w:pPr>
        <w:pStyle w:val="FiksniRH"/>
        <w:spacing w:after="0"/>
      </w:pPr>
    </w:p>
    <w:p w:rsidRDefault="003F2FA2" w:rsidP="003F2FA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F2FA2" w:rsidR="00AE649C" w:rsidRPr="00B76F3C">
      <w:pPr>
        <w:pStyle w:val="SudSjedite"/>
      </w:pPr>
      <w:r>
        <w:tab/>
      </w:r>
    </w:p>
    <w:p w:rsidRDefault="00CB0EA4" w:rsidP="003F2FA2" w:rsidR="00CB0EA4">
      <w:pPr>
        <w:pStyle w:val="Naslovdokumenta"/>
        <w:spacing w:after="0"/>
      </w:pPr>
    </w:p>
    <w:p w:rsidRDefault="0071688E" w:rsidP="003F2FA2" w:rsidR="0071688E">
      <w:pPr>
        <w:pStyle w:val="Poetniodjeljak"/>
        <w:spacing w:after="0"/>
      </w:pPr>
    </w:p>
    <w:p w:rsidRDefault="00A21F0D" w:rsidP="003F2FA2" w:rsidR="00A21F0D">
      <w:pPr>
        <w:pStyle w:val="NormaleSPIS"/>
        <w:spacing w:after="0"/>
        <w:rPr>
          <w:noProof/>
        </w:rPr>
      </w:pPr>
    </w:p>
    <w:sectPr w:rsidSect="00F83896" w:rsidR="00A21F0D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2A7189"/>
    <w:multiLevelType w:val="hybridMultilevel"/>
    <w:tmpl w:val="DCC4C4BE"/>
    <w:lvl w:tplc="E7EA7870" w:ilvl="0">
      <w:start w:val="1"/>
      <w:numFmt w:val="decimal"/>
      <w:lvlText w:val="(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F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8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>
      <item>IVO ŽIŽA</item>
      <item>ŽDO VARAŽDIN, Građansko-upravni odjel</item>
      <item>Robert Hršak</item>
      <item>Owens i Houška Odvjtničko društvo</item>
    </izvorni_sadrzaj>
    <derivirana_varijabla naziv="DomainObject.UcesnikSudskeRadnjeListNaziv_1">
      <item>IVO ŽIŽA</item>
      <item>ŽDO VARAŽDIN, Građansko-upravni odjel</item>
      <item>Robert Hršak</item>
      <item>Owens i Houška Odvjtničko društvo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2016.</izvorni_sadrzaj>
    <derivirana_varijabla naziv="DomainObject.Zapisnik.DatumKreiranja_1">8.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St-7/2014-49</izvorni_sadrzaj>
    <derivirana_varijabla naziv="DomainObject.Zapisnik.Oznaka_1">St-7/2014-49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St-7/2014-49</izvorni_sadrzaj>
    <derivirana_varijabla naziv="DomainObject.PoslovniBrojDokumenta_1">St-7/2014-49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EB9F4-23D5-4C53-BE4D-D83D9BF6A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4778</properties:Characters>
  <properties:Lines>137</properties:Lines>
  <properties:Paragraphs>56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2016-09-08T12:19:00Z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St-7/2014-49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