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fd3d" w14:paraId="bc2fd3d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740AA0">
        <w:rPr>
          <w:szCs w:val="24"/>
          <w:lang w:val="hr-HR"/>
        </w:rPr>
        <w:t>315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740AA0">
        <w:rPr>
          <w:lang w:val="hr-HR"/>
        </w:rPr>
        <w:t xml:space="preserve">DŽAMBO TRADE društvo za trgovinu automobilima, turizam i usluge d.o.o., Virovitica, S. Radića 105, </w:t>
      </w:r>
      <w:r w:rsidR="00740AA0" w:rsidRPr="000664E3">
        <w:rPr>
          <w:lang w:val="hr-HR"/>
        </w:rPr>
        <w:t>MB</w:t>
      </w:r>
      <w:r w:rsidR="00740AA0">
        <w:rPr>
          <w:lang w:val="hr-HR"/>
        </w:rPr>
        <w:t>S: 010035066 , OIB: 11765207985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C77810">
        <w:rPr>
          <w:lang w:val="hr-HR"/>
        </w:rPr>
        <w:t>9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740AA0">
        <w:rPr>
          <w:lang w:val="hr-HR"/>
        </w:rPr>
        <w:t xml:space="preserve">DŽAMBO TRADE društvo za trgovinu automobilima, turizam i usluge d.o.o., Virovitica, S. Radića 105, </w:t>
      </w:r>
      <w:r w:rsidR="00740AA0" w:rsidRPr="000664E3">
        <w:rPr>
          <w:lang w:val="hr-HR"/>
        </w:rPr>
        <w:t>MB</w:t>
      </w:r>
      <w:r w:rsidR="00740AA0">
        <w:rPr>
          <w:lang w:val="hr-HR"/>
        </w:rPr>
        <w:t>S: 010035066 , OIB: 11765207985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740AA0">
        <w:rPr>
          <w:szCs w:val="24"/>
          <w:lang w:val="hr-HR"/>
        </w:rPr>
        <w:t>ANĐELKO STANKUS</w:t>
      </w:r>
      <w:r w:rsidR="00A214A4">
        <w:rPr>
          <w:szCs w:val="24"/>
          <w:lang w:val="hr-HR"/>
        </w:rPr>
        <w:t xml:space="preserve">, </w:t>
      </w:r>
      <w:r w:rsidR="00740AA0">
        <w:rPr>
          <w:szCs w:val="24"/>
          <w:lang w:val="hr-HR"/>
        </w:rPr>
        <w:t>Varaždin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740AA0">
        <w:rPr>
          <w:szCs w:val="24"/>
          <w:lang w:val="hr-HR"/>
        </w:rPr>
        <w:t>Braće Radić 20, Jalkovec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740AA0">
        <w:rPr>
          <w:szCs w:val="24"/>
          <w:lang w:val="hr-HR"/>
        </w:rPr>
        <w:t>11168088853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740AA0">
        <w:rPr>
          <w:lang w:val="hr-HR"/>
        </w:rPr>
        <w:t xml:space="preserve">DŽAMBO TRADE društvo za trgovinu automobilima, turizam i usluge d.o.o., Virovitica, S. Radića 105, </w:t>
      </w:r>
      <w:r w:rsidR="00740AA0" w:rsidRPr="000664E3">
        <w:rPr>
          <w:lang w:val="hr-HR"/>
        </w:rPr>
        <w:t>MB</w:t>
      </w:r>
      <w:r w:rsidR="00740AA0">
        <w:rPr>
          <w:lang w:val="hr-HR"/>
        </w:rPr>
        <w:t>S: 010035066 , OIB: 11765207985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7781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F70E6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740AA0">
        <w:rPr>
          <w:szCs w:val="24"/>
          <w:lang w:val="hr-HR"/>
        </w:rPr>
        <w:t>315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740AA0">
        <w:rPr>
          <w:szCs w:val="24"/>
          <w:lang w:val="hr-HR"/>
        </w:rPr>
        <w:t>20</w:t>
      </w:r>
      <w:r w:rsidR="00230207">
        <w:rPr>
          <w:szCs w:val="24"/>
          <w:lang w:val="hr-HR"/>
        </w:rPr>
        <w:t xml:space="preserve">. </w:t>
      </w:r>
      <w:r w:rsidR="00C77810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C77810">
        <w:rPr>
          <w:szCs w:val="24"/>
          <w:lang w:val="hr-HR"/>
        </w:rPr>
        <w:t>9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C77810">
        <w:rPr>
          <w:szCs w:val="24"/>
          <w:lang w:val="hr-HR"/>
        </w:rPr>
        <w:t>9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9BD" w:rsidR="00F409BD">
      <w:r>
        <w:separator/>
      </w:r>
    </w:p>
  </w:endnote>
  <w:endnote w:id="0" w:type="continuationSeparator">
    <w:p w:rsidRDefault="00F409BD" w:rsidR="00F40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9BD" w:rsidR="00F409BD">
      <w:r>
        <w:separator/>
      </w:r>
    </w:p>
  </w:footnote>
  <w:footnote w:id="0" w:type="continuationSeparator">
    <w:p w:rsidRDefault="00F409BD" w:rsidR="00F409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F1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740AA0">
      <w:t>315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1A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0AA0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05FA7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F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F1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F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F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F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F1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F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F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St-315/2015</izvorni_sadrzaj>
    <derivirana_varijabla naziv="DomainObject.Predmet.OznakaBroj_1">St-315/2015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DŽAMBO TRADE društvo za trgovinu automobilima, turizam i usluge d.o.o., Virovitica zastupanog po punomoćniku Nada Gabrijel; Nevenko Radijevac; Mario Tkalčec</izvorni_sadrzaj>
    <derivirana_varijabla naziv="DomainObject.Predmet.ProtustrankaFormated_1">  DŽAMBO TRADE društvo za trgovinu automobilima, turizam i usluge d.o.o., Virovitica zastupanog po punomoćniku Nada Gabrijel; Nevenko Radijevac; Mario Tkalčec</derivirana_varijabla>
  </DomainObject.Predmet.ProtustrankaFormated>
  <DomainObject.Predmet.ProtustrankaFormatedOIB>
    <izvorni_sadrzaj>  DŽAMBO TRADE društvo za trgovinu automobilima, turizam i usluge d.o.o., Virovitica, OIB 11765207985 zastupanog po punomoćniku Nada Gabrijel; Nevenko Radijevac; Mario Tkalčec</izvorni_sadrzaj>
    <derivirana_varijabla naziv="DomainObject.Predmet.ProtustrankaFormatedOIB_1">  DŽAMBO TRADE društvo za trgovinu automobilima, turizam i usluge d.o.o., Virovitica, OIB 11765207985 zastupanog po punomoćniku Nada Gabrijel; Nevenko Radijevac; Mario Tkalčec</derivirana_varijabla>
  </DomainObject.Predmet.ProtustrankaFormatedOIB>
  <DomainObject.Predmet.ProtustrankaFormatedWithAdress>
    <izvorni_sadrzaj> DŽAMBO TRADE društvo za trgovinu automobilima, turizam i usluge d.o.o., Virovitica, S. Radića 105, 33000 Virovitica zastupanog po punomoćniku Nada Gabrijel; Nevenko Radijevac; Mario Tkalčec</izvorni_sadrzaj>
    <derivirana_varijabla naziv="DomainObject.Predmet.ProtustrankaFormatedWithAdress_1"> DŽAMBO TRADE društvo za trgovinu automobilima, turizam i usluge d.o.o., Virovitica, S. Radića 105, 33000 Virovitica zastupanog po punomoćniku Nada Gabrijel; Nevenko Radijevac; Mario Tkalčec</derivirana_varijabla>
  </DomainObject.Predmet.ProtustrankaFormatedWithAdress>
  <DomainObject.Predmet.ProtustrankaFormatedWithAdressOIB>
    <izvorni_sadrzaj> DŽAMBO TRADE društvo za trgovinu automobilima, turizam i usluge d.o.o., Virovitica, OIB 11765207985, S. Radića 105, 33000 Virovitica zastupanog po punomoćniku Nada Gabrijel; Nevenko Radijevac; Mario Tkalčec</izvorni_sadrzaj>
    <derivirana_varijabla naziv="DomainObject.Predmet.ProtustrankaFormatedWithAdressOIB_1"> DŽAMBO TRADE društvo za trgovinu automobilima, turizam i usluge d.o.o., Virovitica, OIB 11765207985, S. Radića 105, 33000 Virovitica zastupanog po punomoćniku Nada Gabrijel; Nevenko Radijevac; Mario Tkalčec</derivirana_varijabla>
  </DomainObject.Predmet.ProtustrankaFormatedWithAdressOIB>
  <DomainObject.Predmet.ProtustrankaWithAdress>
    <izvorni_sadrzaj>DŽAMBO TRADE društvo za trgovinu automobilima, turizam i usluge d.o.o., Virovitica S. Radića 105, 33000 Virovitica</izvorni_sadrzaj>
    <derivirana_varijabla naziv="DomainObject.Predmet.ProtustrankaWithAdress_1">DŽAMBO TRADE društvo za trgovinu automobilima, turizam i usluge d.o.o., Virovitica S. Radića 105, 33000 Virovitica</derivirana_varijabla>
  </DomainObject.Predmet.ProtustrankaWithAdress>
  <DomainObject.Predmet.ProtustrankaWithAdressOIB>
    <izvorni_sadrzaj>DŽAMBO TRADE društvo za trgovinu automobilima, turizam i usluge d.o.o., Virovitica, OIB 11765207985, S. Radića 105, 33000 Virovitica</izvorni_sadrzaj>
    <derivirana_varijabla naziv="DomainObject.Predmet.ProtustrankaWithAdressOIB_1">DŽAMBO TRADE društvo za trgovinu automobilima, turizam i usluge d.o.o., Virovitica, OIB 11765207985, S. Radića 105, 33000 Virovitica</derivirana_varijabla>
  </DomainObject.Predmet.ProtustrankaWithAdressOIB>
  <DomainObject.Predmet.ProtustrankaNazivFormated>
    <izvorni_sadrzaj>DŽAMBO TRADE društvo za trgovinu automobilima, turizam i usluge d.o.o., Virovitica</izvorni_sadrzaj>
    <derivirana_varijabla naziv="DomainObject.Predmet.ProtustrankaNazivFormated_1">DŽAMBO TRADE društvo za trgovinu automobilima, turizam i usluge d.o.o., Virovitica</derivirana_varijabla>
  </DomainObject.Predmet.ProtustrankaNazivFormated>
  <DomainObject.Predmet.ProtustrankaNazivFormatedOIB>
    <izvorni_sadrzaj>DŽAMBO TRADE društvo za trgovinu automobilima, turizam i usluge d.o.o., Virovitica, OIB 11765207985</izvorni_sadrzaj>
    <derivirana_varijabla naziv="DomainObject.Predmet.ProtustrankaNazivFormatedOIB_1">DŽAMBO TRADE društvo za trgovinu automobilima, turizam i usluge d.o.o., Virovitica, OIB 11765207985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DŽAMBO TRADE društvo za trgovinu automobilima, turizam i usluge d.o.o., Virovitica zastupanog po punomoćniku Nada Gabrijel; Nevenko Radijevac; Mario Tkalčec</item>
    </izvorni_sadrzaj>
    <derivirana_varijabla naziv="DomainObject.Predmet.ProtuStrankaListFormated_1">
      <item>DŽAMBO TRADE društvo za trgovinu automobilima, turizam i usluge d.o.o., Virovitica zastupanog po punomoćniku Nada Gabrijel; Nevenko Radijevac; Mario Tkalčec</item>
    </derivirana_varijabla>
  </DomainObject.Predmet.ProtuStrankaListFormated>
  <DomainObject.Predmet.ProtuStrankaListFormatedOIB>
    <izvorni_sadrzaj>
      <item>DŽAMBO TRADE društvo za trgovinu automobilima, turizam i usluge d.o.o., Virovitica, OIB 11765207985 zastupanog po punomoćniku Nada Gabrijel; Nevenko Radijevac; Mario Tkalčec</item>
    </izvorni_sadrzaj>
    <derivirana_varijabla naziv="DomainObject.Predmet.ProtuStrankaListFormatedOIB_1">
      <item>DŽAMBO TRADE društvo za trgovinu automobilima, turizam i usluge d.o.o., Virovitica, OIB 11765207985 zastupanog po punomoćniku Nada Gabrijel; Nevenko Radijevac; Mario Tkalčec</item>
    </derivirana_varijabla>
  </DomainObject.Predmet.ProtuStrankaListFormatedOIB>
  <DomainObject.Predmet.ProtuStrankaListFormatedWithAdress>
    <izvorni_sadrzaj>
      <item>DŽAMBO TRADE društvo za trgovinu automobilima, turizam i usluge d.o.o., Virovitica, S. Radića 105, 33000 Virovitica zastupanog po punomoćniku Nada Gabrijel; Nevenko Radijevac; Mario Tkalčec</item>
    </izvorni_sadrzaj>
    <derivirana_varijabla naziv="DomainObject.Predmet.ProtuStrankaListFormatedWithAdress_1">
      <item>DŽAMBO TRADE društvo za trgovinu automobilima, turizam i usluge d.o.o., Virovitica, S. Radića 105, 33000 Virovitica zastupanog po punomoćniku Nada Gabrijel; Nevenko Radijevac; Mario Tkalčec</item>
    </derivirana_varijabla>
  </DomainObject.Predmet.ProtuStrankaListFormatedWithAdress>
  <DomainObject.Predmet.ProtuStrankaListFormatedWithAdressOIB>
    <izvorni_sadrzaj>
      <item>DŽAMBO TRADE društvo za trgovinu automobilima, turizam i usluge d.o.o., Virovitica, OIB 11765207985, S. Radića 105, 33000 Virovitica zastupanog po punomoćniku Nada Gabrijel; Nevenko Radijevac; Mario Tkalčec</item>
    </izvorni_sadrzaj>
    <derivirana_varijabla naziv="DomainObject.Predmet.ProtuStrankaListFormatedWithAdressOIB_1">
      <item>DŽAMBO TRADE društvo za trgovinu automobilima, turizam i usluge d.o.o., Virovitica, OIB 11765207985, S. Radića 105, 33000 Virovitica zastupanog po punomoćniku Nada Gabrijel; Nevenko Radijevac; Mario Tkalčec</item>
    </derivirana_varijabla>
  </DomainObject.Predmet.ProtuStrankaListFormatedWithAdressOIB>
  <DomainObject.Predmet.ProtuStrankaListNazivFormated>
    <izvorni_sadrzaj>
      <item>DŽAMBO TRADE društvo za trgovinu automobilima, turizam i usluge d.o.o., Virovitica</item>
    </izvorni_sadrzaj>
    <derivirana_varijabla naziv="DomainObject.Predmet.ProtuStrankaListNazivFormated_1">
      <item>DŽAMBO TRADE društvo za trgovinu automobilima, turizam i usluge d.o.o., Virovitica</item>
    </derivirana_varijabla>
  </DomainObject.Predmet.ProtuStrankaListNazivFormated>
  <DomainObject.Predmet.ProtuStrankaListNazivFormatedOIB>
    <izvorni_sadrzaj>
      <item>DŽAMBO TRADE društvo za trgovinu automobilima, turizam i usluge d.o.o., Virovitica, OIB 11765207985</item>
    </izvorni_sadrzaj>
    <derivirana_varijabla naziv="DomainObject.Predmet.ProtuStrankaListNazivFormatedOIB_1">
      <item>DŽAMBO TRADE društvo za trgovinu automobilima, turizam i usluge d.o.o., Virovitica, OIB 11765207985</item>
    </derivirana_varijabla>
  </DomainObject.Predmet.ProtuStrankaListNazivFormatedOIB>
  <DomainObject.Predmet.OstaliListFormated>
    <izvorni_sadrzaj>
      <item>Nada Gabrijel punomoćnik sudionika u postupku DŽAMBO TRADE društvo za trgovinu automobilima, turizam i usluge d.o.o., Virovitica</item>
      <item>Mario Tkalčec punomoćnik sudionika u postupku DŽAMBO TRADE društvo za trgovinu automobilima, turizam i usluge d.o.o., Virovitica</item>
      <item>Nevenko Radijevac punomoćnik sudionika u postupku DŽAMBO TRADE društvo za trgovinu automobilima, turizam i usluge d.o.o., Virovitica</item>
    </izvorni_sadrzaj>
    <derivirana_varijabla naziv="DomainObject.Predmet.OstaliListFormated_1">
      <item>Nada Gabrijel punomoćnik sudionika u postupku DŽAMBO TRADE društvo za trgovinu automobilima, turizam i usluge d.o.o., Virovitica</item>
      <item>Mario Tkalčec punomoćnik sudionika u postupku DŽAMBO TRADE društvo za trgovinu automobilima, turizam i usluge d.o.o., Virovitica</item>
      <item>Nevenko Radijevac punomoćnik sudionika u postupku DŽAMBO TRADE društvo za trgovinu automobilima, turizam i usluge d.o.o., Virovitica</item>
    </derivirana_varijabla>
  </DomainObject.Predmet.OstaliListFormated>
  <DomainObject.Predmet.OstaliListFormatedOIB>
    <izvorni_sadrzaj>
      <item>Nada Gabrijel, OIB 11919871348 punomoćnik sudionika u postupku DŽAMBO TRADE društvo za trgovinu automobilima, turizam i usluge d.o.o., Virovitica</item>
      <item>Mario Tkalčec punomoćnik sudionika u postupku DŽAMBO TRADE društvo za trgovinu automobilima, turizam i usluge d.o.o., Virovitica</item>
      <item>Nevenko Radijevac punomoćnik sudionika u postupku DŽAMBO TRADE društvo za trgovinu automobilima, turizam i usluge d.o.o., Virovitica</item>
    </izvorni_sadrzaj>
    <derivirana_varijabla naziv="DomainObject.Predmet.OstaliListFormatedOIB_1">
      <item>Nada Gabrijel, OIB 11919871348 punomoćnik sudionika u postupku DŽAMBO TRADE društvo za trgovinu automobilima, turizam i usluge d.o.o., Virovitica</item>
      <item>Mario Tkalčec punomoćnik sudionika u postupku DŽAMBO TRADE društvo za trgovinu automobilima, turizam i usluge d.o.o., Virovitica</item>
      <item>Nevenko Radijevac punomoćnik sudionika u postupku DŽAMBO TRADE društvo za trgovinu automobilima, turizam i usluge d.o.o., Virovitica</item>
    </derivirana_varijabla>
  </DomainObject.Predmet.OstaliListFormatedOIB>
  <DomainObject.Predmet.OstaliListFormatedWithAdress>
    <izvorni_sadrzaj>
      <item>Nada Gabrijel, J. J. Štrosmajera 200, 33000 Virovitica punomoćnik sudionika u postupku DŽAMBO TRADE društvo za trgovinu automobilima, turizam i usluge d.o.o., Virovitica</item>
      <item>Mario Tkalčec, Stjepana Radića 87, 33000 Virovitica punomoćnik sudionika u postupku DŽAMBO TRADE društvo za trgovinu automobilima, turizam i usluge d.o.o., Virovitica</item>
      <item>Nevenko Radijevac, Stjepana Radića 165, 33000 Virovitica punomoćnik sudionika u postupku DŽAMBO TRADE društvo za trgovinu automobilima, turizam i usluge d.o.o., Virovitica</item>
    </izvorni_sadrzaj>
    <derivirana_varijabla naziv="DomainObject.Predmet.OstaliListFormatedWithAdress_1">
      <item>Nada Gabrijel, J. J. Štrosmajera 200, 33000 Virovitica punomoćnik sudionika u postupku DŽAMBO TRADE društvo za trgovinu automobilima, turizam i usluge d.o.o., Virovitica</item>
      <item>Mario Tkalčec, Stjepana Radića 87, 33000 Virovitica punomoćnik sudionika u postupku DŽAMBO TRADE društvo za trgovinu automobilima, turizam i usluge d.o.o., Virovitica</item>
      <item>Nevenko Radijevac, Stjepana Radića 165, 33000 Virovitica punomoćnik sudionika u postupku DŽAMBO TRADE društvo za trgovinu automobilima, turizam i usluge d.o.o., Virovitica</item>
    </derivirana_varijabla>
  </DomainObject.Predmet.OstaliListFormatedWithAdress>
  <DomainObject.Predmet.OstaliListFormatedWithAdressOIB>
    <izvorni_sadrzaj>
      <item>Nada Gabrijel, OIB 11919871348, J. J. Štrosmajera 200, 33000 Virovitica punomoćnik sudionika u postupku DŽAMBO TRADE društvo za trgovinu automobilima, turizam i usluge d.o.o., Virovitica</item>
      <item>Mario Tkalčec, Stjepana Radića 87, 33000 Virovitica punomoćnik sudionika u postupku DŽAMBO TRADE društvo za trgovinu automobilima, turizam i usluge d.o.o., Virovitica</item>
      <item>Nevenko Radijevac, Stjepana Radića 165, 33000 Virovitica punomoćnik sudionika u postupku DŽAMBO TRADE društvo za trgovinu automobilima, turizam i usluge d.o.o., Virovitica</item>
    </izvorni_sadrzaj>
    <derivirana_varijabla naziv="DomainObject.Predmet.OstaliListFormatedWithAdressOIB_1">
      <item>Nada Gabrijel, OIB 11919871348, J. J. Štrosmajera 200, 33000 Virovitica punomoćnik sudionika u postupku DŽAMBO TRADE društvo za trgovinu automobilima, turizam i usluge d.o.o., Virovitica</item>
      <item>Mario Tkalčec, Stjepana Radića 87, 33000 Virovitica punomoćnik sudionika u postupku DŽAMBO TRADE društvo za trgovinu automobilima, turizam i usluge d.o.o., Virovitica</item>
      <item>Nevenko Radijevac, Stjepana Radića 165, 33000 Virovitica punomoćnik sudionika u postupku DŽAMBO TRADE društvo za trgovinu automobilima, turizam i usluge d.o.o., Virovitica</item>
    </derivirana_varijabla>
  </DomainObject.Predmet.OstaliListFormatedWithAdressOIB>
  <DomainObject.Predmet.OstaliListNazivFormated>
    <izvorni_sadrzaj>
      <item>Nada Gabrijel</item>
      <item>Mario Tkalčec</item>
      <item>Nevenko Radijevac</item>
    </izvorni_sadrzaj>
    <derivirana_varijabla naziv="DomainObject.Predmet.OstaliListNazivFormated_1">
      <item>Nada Gabrijel</item>
      <item>Mario Tkalčec</item>
      <item>Nevenko Radijevac</item>
    </derivirana_varijabla>
  </DomainObject.Predmet.OstaliListNazivFormated>
  <DomainObject.Predmet.OstaliListNazivFormatedOIB>
    <izvorni_sadrzaj>
      <item>Nada Gabrijel, OIB 11919871348</item>
      <item>Mario Tkalčec</item>
      <item>Nevenko Radijevac</item>
    </izvorni_sadrzaj>
    <derivirana_varijabla naziv="DomainObject.Predmet.OstaliListNazivFormatedOIB_1">
      <item>Nada Gabrijel, OIB 11919871348</item>
      <item>Mario Tkalčec</item>
      <item>Nevenko Radijevac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DŽAMBO TRADE društvo za trgovinu automobilima, turizam i usluge d.o.o., Virovitica</izvorni_sadrzaj>
    <derivirana_varijabla naziv="DomainObject.Predmet.ProtustrankaIDrugi_1">DŽAMBO TRADE društvo za trgovinu automobilima, turizam i usluge d.o.o.,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DŽAMBO TRADE društvo za trgovinu automobilima, turizam i usluge d.o.o., Virovitica, OIB 11765207985, S. Radića 105, 33000 Virovitica</izvorni_sadrzaj>
    <derivirana_varijabla naziv="DomainObject.Predmet.ProtustrankaIDrugiAdressOIB_1">DŽAMBO TRADE društvo za trgovinu automobilima, turizam i usluge d.o.o., Virovitica, OIB 11765207985, S. Radića 105,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DŽAMBO TRADE društvo za trgovinu automobilima, turizam i usluge d.o.o., Virovitica</item>
      <item>Nada Gabrijel</item>
      <item>Mario Tkalčec</item>
      <item>Nevenko Radijevac</item>
    </izvorni_sadrzaj>
    <derivirana_varijabla naziv="DomainObject.Predmet.SudioniciListNaziv_1">
      <item>FINA, RC ZAGREB, Podružnica Bjelovar</item>
      <item>DŽAMBO TRADE društvo za trgovinu automobilima, turizam i usluge d.o.o., Virovitica</item>
      <item>Nada Gabrijel</item>
      <item>Mario Tkalčec</item>
      <item>Nevenko Radijevac</item>
    </derivirana_varijabla>
  </DomainObject.Predmet.SudioniciListNaziv>
  <DomainObject.Predmet.SudioniciListAdressOIB>
    <izvorni_sadrzaj>
      <item>FINA, RC ZAGREB, Podružnica Bjelovar, OIB 85821130368, F. Supila 4,43000 Bjelovar</item>
      <item>DŽAMBO TRADE društvo za trgovinu automobilima, turizam i usluge d.o.o., Virovitica, OIB 11765207985, S. Radića 105,33000 Virovitica</item>
      <item>Nada Gabrijel, OIB 11919871348, J. J. Štrosmajera 200,33000 Virovitica</item>
      <item>Mario Tkalčec, Stjepana Radića 87,33000 Virovitica</item>
      <item>Nevenko Radijevac, Stjepana Radića 165,33000 Virovitica</item>
    </izvorni_sadrzaj>
    <derivirana_varijabla naziv="DomainObject.Predmet.SudioniciListAdressOIB_1">
      <item>FINA, RC ZAGREB, Podružnica Bjelovar, OIB 85821130368, F. Supila 4,43000 Bjelovar</item>
      <item>DŽAMBO TRADE društvo za trgovinu automobilima, turizam i usluge d.o.o., Virovitica, OIB 11765207985, S. Radića 105,33000 Virovitica</item>
      <item>Nada Gabrijel, OIB 11919871348, J. J. Štrosmajera 200,33000 Virovitica</item>
      <item>Mario Tkalčec, Stjepana Radića 87,33000 Virovitica</item>
      <item>Nevenko Radijevac, Stjepana Radića 165,33000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11765207985</item>
      <item>, OIB 11919871348</item>
      <item>, OIB null</item>
      <item>, OIB null</item>
    </izvorni_sadrzaj>
    <derivirana_varijabla naziv="DomainObject.Predmet.SudioniciListNazivOIB_1">
      <item>, OIB 85821130368</item>
      <item>, OIB 11765207985</item>
      <item>, OIB 11919871348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281B5-C535-4F8C-8D87-6149FEB96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729</properties:Words>
  <properties:Characters>3914</properties:Characters>
  <properties:Lines>115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2016-02-19T11:49:00Z</dcterms:created>
  <dc:creator>553y7k3</dc:creator>
  <cp:lastModifiedBy>Miroslav Lovreković</cp:lastModifiedBy>
  <cp:lastPrinted>2016-02-15T12:02:00Z</cp:lastPrinted>
  <dcterms:modified xmlns:xsi="http://www.w3.org/2001/XMLSchema-instance" xsi:type="dcterms:W3CDTF">2016-02-19T11:51:00Z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