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db0a" w14:paraId="202db0a" w:rsidRDefault="004E767B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r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t xml:space="preserve">                     </w:t>
      </w:r>
      <w:r w:rsidR="007B6B50" w:rsidRPr="00CB0F4D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CB0F4D">
        <w:tc>
          <w:tcPr>
            <w:tcW w:type="dxa" w:w="3060"/>
          </w:tcPr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Ljudevita </w:t>
            </w:r>
            <w:proofErr w:type="spellStart"/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Šestića</w:t>
            </w:r>
            <w:proofErr w:type="spellEnd"/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</w:t>
            </w:r>
          </w:p>
        </w:tc>
      </w:tr>
    </w:tbl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prijedloga predlagatelja Financijske agencije, RC Zagreb, Podružnica Zagreb, Zagreb, Trg svibanjskih žrtva 1995. 1, za otvaranjem stečajnog postupka nad dužnikom </w:t>
      </w:r>
      <w:r w:rsidRPr="00CB0F4D">
        <w:rPr>
          <w:rFonts w:cs="Times New Roman" w:hAnsi="Times New Roman" w:ascii="Times New Roman"/>
        </w:rPr>
        <w:t xml:space="preserve">ELEKTRO-VOLT d.o.o. u likvidaciji, Zagreb, Dragutina </w:t>
      </w:r>
      <w:proofErr w:type="spellStart"/>
      <w:r w:rsidRPr="00CB0F4D">
        <w:rPr>
          <w:rFonts w:cs="Times New Roman" w:hAnsi="Times New Roman" w:ascii="Times New Roman"/>
        </w:rPr>
        <w:t>Zrnetića</w:t>
      </w:r>
      <w:proofErr w:type="spellEnd"/>
      <w:r w:rsidRPr="00CB0F4D">
        <w:rPr>
          <w:rFonts w:cs="Times New Roman" w:hAnsi="Times New Roman" w:ascii="Times New Roman"/>
        </w:rPr>
        <w:t xml:space="preserve"> 7, OIB: 21449798002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 2</w:t>
      </w:r>
      <w:r w:rsidR="00577BC5">
        <w:rPr>
          <w:rFonts w:cs="Times New Roman" w:eastAsia="Times New Roman" w:hAnsi="Times New Roman" w:ascii="Times New Roman"/>
          <w:sz w:val="24"/>
          <w:szCs w:val="24"/>
          <w:lang w:eastAsia="hr-HR"/>
        </w:rPr>
        <w:t>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CB0F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osobi ovlaštenoj za zastupanje dužnika </w:t>
      </w:r>
      <w:r>
        <w:t xml:space="preserve">ELEKTRO-VOLT d.o.o. u likvidaciji, Zagreb, Dragutina </w:t>
      </w:r>
      <w:proofErr w:type="spellStart"/>
      <w:r>
        <w:t>Zrnetića</w:t>
      </w:r>
      <w:proofErr w:type="spellEnd"/>
      <w:r>
        <w:t xml:space="preserve"> 7, OIB: 21449798002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Nenadu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Kalčićeku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Zrnetićeva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7, OIB: 14386085791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ovog rješenja plati iznos predujma od </w:t>
      </w:r>
      <w:r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2507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</w:p>
    <w:p w:rsidRDefault="00CB0F4D" w:rsidP="00CB0F4D" w:rsidR="00CB0F4D" w:rsidRPr="00CB0F4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osoba iz točke I.) izreke ovog rješenja ne uplati zatraženi predujam u roku od 8 dana, nalaže se Financijskog agenciji provesti ovrhu na novčanim sredstvima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proč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tekst, 25/13) i odredbama Ovršnog zakona (NN 112/12; 93/14)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odnosećim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naplatu novčane kazne provedbom ovrhe na novčanim sredstvima kažnjene osobe.</w:t>
      </w:r>
    </w:p>
    <w:p w:rsidRDefault="00CB0F4D" w:rsidP="00CB0F4D" w:rsidR="00CB0F4D" w:rsidRPr="00CB0F4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Financijskog agenciji da novčani iznos iz točke I.) izreke ovog rješenja prenese s računa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obveznika i oročenih novčanih sredstava </w:t>
      </w:r>
      <w:proofErr w:type="spellStart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pristojbenog</w:t>
      </w:r>
      <w:proofErr w:type="spellEnd"/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obveznika na račun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2507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Obrazloženje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Predlagatelj otvaranja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stečajnog postupka nad gore navedenim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, RC Zagreb, Podružnica Zagreb, Zagreb, Trg svibanjskih žrtva 1995. 1 (u daljnjem tekstu FINA), po čijem je prijedlogu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oglas kojim su pozvani vjerovnici u skraćenom stečajnom postupku predložiti otvaranje stečajnog postupka,  te je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tom pozivu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Zagreb. 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 i Republika Hrvatska  su u smislu čl. 114. st. 3.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od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767B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19. svibnja 2016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Uputa o pravnom lijeku: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CB0F4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 točnost </w:t>
      </w:r>
      <w:proofErr w:type="spellStart"/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otpravka</w:t>
      </w:r>
      <w:proofErr w:type="spellEnd"/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– ovlašten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službenik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 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Draženka Prpić</w:t>
      </w:r>
    </w:p>
    <w:p w:rsidRDefault="00577BC5" w:rsidP="00CB0F4D" w:rsidR="00577BC5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bookmarkStart w:name="_GoBack" w:id="0"/>
      <w:bookmarkEnd w:id="0"/>
    </w:p>
    <w:sectPr w:rsidR="00CB0F4D" w:rsidRPr="00CB0F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031" w:rsidP="007B6B50" w:rsidR="006B6031">
      <w:pPr>
        <w:spacing w:lineRule="auto" w:line="240" w:after="0"/>
      </w:pPr>
      <w:r>
        <w:separator/>
      </w:r>
    </w:p>
  </w:endnote>
  <w:endnote w:id="0" w:type="continuationSeparator">
    <w:p w:rsidRDefault="006B6031" w:rsidP="007B6B50" w:rsidR="006B60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031" w:rsidP="007B6B50" w:rsidR="006B6031">
      <w:pPr>
        <w:spacing w:lineRule="auto" w:line="240" w:after="0"/>
      </w:pPr>
      <w:r>
        <w:separator/>
      </w:r>
    </w:p>
  </w:footnote>
  <w:footnote w:id="0" w:type="continuationSeparator">
    <w:p w:rsidRDefault="006B6031" w:rsidP="007B6B50" w:rsidR="006B60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BC5">
          <w:rPr>
            <w:noProof/>
          </w:rPr>
          <w:t>2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B0F4D">
      <w:t>2507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585EA7"/>
    <w:multiLevelType w:val="hybridMultilevel"/>
    <w:tmpl w:val="EB48D3CA"/>
    <w:lvl w:tplc="2CA2A04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302E3C"/>
    <w:rsid w:val="00382C2E"/>
    <w:rsid w:val="004E767B"/>
    <w:rsid w:val="00577BC5"/>
    <w:rsid w:val="006B6031"/>
    <w:rsid w:val="006E3469"/>
    <w:rsid w:val="007B6B50"/>
    <w:rsid w:val="00CB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4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469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3469"/>
    <w:rPr>
      <w:rFonts w:cs="Times New Roman" w:eastAsia="Times New Roman" w:hAnsi="Times New Roman" w:ascii="Times New Roman"/>
      <w:noProof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3469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3469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4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469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3469"/>
    <w:rPr>
      <w:rFonts w:ascii="Times New Roman" w:cs="Times New Roman" w:eastAsia="Times New Roman" w:hAnsi="Times New Roman"/>
      <w:noProof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3469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3469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od 1.000,00 kn</izvorni_sadrzaj>
    <derivirana_varijabla naziv="DomainObject.Primjedba_1">predujam od 1.000,00 kn</derivirana_varijabla>
  </DomainObject.Primjedba>
  <DomainObject.Oznaka>
    <izvorni_sadrzaj>St-2507/2016-12</izvorni_sadrzaj>
    <derivirana_varijabla naziv="DomainObject.Oznaka_1">St-2507/2016-12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St-2507/2016-12</izvorni_sadrzaj>
    <derivirana_varijabla naziv="DomainObject.PoslovniBrojDokumenta_1">St-2507/2016-12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21449798002</item>
      <item>, OIB 14386085791</item>
      <item>, OIB 18683136487</item>
      <item>, OIB null</item>
    </izvorni_sadrzaj>
    <derivirana_varijabla naziv="DomainObject.Predmet.SudioniciListNazivOIB_1">
      <item>, OIB 21449798002</item>
      <item>, OIB 14386085791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2721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2016-05-19T12:51:00Z</dcterms:created>
  <dc:creator>Draženka Prpić</dc:creator>
  <cp:lastModifiedBy>Draženka Prpić</cp:lastModifiedBy>
  <cp:lastPrinted>2016-05-23T05:45:00Z</cp:lastPrinted>
  <dcterms:modified xmlns:xsi="http://www.w3.org/2001/XMLSchema-instance" xsi:type="dcterms:W3CDTF">2016-05-23T05:45:00Z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St-2507/2016-12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