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1aa2" w14:paraId="a4b1aa2" w:rsidRDefault="00FB4784" w:rsidP="00FB4784" w:rsidR="00FB4784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FB4784" w:rsidP="00FB4784" w:rsidR="00FB4784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FB4784" w:rsidP="00FB4784" w:rsidR="00FB4784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FB4784" w:rsidP="00FB4784" w:rsidR="00FB4784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FB4784" w:rsidP="00FB4784" w:rsidR="00FB4784">
      <w:pPr>
        <w:jc w:val="right"/>
      </w:pPr>
    </w:p>
    <w:p w:rsidRDefault="00FB4784" w:rsidP="00FB4784" w:rsidR="00FB4784">
      <w:pPr>
        <w:jc w:val="right"/>
      </w:pPr>
    </w:p>
    <w:p w:rsidRDefault="00FB4784" w:rsidP="00FB4784" w:rsidR="00FB4784">
      <w:pPr>
        <w:jc w:val="both"/>
      </w:pPr>
      <w:r>
        <w:tab/>
        <w:t xml:space="preserve">Trgovački sud u Varaždinu po sucu toga suda </w:t>
      </w:r>
      <w:r w:rsidR="004232A4">
        <w:t>Jasni Lekić</w:t>
      </w:r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 w:rsidR="0089792E">
        <w:t>RENJAK d.o.o., OIB: 02143949512 sa sjedištem u Kralja Tomislava 152, Križevci</w:t>
      </w:r>
      <w:r>
        <w:t xml:space="preserve">,  </w:t>
      </w:r>
      <w:r w:rsidR="0089792E">
        <w:t>18</w:t>
      </w:r>
      <w:r>
        <w:t>. siječnja 201</w:t>
      </w:r>
      <w:r w:rsidR="0089792E">
        <w:t>7</w:t>
      </w:r>
      <w:r>
        <w:t>. temeljem čl. 430. Stečajnog zakona („NN“ 71/15, u daljnjem tekstu SZ) objavljuje sljedeći</w:t>
      </w:r>
    </w:p>
    <w:p w:rsidRDefault="00FB4784" w:rsidP="00FB4784" w:rsidR="00FB4784">
      <w:pPr>
        <w:jc w:val="center"/>
      </w:pPr>
    </w:p>
    <w:p w:rsidRDefault="00FB4784" w:rsidP="00FB4784" w:rsidR="00FB4784">
      <w:pPr>
        <w:jc w:val="center"/>
      </w:pPr>
      <w:r>
        <w:t>OGLAS</w:t>
      </w:r>
    </w:p>
    <w:p w:rsidRDefault="00FB4784" w:rsidP="00FB4784" w:rsidR="00FB4784"/>
    <w:p w:rsidRDefault="00FB4784" w:rsidP="00FB4784" w:rsidR="00FB4784">
      <w:pPr>
        <w:jc w:val="both"/>
      </w:pPr>
      <w:r>
        <w:t>1/</w:t>
      </w:r>
      <w:r>
        <w:tab/>
        <w:t xml:space="preserve">Utvrđuje se da ukupni iznos evidentiranog duga dužnika </w:t>
      </w:r>
      <w:r w:rsidR="00366B51">
        <w:t>RENJAK d.o.o., OIB: 02143949512 sa sjedištem u Kralja Tomislava 152, Križevci</w:t>
      </w:r>
      <w:r>
        <w:t xml:space="preserve"> iznosi </w:t>
      </w:r>
      <w:r w:rsidR="00366B51">
        <w:t>24</w:t>
      </w:r>
      <w:r>
        <w:t>.</w:t>
      </w:r>
      <w:r w:rsidR="00366B51">
        <w:t>355</w:t>
      </w:r>
      <w:r>
        <w:t>,</w:t>
      </w:r>
      <w:r w:rsidR="00366B51">
        <w:t>94</w:t>
      </w:r>
      <w:r>
        <w:t xml:space="preserve"> kn.</w:t>
      </w:r>
    </w:p>
    <w:p w:rsidRDefault="00FB4784" w:rsidP="00FB4784" w:rsidR="00FB4784">
      <w:pPr>
        <w:jc w:val="both"/>
      </w:pPr>
    </w:p>
    <w:p w:rsidRDefault="00FB4784" w:rsidP="00FB4784" w:rsidR="00FB4784">
      <w:pPr>
        <w:jc w:val="both"/>
      </w:pPr>
      <w:r>
        <w:t>2/</w:t>
      </w:r>
      <w:r>
        <w:tab/>
        <w:t xml:space="preserve"> Poziva se direktor dužnika </w:t>
      </w:r>
      <w:r w:rsidR="002B7F98">
        <w:t xml:space="preserve">Zdenko </w:t>
      </w:r>
      <w:proofErr w:type="spellStart"/>
      <w:r w:rsidR="002B7F98">
        <w:t>Renjak</w:t>
      </w:r>
      <w:proofErr w:type="spellEnd"/>
      <w:r w:rsidR="002B7F98">
        <w:t>, Križevci, Ulica Kralja Tomislava 152, OIB: 94896264581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B4784" w:rsidP="00FB4784" w:rsidR="00FB4784">
      <w:pPr>
        <w:jc w:val="both"/>
      </w:pPr>
    </w:p>
    <w:p w:rsidRDefault="00FB4784" w:rsidP="00FB4784" w:rsidR="00FB4784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B4784" w:rsidP="00FB4784" w:rsidR="00FB4784"/>
    <w:p w:rsidRDefault="00FB4784" w:rsidP="00FB4784" w:rsidR="00FB4784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FB4784" w:rsidP="00FB4784" w:rsidR="00FB4784">
      <w:pPr>
        <w:jc w:val="both"/>
        <w:rPr>
          <w:color w:val="000000"/>
        </w:rPr>
      </w:pPr>
      <w:r>
        <w:tab/>
      </w:r>
    </w:p>
    <w:p w:rsidRDefault="00FB4784" w:rsidP="00FB4784" w:rsidR="00FB4784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22073715 otvoren kod Hrvatske poštanske banke. </w:t>
      </w:r>
    </w:p>
    <w:p w:rsidRDefault="00FB4784" w:rsidP="00FB4784" w:rsidR="00FB4784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FB4784" w:rsidP="00FB4784" w:rsidR="00FB4784">
      <w:pPr>
        <w:jc w:val="both"/>
      </w:pPr>
    </w:p>
    <w:p w:rsidRDefault="00FB4784" w:rsidP="00FB4784" w:rsidR="00FB4784">
      <w:pPr>
        <w:jc w:val="center"/>
      </w:pPr>
      <w:r>
        <w:t xml:space="preserve">U Varaždinu, </w:t>
      </w:r>
      <w:r>
        <w:t>18</w:t>
      </w:r>
      <w:r>
        <w:t>. siječnja 201</w:t>
      </w:r>
      <w:r>
        <w:t>7</w:t>
      </w:r>
      <w:r>
        <w:t>.</w:t>
      </w:r>
    </w:p>
    <w:p w:rsidRDefault="00FB4784" w:rsidP="00FB4784" w:rsidR="00FB4784">
      <w:pPr>
        <w:jc w:val="both"/>
      </w:pPr>
    </w:p>
    <w:p w:rsidRDefault="00FB4784" w:rsidP="00FB4784" w:rsidR="00FB47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4784" w:rsidP="00FB4784" w:rsidR="00FB4784"/>
    <w:p w:rsidRDefault="00FB4784" w:rsidP="00FB4784" w:rsidR="00DA0242" w:rsidRPr="00FB47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</w:t>
      </w:r>
      <w:r w:rsidR="00A26283">
        <w:t>Jasna Lekić</w:t>
      </w:r>
    </w:p>
    <w:sectPr w:rsidSect="00A26283" w:rsidR="00DA0242" w:rsidRPr="00FB4784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92E" w:rsidR="008333A9">
    <w:pPr>
      <w:pStyle w:val="Zaglavlje"/>
    </w:pPr>
    <w:r>
      <w:rPr>
        <w:rStyle w:val="PozadinaSvijetloCrvena"/>
        <w:shd w:fill="auto" w:color="auto" w:val="clear"/>
      </w:rPr>
      <w:t>Poslovni broj: 3 St-6/17-3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F9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B51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116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2A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B26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92E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90F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283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FCF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784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B47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B47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0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St-6/2017-3</izvorni_sadrzaj>
    <derivirana_varijabla naziv="DomainObject.Oznaka_1">St-6/2017-3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RENJAK društvo s ograničenom odgovornošću za trgovinu, ugostiteljstvo i usluge zastupanog po punomoćniku Zdenko Renjak</izvorni_sadrzaj>
    <derivirana_varijabla naziv="DomainObject.Predmet.ProtustrankaFormated_1">  RENJAK društvo s ograničenom odgovornošću za trgovinu, ugostiteljstvo i usluge zastupanog po punomoćniku Zdenko Renjak</derivirana_varijabla>
  </DomainObject.Predmet.ProtustrankaFormated>
  <DomainObject.Predmet.ProtustrankaFormatedOIB>
    <izvorni_sadrzaj>  RENJAK društvo s ograničenom odgovornošću za trgovinu, ugostiteljstvo i usluge, OIB 02143949512 zastupanog po punomoćniku Zdenko Renjak</izvorni_sadrzaj>
    <derivirana_varijabla naziv="DomainObject.Predmet.ProtustrankaFormatedOIB_1">  RENJAK društvo s ograničenom odgovornošću za trgovinu, ugostiteljstvo i usluge, OIB 02143949512 zastupanog po punomoćniku Zdenko Renjak</derivirana_varijabla>
  </DomainObject.Predmet.ProtustrankaFormatedOIB>
  <DomainObject.Predmet.ProtustrankaFormatedWithAdress>
    <izvorni_sadrzaj> RENJAK društvo s ograničenom odgovornošću za trgovinu, ugostiteljstvo i usluge, Kralja Tomislava 152, 48260 Križevci zastupanog po punomoćniku Zdenko Renjak</izvorni_sadrzaj>
    <derivirana_varijabla naziv="DomainObject.Predmet.ProtustrankaFormatedWithAdress_1"> RENJAK društvo s ograničenom odgovornošću za trgovinu, ugostiteljstvo i usluge, Kralja Tomislava 152, 48260 Križevci zastupanog po punomoćniku Zdenko Renjak</derivirana_varijabla>
  </DomainObject.Predmet.ProtustrankaFormatedWithAdress>
  <DomainObject.Predmet.ProtustrankaFormatedWithAdressOIB>
    <izvorni_sadrzaj> RENJAK društvo s ograničenom odgovornošću za trgovinu, ugostiteljstvo i usluge, OIB 02143949512, Kralja Tomislava 152, 48260 Križevci zastupanog po punomoćniku Zdenko Renjak</izvorni_sadrzaj>
    <derivirana_varijabla naziv="DomainObject.Predmet.ProtustrankaFormatedWithAdressOIB_1"> RENJAK društvo s ograničenom odgovornošću za trgovinu, ugostiteljstvo i usluge, OIB 02143949512, Kralja Tomislava 152, 48260 Križevci zastupanog po punomoćniku Zdenko Renjak</derivirana_varijabla>
  </DomainObject.Predmet.ProtustrankaFormatedWithAdressOIB>
  <DomainObject.Predmet.ProtustrankaWithAdress>
    <izvorni_sadrzaj>RENJAK društvo s ograničenom odgovornošću za trgovinu, ugostiteljstvo i usluge Kralja Tomislava 152, 48260 Križevci</izvorni_sadrzaj>
    <derivirana_varijabla naziv="DomainObject.Predmet.ProtustrankaWithAdress_1">RENJAK društvo s ograničenom odgovornošću za trgovinu, ugostiteljstvo i usluge Kralja Tomislava 152, 48260 Križevci</derivirana_varijabla>
  </DomainObject.Predmet.ProtustrankaWithAdress>
  <DomainObject.Predmet.ProtustrankaWithAdressOIB>
    <izvorni_sadrzaj>RENJAK društvo s ograničenom odgovornošću za trgovinu, ugostiteljstvo i usluge, OIB 02143949512, Kralja Tomislava 152, 48260 Križevci</izvorni_sadrzaj>
    <derivirana_varijabla naziv="DomainObject.Predmet.ProtustrankaWithAdressOIB_1">RENJAK društvo s ograničenom odgovornošću za trgovinu, ugostiteljstvo i usluge, OIB 02143949512, Kralja Tomislava 152, 48260 Križevci</derivirana_varijabla>
  </DomainObject.Predmet.ProtustrankaWithAdressOIB>
  <DomainObject.Predmet.ProtustrankaNazivFormated>
    <izvorni_sadrzaj>RENJAK društvo s ograničenom odgovornošću za trgovinu, ugostiteljstvo i usluge</izvorni_sadrzaj>
    <derivirana_varijabla naziv="DomainObject.Predmet.ProtustrankaNazivFormated_1">RENJAK društvo s ograničenom odgovornošću za trgovinu, ugostiteljstvo i usluge</derivirana_varijabla>
  </DomainObject.Predmet.ProtustrankaNazivFormated>
  <DomainObject.Predmet.ProtustrankaNazivFormatedOIB>
    <izvorni_sadrzaj>RENJAK društvo s ograničenom odgovornošću za trgovinu, ugostiteljstvo i usluge, OIB 02143949512</izvorni_sadrzaj>
    <derivirana_varijabla naziv="DomainObject.Predmet.ProtustrankaNazivFormatedOIB_1">RENJAK društvo s ograničenom odgovornošću za trgovinu, ugostiteljstvo i usluge, OIB 02143949512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24355.94</izvorni_sadrzaj>
    <derivirana_varijabla naziv="DomainObject.Predmet.TrenutnaVrijednost_1">24355.94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RENJAK društvo s ograničenom odgovornošću za trgovinu, ugostiteljstvo i usluge zastupanog po punomoćniku Zdenko Renjak</item>
    </izvorni_sadrzaj>
    <derivirana_varijabla naziv="DomainObject.Predmet.ProtuStrankaListFormated_1">
      <item>RENJAK društvo s ograničenom odgovornošću za trgovinu, ugostiteljstvo i usluge zastupanog po punomoćniku Zdenko Renjak</item>
    </derivirana_varijabla>
  </DomainObject.Predmet.ProtuStrankaListFormated>
  <DomainObject.Predmet.ProtuStrankaListFormatedOIB>
    <izvorni_sadrzaj>
      <item>RENJAK društvo s ograničenom odgovornošću za trgovinu, ugostiteljstvo i usluge, OIB 02143949512 zastupanog po punomoćniku Zdenko Renjak</item>
    </izvorni_sadrzaj>
    <derivirana_varijabla naziv="DomainObject.Predmet.ProtuStrankaListFormatedOIB_1">
      <item>RENJAK društvo s ograničenom odgovornošću za trgovinu, ugostiteljstvo i usluge, OIB 02143949512 zastupanog po punomoćniku Zdenko Renjak</item>
    </derivirana_varijabla>
  </DomainObject.Predmet.ProtuStrankaListFormatedOIB>
  <DomainObject.Predmet.ProtuStrankaListFormatedWithAdress>
    <izvorni_sadrzaj>
      <item>RENJAK društvo s ograničenom odgovornošću za trgovinu, ugostiteljstvo i usluge, Kralja Tomislava 152, 48260 Križevci zastupanog po punomoćniku Zdenko Renjak</item>
    </izvorni_sadrzaj>
    <derivirana_varijabla naziv="DomainObject.Predmet.ProtuStrankaListFormatedWithAdress_1">
      <item>RENJAK društvo s ograničenom odgovornošću za trgovinu, ugostiteljstvo i usluge, Kralja Tomislava 152, 48260 Križevci zastupanog po punomoćniku Zdenko Renjak</item>
    </derivirana_varijabla>
  </DomainObject.Predmet.ProtuStrankaListFormatedWithAdress>
  <DomainObject.Predmet.ProtuStrankaListFormatedWithAdressOIB>
    <izvorni_sadrzaj>
      <item>RENJAK društvo s ograničenom odgovornošću za trgovinu, ugostiteljstvo i usluge, OIB 02143949512, Kralja Tomislava 152, 48260 Križevci zastupanog po punomoćniku Zdenko Renjak</item>
    </izvorni_sadrzaj>
    <derivirana_varijabla naziv="DomainObject.Predmet.ProtuStrankaListFormatedWithAdressOIB_1">
      <item>RENJAK društvo s ograničenom odgovornošću za trgovinu, ugostiteljstvo i usluge, OIB 02143949512, Kralja Tomislava 152, 48260 Križevci zastupanog po punomoćniku Zdenko Renjak</item>
    </derivirana_varijabla>
  </DomainObject.Predmet.ProtuStrankaListFormatedWithAdressOIB>
  <DomainObject.Predmet.ProtuStrankaListNazivFormated>
    <izvorni_sadrzaj>
      <item>RENJAK društvo s ograničenom odgovornošću za trgovinu, ugostiteljstvo i usluge</item>
    </izvorni_sadrzaj>
    <derivirana_varijabla naziv="DomainObject.Predmet.ProtuStrankaListNazivFormated_1">
      <item>RENJAK društvo s ograničenom odgovornošću za trgovinu, ugostiteljstvo i usluge</item>
    </derivirana_varijabla>
  </DomainObject.Predmet.ProtuStrankaListNazivFormated>
  <DomainObject.Predmet.ProtuStrankaListNazivFormatedOIB>
    <izvorni_sadrzaj>
      <item>RENJAK društvo s ograničenom odgovornošću za trgovinu, ugostiteljstvo i usluge, OIB 02143949512</item>
    </izvorni_sadrzaj>
    <derivirana_varijabla naziv="DomainObject.Predmet.ProtuStrankaListNazivFormatedOIB_1">
      <item>RENJAK društvo s ograničenom odgovornošću za trgovinu, ugostiteljstvo i usluge, OIB 02143949512</item>
    </derivirana_varijabla>
  </DomainObject.Predmet.ProtuStrankaListNazivFormatedOIB>
  <DomainObject.Predmet.OstaliListFormated>
    <izvorni_sadrzaj>
      <item>Sudski registar</item>
      <item>Zdenko Renjak punomoćnik sudionika u postupku RENJAK društvo s ograničenom odgovornošću za trgovinu, ugostiteljstvo i usluge</item>
    </izvorni_sadrzaj>
    <derivirana_varijabla naziv="DomainObject.Predmet.OstaliListFormated_1">
      <item>Sudski registar</item>
      <item>Zdenko Renjak punomoćnik sudionika u postupku RENJAK društvo s ograničenom odgovornošću za trgovinu, ugostiteljstvo i usluge</item>
    </derivirana_varijabla>
  </DomainObject.Predmet.OstaliListFormated>
  <DomainObject.Predmet.OstaliListFormatedOIB>
    <izvorni_sadrzaj>
      <item>Sudski registar</item>
      <item>Zdenko Renjak, OIB 94896264581 punomoćnik sudionika u postupku RENJAK društvo s ograničenom odgovornošću za trgovinu, ugostiteljstvo i usluge</item>
    </izvorni_sadrzaj>
    <derivirana_varijabla naziv="DomainObject.Predmet.OstaliListFormatedOIB_1">
      <item>Sudski registar</item>
      <item>Zdenko Renjak, OIB 94896264581 punomoćnik sudionika u postupku RENJAK društvo s ograničenom odgovornošću za trgovinu, ugostiteljstvo i usluge</item>
    </derivirana_varijabla>
  </DomainObject.Predmet.OstaliListFormatedOIB>
  <DomainObject.Predmet.OstaliListFormatedWithAdress>
    <izvorni_sadrzaj>
      <item>Sudski registar</item>
      <item>Zdenko Renjak, Ulica Kralja Tomislava 152, 48260 Križevci punomoćnik sudionika u postupku RENJAK društvo s ograničenom odgovornošću za trgovinu, ugostiteljstvo i usluge</item>
    </izvorni_sadrzaj>
    <derivirana_varijabla naziv="DomainObject.Predmet.OstaliListFormatedWithAdress_1">
      <item>Sudski registar</item>
      <item>Zdenko Renjak, Ulica Kralja Tomislava 152, 48260 Križevci punomoćnik sudionika u postupku RENJAK društvo s ograničenom odgovornošću za trgovinu, ugostiteljstvo i usluge</item>
    </derivirana_varijabla>
  </DomainObject.Predmet.OstaliListFormatedWithAdress>
  <DomainObject.Predmet.OstaliListFormatedWithAdressOIB>
    <izvorni_sadrzaj>
      <item>Sudski registar</item>
      <item>Zdenko Renjak, OIB 94896264581, Ulica Kralja Tomislava 152, 48260 Križevci punomoćnik sudionika u postupku RENJAK društvo s ograničenom odgovornošću za trgovinu, ugostiteljstvo i usluge</item>
    </izvorni_sadrzaj>
    <derivirana_varijabla naziv="DomainObject.Predmet.OstaliListFormatedWithAdressOIB_1">
      <item>Sudski registar</item>
      <item>Zdenko Renjak, OIB 94896264581, Ulica Kralja Tomislava 152, 48260 Križevci punomoćnik sudionika u postupku RENJAK društvo s ograničenom odgovornošću za trgovinu, ugostiteljstvo i usluge</item>
    </derivirana_varijabla>
  </DomainObject.Predmet.OstaliListFormatedWithAdressOIB>
  <DomainObject.Predmet.OstaliListNazivFormated>
    <izvorni_sadrzaj>
      <item>Sudski registar</item>
      <item>Zdenko Renjak</item>
    </izvorni_sadrzaj>
    <derivirana_varijabla naziv="DomainObject.Predmet.OstaliListNazivFormated_1">
      <item>Sudski registar</item>
      <item>Zdenko Renjak</item>
    </derivirana_varijabla>
  </DomainObject.Predmet.OstaliListNazivFormated>
  <DomainObject.Predmet.OstaliListNazivFormatedOIB>
    <izvorni_sadrzaj>
      <item>Sudski registar</item>
      <item>Zdenko Renjak, OIB 94896264581</item>
    </izvorni_sadrzaj>
    <derivirana_varijabla naziv="DomainObject.Predmet.OstaliListNazivFormatedOIB_1">
      <item>Sudski registar</item>
      <item>Zdenko Renjak, OIB 94896264581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St-6/2017-3</izvorni_sadrzaj>
    <derivirana_varijabla naziv="DomainObject.PoslovniBrojDokumenta_1">St-6/2017-3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RENJAK društvo s ograničenom odgovornošću za trgovinu, ugostiteljstvo i usluge</izvorni_sadrzaj>
    <derivirana_varijabla naziv="DomainObject.Predmet.ProtustrankaIDrugi_1">RENJAK društvo s ograničenom odgovornošću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RENJAK društvo s ograničenom odgovornošću za trgovinu, ugostiteljstvo i usluge, OIB 02143949512, Kralja Tomislava 152, 48260 Križevci</izvorni_sadrzaj>
    <derivirana_varijabla naziv="DomainObject.Predmet.ProtustrankaIDrugiAdressOIB_1">RENJAK društvo s ograničenom odgovornošću za trgovinu, ugostiteljstvo i usluge, OIB 02143949512, Kralja Tomislava 152,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RENJAK društvo s ograničenom odgovornošću za trgovinu, ugostiteljstvo i usluge</item>
      <item>Sudski registar</item>
      <item>Zdenko Renjak</item>
    </izvorni_sadrzaj>
    <derivirana_varijabla naziv="DomainObject.Predmet.SudioniciListNaziv_1">
      <item>Financijska agencija</item>
      <item>RENJAK društvo s ograničenom odgovornošću za trgovinu, ugostiteljstvo i usluge</item>
      <item>Sudski registar</item>
      <item>Zdenko Renjak</item>
    </derivirana_varijabla>
  </DomainObject.Predmet.SudioniciListNaziv>
  <DomainObject.Predmet.SudioniciListAdressOIB>
    <izvorni_sadrzaj>
      <item>Financijska agencija, OIB 85821130368, Ulica grada Vukovara 70,10000 Zagreb</item>
      <item>RENJAK društvo s ograničenom odgovornošću za trgovinu, ugostiteljstvo i usluge, OIB 02143949512, Kralja Tomislava 152,48260 Križevci</item>
      <item>Sudski registar</item>
      <item>Zdenko Renjak, OIB 94896264581, Ulica Kralja Tomislava 152,48260 Križevci</item>
    </izvorni_sadrzaj>
    <derivirana_varijabla naziv="DomainObject.Predmet.SudioniciListAdressOIB_1">
      <item>Financijska agencija, OIB 85821130368, Ulica grada Vukovara 70,10000 Zagreb</item>
      <item>RENJAK društvo s ograničenom odgovornošću za trgovinu, ugostiteljstvo i usluge, OIB 02143949512, Kralja Tomislava 152,48260 Križevci</item>
      <item>Sudski registar</item>
      <item>Zdenko Renjak, OIB 94896264581, Ulica Kralja Tomislava 152,48260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93FB0-E80F-4D68-BA1E-65C68A655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1993</properties:Characters>
  <properties:Lines>48</properties:Lines>
  <properties:Paragraphs>14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2017-01-18T07:59:00Z</cp:lastPrinted>
  <dcterms:modified xmlns:xsi="http://www.w3.org/2001/XMLSchema-instance" xsi:type="dcterms:W3CDTF">2017-01-18T07:59:00Z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