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1934" w14:paraId="1401934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C137C0">
        <w:t>5</w:t>
      </w:r>
      <w:r w:rsidR="005272E4">
        <w:t>9</w:t>
      </w:r>
      <w:r w:rsidR="00DD469F">
        <w:t>7</w:t>
      </w:r>
      <w:r w:rsidR="00F26559">
        <w:t>/16-</w:t>
      </w:r>
      <w:r w:rsidR="005272E4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</w:t>
      </w:r>
      <w:r w:rsidR="00C137C0">
        <w:t>ZAGREB, Trg svibanjskih žrtava 1995. 1, O</w:t>
      </w:r>
      <w:r>
        <w:t xml:space="preserve">IB 85821130368 za provedbom skraćenog stečajnog postupka nad </w:t>
      </w:r>
      <w:r w:rsidR="00DA4683">
        <w:t>dužnikom</w:t>
      </w:r>
      <w:r w:rsidR="00DD469F">
        <w:t xml:space="preserve"> HE-LU GRUPA d.o.o. za građenje  i usluge Peskovec, Peskovec 38, OIB 70482387246, MBS 080750524</w:t>
      </w:r>
      <w:r w:rsidR="00A05CD3">
        <w:t xml:space="preserve">, </w:t>
      </w:r>
      <w:r>
        <w:t xml:space="preserve">dana </w:t>
      </w:r>
      <w:r w:rsidR="00133937">
        <w:t>2. rujna 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DD469F">
        <w:t>HE-LU GRUPA d.o.o. za građenje i usluge Peskovec, Peskovec 38, OIB 70482387246, MBS 080750524</w:t>
      </w:r>
      <w:r w:rsidR="00773859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EA21BE">
        <w:t>u upraviteljicu</w:t>
      </w:r>
      <w:r>
        <w:t xml:space="preserve"> imenuje se</w:t>
      </w:r>
      <w:r w:rsidR="00291642">
        <w:t xml:space="preserve"> </w:t>
      </w:r>
      <w:r w:rsidR="00EA21BE">
        <w:t xml:space="preserve">Dinka Trumbić iz Splita, Lovretska 10, OIB </w:t>
      </w:r>
      <w:r w:rsidR="006B054D">
        <w:t xml:space="preserve"> </w:t>
      </w:r>
      <w:r w:rsidR="00EA21BE">
        <w:t>43468134790.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DD469F">
        <w:t>HE-LU GRUPA d.o.o. za građenje i usluge Peskovec, Peskovec 38, OIB 70482387246, MBS 080750524</w:t>
      </w:r>
      <w:r w:rsidR="00AB5C50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</w:t>
      </w:r>
      <w:r w:rsidR="00F30289">
        <w:t>ZAGREB</w:t>
      </w:r>
      <w:r>
        <w:t xml:space="preserve"> podnijela je Trgovačkom sudu u Zagrebu dana</w:t>
      </w:r>
      <w:r w:rsidR="00AB5C50">
        <w:t xml:space="preserve"> </w:t>
      </w:r>
      <w:r w:rsidR="00DD469F">
        <w:t>11.</w:t>
      </w:r>
      <w:r w:rsidR="00773859">
        <w:t xml:space="preserve"> prosinca</w:t>
      </w:r>
      <w:r w:rsidR="00F30289">
        <w:t xml:space="preserve"> 2015</w:t>
      </w:r>
      <w:r>
        <w:t>. zahtjev za provedbu skraćenog stečajnog postupka nad dužnikom</w:t>
      </w:r>
      <w:r w:rsidR="00C8124C">
        <w:t xml:space="preserve"> </w:t>
      </w:r>
      <w:r w:rsidR="00DD469F">
        <w:t>HE-LU GRUPA d.o.o. za građenje  i usluge Peskovec, Peskovec 38, OIB 70482387246</w:t>
      </w:r>
      <w:r w:rsidR="00C8124C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35917" w:rsidP="00B506CA" w:rsidR="00B35917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6B054D">
        <w:t>4. srpnja 2</w:t>
      </w:r>
      <w:r>
        <w:t>016. godine objavio oglas na mrežnoj stranici e-Oglasna ploča sudova pod poslovnim brojem St-1</w:t>
      </w:r>
      <w:r w:rsidR="00F30289">
        <w:t>5</w:t>
      </w:r>
      <w:r w:rsidR="00B35917">
        <w:t>9</w:t>
      </w:r>
      <w:r w:rsidR="00DD469F">
        <w:t>7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6B054D">
        <w:t>. rujna</w:t>
      </w:r>
      <w:r w:rsidR="002362E5">
        <w:t xml:space="preserve">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061" w:rsidP="00F961D8" w:rsidR="00964061">
      <w:r>
        <w:separator/>
      </w:r>
    </w:p>
  </w:endnote>
  <w:endnote w:id="0" w:type="continuationSeparator">
    <w:p w:rsidRDefault="00964061" w:rsidP="00F961D8" w:rsidR="00964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061" w:rsidP="00F961D8" w:rsidR="00964061">
      <w:r>
        <w:separator/>
      </w:r>
    </w:p>
  </w:footnote>
  <w:footnote w:id="0" w:type="continuationSeparator">
    <w:p w:rsidRDefault="00964061" w:rsidP="00F961D8" w:rsidR="00964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0DF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F30289">
      <w:t>5</w:t>
    </w:r>
    <w:r w:rsidR="00C8124C">
      <w:t>9</w:t>
    </w:r>
    <w:r w:rsidR="00DD469F">
      <w:t>7</w:t>
    </w:r>
    <w:r w:rsidR="0066396E">
      <w:t>/16-</w:t>
    </w:r>
    <w:r w:rsidR="0077385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133937"/>
    <w:rsid w:val="00136383"/>
    <w:rsid w:val="001C0834"/>
    <w:rsid w:val="001F7D2D"/>
    <w:rsid w:val="00212462"/>
    <w:rsid w:val="00215A7F"/>
    <w:rsid w:val="002362E5"/>
    <w:rsid w:val="00241C9A"/>
    <w:rsid w:val="00242B1A"/>
    <w:rsid w:val="002511C8"/>
    <w:rsid w:val="002743B4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D5995"/>
    <w:rsid w:val="003F02BC"/>
    <w:rsid w:val="00447275"/>
    <w:rsid w:val="004705DE"/>
    <w:rsid w:val="00474310"/>
    <w:rsid w:val="004A1C0B"/>
    <w:rsid w:val="004C7D33"/>
    <w:rsid w:val="004F670E"/>
    <w:rsid w:val="005272E4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7BC7"/>
    <w:rsid w:val="007E0A11"/>
    <w:rsid w:val="00805AA8"/>
    <w:rsid w:val="008431F8"/>
    <w:rsid w:val="008D4169"/>
    <w:rsid w:val="008D61A3"/>
    <w:rsid w:val="009108ED"/>
    <w:rsid w:val="009134B9"/>
    <w:rsid w:val="009352B1"/>
    <w:rsid w:val="009628B3"/>
    <w:rsid w:val="00964061"/>
    <w:rsid w:val="009664E4"/>
    <w:rsid w:val="009B7829"/>
    <w:rsid w:val="009E1BBA"/>
    <w:rsid w:val="00A05CD3"/>
    <w:rsid w:val="00A42316"/>
    <w:rsid w:val="00AB5C50"/>
    <w:rsid w:val="00AB6233"/>
    <w:rsid w:val="00AC7D8D"/>
    <w:rsid w:val="00AF2A3B"/>
    <w:rsid w:val="00B14445"/>
    <w:rsid w:val="00B35917"/>
    <w:rsid w:val="00B506CA"/>
    <w:rsid w:val="00B667BC"/>
    <w:rsid w:val="00B840DF"/>
    <w:rsid w:val="00C071B1"/>
    <w:rsid w:val="00C137C0"/>
    <w:rsid w:val="00C8124C"/>
    <w:rsid w:val="00C97427"/>
    <w:rsid w:val="00CA521D"/>
    <w:rsid w:val="00CC632A"/>
    <w:rsid w:val="00D12FDF"/>
    <w:rsid w:val="00D5361E"/>
    <w:rsid w:val="00D57066"/>
    <w:rsid w:val="00D90AB2"/>
    <w:rsid w:val="00DA4683"/>
    <w:rsid w:val="00DD469F"/>
    <w:rsid w:val="00E424F1"/>
    <w:rsid w:val="00E85CBE"/>
    <w:rsid w:val="00EA21BE"/>
    <w:rsid w:val="00EC69FF"/>
    <w:rsid w:val="00F14D3D"/>
    <w:rsid w:val="00F26559"/>
    <w:rsid w:val="00F278D8"/>
    <w:rsid w:val="00F30289"/>
    <w:rsid w:val="00F32AEE"/>
    <w:rsid w:val="00F42EAB"/>
    <w:rsid w:val="00F672E5"/>
    <w:rsid w:val="00F74EBD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0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0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0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0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0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0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0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0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St-1597/2016</izvorni_sadrzaj>
    <derivirana_varijabla naziv="DomainObject.Predmet.OznakaBroj_1">St-1597/2016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HE-LU GRUPA d.o.o.</izvorni_sadrzaj>
    <derivirana_varijabla naziv="DomainObject.Predmet.ProtustrankaFormated_1">  HE-LU GRUPA d.o.o.</derivirana_varijabla>
  </DomainObject.Predmet.ProtustrankaFormated>
  <DomainObject.Predmet.ProtustrankaFormatedOIB>
    <izvorni_sadrzaj>  HE-LU GRUPA d.o.o., OIB 70482387246</izvorni_sadrzaj>
    <derivirana_varijabla naziv="DomainObject.Predmet.ProtustrankaFormatedOIB_1">  HE-LU GRUPA d.o.o., OIB 70482387246</derivirana_varijabla>
  </DomainObject.Predmet.ProtustrankaFormatedOIB>
  <DomainObject.Predmet.ProtustrankaFormatedWithAdress>
    <izvorni_sadrzaj> HE-LU GRUPA d.o.o., Peskovec 38, 10341 Peskovec</izvorni_sadrzaj>
    <derivirana_varijabla naziv="DomainObject.Predmet.ProtustrankaFormatedWithAdress_1"> HE-LU GRUPA d.o.o., Peskovec 38, 10341 Peskovec</derivirana_varijabla>
  </DomainObject.Predmet.ProtustrankaFormatedWithAdress>
  <DomainObject.Predmet.ProtustrankaFormatedWithAdressOIB>
    <izvorni_sadrzaj> HE-LU GRUPA d.o.o., OIB 70482387246, Peskovec 38, 10341 Peskovec</izvorni_sadrzaj>
    <derivirana_varijabla naziv="DomainObject.Predmet.ProtustrankaFormatedWithAdressOIB_1"> HE-LU GRUPA d.o.o., OIB 70482387246, Peskovec 38, 10341 Peskovec</derivirana_varijabla>
  </DomainObject.Predmet.ProtustrankaFormatedWithAdressOIB>
  <DomainObject.Predmet.ProtustrankaWithAdress>
    <izvorni_sadrzaj>HE-LU GRUPA d.o.o. Peskovec 38, 10341 Peskovec</izvorni_sadrzaj>
    <derivirana_varijabla naziv="DomainObject.Predmet.ProtustrankaWithAdress_1">HE-LU GRUPA d.o.o. Peskovec 38, 10341 Peskovec</derivirana_varijabla>
  </DomainObject.Predmet.ProtustrankaWithAdress>
  <DomainObject.Predmet.ProtustrankaWithAdressOIB>
    <izvorni_sadrzaj>HE-LU GRUPA d.o.o., OIB 70482387246, Peskovec 38, 10341 Peskovec</izvorni_sadrzaj>
    <derivirana_varijabla naziv="DomainObject.Predmet.ProtustrankaWithAdressOIB_1">HE-LU GRUPA d.o.o., OIB 70482387246, Peskovec 38, 10341 Peskovec</derivirana_varijabla>
  </DomainObject.Predmet.ProtustrankaWithAdressOIB>
  <DomainObject.Predmet.ProtustrankaNazivFormated>
    <izvorni_sadrzaj>HE-LU GRUPA d.o.o.</izvorni_sadrzaj>
    <derivirana_varijabla naziv="DomainObject.Predmet.ProtustrankaNazivFormated_1">HE-LU GRUPA d.o.o.</derivirana_varijabla>
  </DomainObject.Predmet.ProtustrankaNazivFormated>
  <DomainObject.Predmet.ProtustrankaNazivFormatedOIB>
    <izvorni_sadrzaj>HE-LU GRUPA d.o.o., OIB 70482387246</izvorni_sadrzaj>
    <derivirana_varijabla naziv="DomainObject.Predmet.ProtustrankaNazivFormatedOIB_1">HE-LU GRUPA d.o.o., OIB 70482387246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HE-LU GRUPA d.o.o.</item>
    </izvorni_sadrzaj>
    <derivirana_varijabla naziv="DomainObject.Predmet.ProtuStrankaListFormated_1">
      <item>HE-LU GRUPA d.o.o.</item>
    </derivirana_varijabla>
  </DomainObject.Predmet.ProtuStrankaListFormated>
  <DomainObject.Predmet.ProtuStrankaListFormatedOIB>
    <izvorni_sadrzaj>
      <item>HE-LU GRUPA d.o.o., OIB 70482387246</item>
    </izvorni_sadrzaj>
    <derivirana_varijabla naziv="DomainObject.Predmet.ProtuStrankaListFormatedOIB_1">
      <item>HE-LU GRUPA d.o.o., OIB 70482387246</item>
    </derivirana_varijabla>
  </DomainObject.Predmet.ProtuStrankaListFormatedOIB>
  <DomainObject.Predmet.ProtuStrankaListFormatedWithAdress>
    <izvorni_sadrzaj>
      <item>HE-LU GRUPA d.o.o., Peskovec 38, 10341 Peskovec</item>
    </izvorni_sadrzaj>
    <derivirana_varijabla naziv="DomainObject.Predmet.ProtuStrankaListFormatedWithAdress_1">
      <item>HE-LU GRUPA d.o.o., Peskovec 38, 10341 Peskovec</item>
    </derivirana_varijabla>
  </DomainObject.Predmet.ProtuStrankaListFormatedWithAdress>
  <DomainObject.Predmet.ProtuStrankaListFormatedWithAdressOIB>
    <izvorni_sadrzaj>
      <item>HE-LU GRUPA d.o.o., OIB 70482387246, Peskovec 38, 10341 Peskovec</item>
    </izvorni_sadrzaj>
    <derivirana_varijabla naziv="DomainObject.Predmet.ProtuStrankaListFormatedWithAdressOIB_1">
      <item>HE-LU GRUPA d.o.o., OIB 70482387246, Peskovec 38, 10341 Peskovec</item>
    </derivirana_varijabla>
  </DomainObject.Predmet.ProtuStrankaListFormatedWithAdressOIB>
  <DomainObject.Predmet.ProtuStrankaListNazivFormated>
    <izvorni_sadrzaj>
      <item>HE-LU GRUPA d.o.o.</item>
    </izvorni_sadrzaj>
    <derivirana_varijabla naziv="DomainObject.Predmet.ProtuStrankaListNazivFormated_1">
      <item>HE-LU GRUPA d.o.o.</item>
    </derivirana_varijabla>
  </DomainObject.Predmet.ProtuStrankaListNazivFormated>
  <DomainObject.Predmet.ProtuStrankaListNazivFormatedOIB>
    <izvorni_sadrzaj>
      <item>HE-LU GRUPA d.o.o., OIB 70482387246</item>
    </izvorni_sadrzaj>
    <derivirana_varijabla naziv="DomainObject.Predmet.ProtuStrankaListNazivFormatedOIB_1">
      <item>HE-LU GRUPA d.o.o., OIB 70482387246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HE-LU GRUPA d.o.o.</izvorni_sadrzaj>
    <derivirana_varijabla naziv="DomainObject.Predmet.ProtustrankaIDrugi_1">HE-LU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HE-LU GRUPA d.o.o., OIB 70482387246, Peskovec 38, 10341 Peskovec</izvorni_sadrzaj>
    <derivirana_varijabla naziv="DomainObject.Predmet.ProtustrankaIDrugiAdressOIB_1">HE-LU GRUPA d.o.o., OIB 70482387246, Peskovec 38, 10341 Peskovec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HE-LU GRUPA d.o.o.</item>
      <item>FINA Regionalni centar Zagreb</item>
    </izvorni_sadrzaj>
    <derivirana_varijabla naziv="DomainObject.Predmet.SudioniciListNaziv_1">
      <item>HE-LU GRUPA d.o.o.</item>
      <item>FINA Regionalni centar Zagreb</item>
    </derivirana_varijabla>
  </DomainObject.Predmet.SudioniciListNaziv>
  <DomainObject.Predmet.SudioniciListAdressOIB>
    <izvorni_sadrzaj>
      <item>HE-LU GRUPA d.o.o., OIB 70482387246, Peskovec 38,10341 Peskovec</item>
      <item>FINA Regionalni centar Zagreb, OIB 85821130368, Trg svibanjskih žrtava 1995. 1,10000 Zagreb</item>
    </izvorni_sadrzaj>
    <derivirana_varijabla naziv="DomainObject.Predmet.SudioniciListAdressOIB_1">
      <item>HE-LU GRUPA d.o.o., OIB 70482387246, Peskovec 38,10341 Peskovec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70482387246</item>
      <item>, OIB 85821130368</item>
    </izvorni_sadrzaj>
    <derivirana_varijabla naziv="DomainObject.Predmet.SudioniciListNazivOIB_1">
      <item>, OIB 70482387246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4D746-8145-4BBB-8049-43D2AF747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2293</properties:Characters>
  <properties:Lines>90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2016-08-25T10:21:00Z</dcterms:created>
  <dc:creator>Darija Miličević</dc:creator>
  <cp:lastModifiedBy>Darija Miličević</cp:lastModifiedBy>
  <cp:lastPrinted>2016-09-02T07:52:00Z</cp:lastPrinted>
  <dcterms:modified xmlns:xsi="http://www.w3.org/2001/XMLSchema-instance" xsi:type="dcterms:W3CDTF">2016-09-02T07:54:00Z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