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3d8d" w14:paraId="b093d8d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</w:t>
      </w:r>
      <w:r w:rsidR="00EB446A">
        <w:t xml:space="preserve">    </w:t>
      </w:r>
      <w:r w:rsidR="005C537D">
        <w:t xml:space="preserve">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32E11">
        <w:t>914/17</w:t>
      </w:r>
      <w:r w:rsidR="005C537D">
        <w:t>-</w:t>
      </w:r>
      <w:r w:rsidR="00EB446A">
        <w:t>45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232E11" w:rsidR="00232E11">
      <w:pPr>
        <w:ind w:firstLine="680"/>
        <w:jc w:val="both"/>
      </w:pPr>
      <w:r>
        <w:tab/>
      </w:r>
      <w:r w:rsidR="00232E11" w:rsidRPr="000464B0">
        <w:t xml:space="preserve">Trgovački sud u Zagrebu, po sucu Nikolini Dorić Hadžisejdić, u stečajnom postupku nad dužnikom </w:t>
      </w:r>
      <w:r w:rsidR="00232E11" w:rsidRPr="000464B0">
        <w:rPr>
          <w:bCs/>
        </w:rPr>
        <w:t>MOTOTEHNA d.o.o. u stečaju,OIB: 07780439053, Sisak, Zagrebačka 19</w:t>
      </w:r>
      <w:r w:rsidR="00232E11" w:rsidRPr="00A00206">
        <w:t>,</w:t>
      </w:r>
      <w:r w:rsidR="00232E11">
        <w:t xml:space="preserve"> 16</w:t>
      </w:r>
      <w:r w:rsidR="00232E11" w:rsidRPr="003B2EE0">
        <w:t xml:space="preserve">. </w:t>
      </w:r>
      <w:r w:rsidR="00232E11">
        <w:t>travnja 2018</w:t>
      </w:r>
      <w:r w:rsidR="00232E11" w:rsidRPr="003B2EE0">
        <w:t>.</w:t>
      </w:r>
      <w:r w:rsidR="00232E11">
        <w:t>,</w:t>
      </w:r>
    </w:p>
    <w:p w:rsidRDefault="00232E11" w:rsidP="00232E11" w:rsidR="00232E11" w:rsidRPr="003B2EE0">
      <w:pPr>
        <w:ind w:firstLine="680"/>
        <w:jc w:val="both"/>
      </w:pP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232E11">
        <w:t>914/17</w:t>
      </w:r>
      <w:r w:rsidR="002E1717">
        <w:t>-</w:t>
      </w:r>
      <w:r w:rsidR="00232E11">
        <w:t>43</w:t>
      </w:r>
      <w:r w:rsidR="007E2ACB" w:rsidRPr="00D92779">
        <w:t xml:space="preserve"> od </w:t>
      </w:r>
      <w:r w:rsidR="00232E11">
        <w:t>6</w:t>
      </w:r>
      <w:r w:rsidR="007C723E" w:rsidRPr="00D92779">
        <w:t xml:space="preserve">. </w:t>
      </w:r>
      <w:r w:rsidR="00232E11">
        <w:t xml:space="preserve">travnja </w:t>
      </w:r>
      <w:r w:rsidR="002E1717">
        <w:t>2018</w:t>
      </w:r>
      <w:r w:rsidR="007E2ACB" w:rsidRPr="00D92779">
        <w:t xml:space="preserve">. </w:t>
      </w:r>
      <w:r w:rsidR="005D5049" w:rsidRPr="00D92779">
        <w:t xml:space="preserve">u </w:t>
      </w:r>
      <w:r w:rsidR="00232E11">
        <w:t xml:space="preserve">stavku I izreke rješenja sedmi red iz riječi </w:t>
      </w:r>
      <w:proofErr w:type="spellStart"/>
      <w:r w:rsidR="00232E11">
        <w:t>kčbr</w:t>
      </w:r>
      <w:proofErr w:type="spellEnd"/>
      <w:r w:rsidR="00232E11">
        <w:t xml:space="preserve">. </w:t>
      </w:r>
      <w:r w:rsidR="005C537D" w:rsidRPr="00D92779">
        <w:t>um</w:t>
      </w:r>
      <w:r w:rsidR="00AC257A" w:rsidRPr="00D92779">
        <w:t>jesto</w:t>
      </w:r>
      <w:r w:rsidR="00D7114A">
        <w:t xml:space="preserve"> „</w:t>
      </w:r>
      <w:r w:rsidR="00232E11">
        <w:t>698/16“</w:t>
      </w:r>
      <w:r w:rsidR="00AC257A" w:rsidRPr="00D92779">
        <w:t xml:space="preserve"> pravilno </w:t>
      </w:r>
      <w:r w:rsidR="005C537D" w:rsidRPr="00D92779">
        <w:t>ima stajati „</w:t>
      </w:r>
      <w:r w:rsidR="00232E11">
        <w:t>698/19</w:t>
      </w:r>
      <w:r w:rsidR="005C537D" w:rsidRPr="00D92779">
        <w:t>“.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232E11">
        <w:t>914/17</w:t>
      </w:r>
      <w:r w:rsidR="002E1717">
        <w:t>-</w:t>
      </w:r>
      <w:r w:rsidR="00232E11">
        <w:t>43</w:t>
      </w:r>
      <w:r w:rsidR="002E1717" w:rsidRPr="00D92779">
        <w:t xml:space="preserve"> od </w:t>
      </w:r>
      <w:r w:rsidR="00232E11">
        <w:t>6</w:t>
      </w:r>
      <w:r w:rsidR="002E1717" w:rsidRPr="00D92779">
        <w:t xml:space="preserve">. </w:t>
      </w:r>
      <w:r w:rsidR="00232E11">
        <w:t>travnja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232E11">
        <w:t>16</w:t>
      </w:r>
      <w:r w:rsidR="005D5049">
        <w:t xml:space="preserve">. </w:t>
      </w:r>
      <w:r w:rsidR="00D7114A">
        <w:t>travnja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766EA5">
        <w:t xml:space="preserve">     </w:t>
      </w:r>
      <w:r w:rsidR="00D92779">
        <w:t>Nikolina Dorić Hadžisejdić</w:t>
      </w:r>
      <w:r w:rsidR="00766EA5">
        <w:t>,v.r.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D92779" w:rsidP="001B0559" w:rsidR="00D92779" w:rsidRPr="007C723E"/>
    <w:p w:rsidRDefault="00766EA5" w:rsidP="007B64C7" w:rsidR="00766EA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66EA5" w:rsidP="007B64C7" w:rsidR="00766EA5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232E11" w:rsidP="00766EA5" w:rsidR="00B639DE" w:rsidRPr="007C723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12C2D">
        <w:t xml:space="preserve"> </w:t>
      </w:r>
    </w:p>
    <w:sectPr w:rsidSect="00775237" w:rsidR="00B639DE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E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0C84"/>
    <w:rsid w:val="00232E11"/>
    <w:rsid w:val="0023558C"/>
    <w:rsid w:val="002E1717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66EA5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30EA"/>
    <w:rsid w:val="00A75755"/>
    <w:rsid w:val="00AC257A"/>
    <w:rsid w:val="00AD7D71"/>
    <w:rsid w:val="00B639DE"/>
    <w:rsid w:val="00C34937"/>
    <w:rsid w:val="00D7114A"/>
    <w:rsid w:val="00D92779"/>
    <w:rsid w:val="00DA4A9F"/>
    <w:rsid w:val="00DB06B8"/>
    <w:rsid w:val="00E2685B"/>
    <w:rsid w:val="00E65940"/>
    <w:rsid w:val="00E70925"/>
    <w:rsid w:val="00EA7BA9"/>
    <w:rsid w:val="00EB446A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u ref.</izvorni_sadrzaj>
    <derivirana_varijabla naziv="DomainObject.Predmet.Opis_1">Orginal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MOTOTEHNA d.o.o. zastupanog po punomoćniku Dinko Jagić</izvorni_sadrzaj>
    <derivirana_varijabla naziv="DomainObject.Predmet.ProtustrankaFormated_1">  MOTOTEHNA d.o.o. zastupanog po punomoćniku Dinko Jagić</derivirana_varijabla>
  </DomainObject.Predmet.ProtustrankaFormated>
  <DomainObject.Predmet.ProtustrankaFormatedOIB>
    <izvorni_sadrzaj>  MOTOTEHNA d.o.o., OIB 07780439053 zastupanog po punomoćniku Dinko Jagić</izvorni_sadrzaj>
    <derivirana_varijabla naziv="DomainObject.Predmet.ProtustrankaFormatedOIB_1">  MOTOTEHNA d.o.o., OIB 07780439053 zastupanog po punomoćniku Dinko Jagić</derivirana_varijabla>
  </DomainObject.Predmet.ProtustrankaFormatedOIB>
  <DomainObject.Predmet.ProtustrankaFormatedWithAdress>
    <izvorni_sadrzaj> MOTOTEHNA d.o.o., Zagrebačka 19, 44000 Sisak zastupanog po punomoćniku Dinko Jagić</izvorni_sadrzaj>
    <derivirana_varijabla naziv="DomainObject.Predmet.ProtustrankaFormatedWithAdress_1"> MOTOTEHNA d.o.o., Zagrebačka 19, 44000 Sisak zastupanog po punomoćniku Dinko Jagić</derivirana_varijabla>
  </DomainObject.Predmet.ProtustrankaFormatedWithAdress>
  <DomainObject.Predmet.ProtustrankaFormatedWithAdressOIB>
    <izvorni_sadrzaj> MOTOTEHNA d.o.o., OIB 07780439053, Zagrebačka 19, 44000 Sisak zastupanog po punomoćniku Dinko Jagić</izvorni_sadrzaj>
    <derivirana_varijabla naziv="DomainObject.Predmet.ProtustrankaFormatedWithAdressOIB_1"> MOTOTEHNA d.o.o., OIB 07780439053, Zagrebačka 19, 44000 Sisak zastupanog po punomoćniku Dinko Jagić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d.o.o. zastupanog po punomoćniku Danko Kovač; SINIŠA BABIĆ, odvj.; RH MF Porezna uprava zastupanog po punomoćniku ŽDO u Sisku</izvorni_sadrzaj>
    <derivirana_varijabla naziv="DomainObject.Predmet.StrankaFormated_1">  FINA Regionalni centar Zagreb; AUTO PROMET SISAK d.o.o. zastupanog po punomoćniku Danko Kovač; SINIŠA BABIĆ, odvj.; RH MF Porezna uprava zastupanog po punomoćniku ŽDO u Sisku</derivirana_varijabla>
  </DomainObject.Predmet.StrankaFormated>
  <DomainObject.Predmet.StrankaFormatedOIB>
    <izvorni_sadrzaj>  FINA Regionalni centar Zagreb, OIB 85821130368; AUTO PROMET SISAK d.o.o., OIB 71445870691 zastupanog po punomoćniku Danko Kovač; SINIŠA BABIĆ, odvj.; RH MF Porezna uprava, OIB 18683136487 zastupanog po punomoćniku ŽDO u Sisku</izvorni_sadrzaj>
    <derivirana_varijabla naziv="DomainObject.Predmet.StrankaFormatedOIB_1">  FINA Regionalni centar Zagreb, OIB 85821130368; AUTO PROMET SISAK d.o.o., OIB 71445870691 zastupanog po punomoćniku Danko Kovač; SINIŠA BABIĆ, odvj.;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AUTO PROMET SISAK d.o.o., Zagrebačka 19, 44000 Sisak zastupanog po punomoćniku Danko Kovač; SINIŠA BABIĆ, odvj.; RH MF Porezna uprava zastupanog po punomoćniku ŽDO u Sisku</izvorni_sadrzaj>
    <derivirana_varijabla naziv="DomainObject.Predmet.StrankaFormatedWithAdress_1"> FINA Regionalni centar Zagreb, Trg svibanjskih žrtava 1995. 1, 10000 Zagreb; AUTO PROMET SISAK d.o.o., Zagrebačka 19, 44000 Sisak zastupanog po punomoćniku Danko Kovač; SINIŠA BABIĆ, odvj.;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Zagreb,AUTO PROMET SISAK d.o.o. Zagrebačka 19,44000 Sisak,RH MF Porezna uprava </izvorni_sadrzaj>
    <derivirana_varijabla naziv="DomainObject.Predmet.StrankaWithAdress_1">FINA Regionalni centar Zagreb Trg svibanjskih žrtava 1995. 1,10000 Zagreb,AUTO PROMET SISAK d.o.o. Zagrebačka 19,44000 Sisak,RH MF Porezna uprava </derivirana_varijabla>
  </DomainObject.Predmet.StrankaWithAdress>
  <DomainObject.Predmet.StrankaWithAdressOIB>
    <izvorni_sadrzaj>FINA Regionalni centar Zagreb, OIB 85821130368, Trg svibanjskih žrtava 1995. 1,10000 Zagreb,AUTO PROMET SISAK d.o.o., OIB 71445870691, Zagrebačka 19,44000 Sisak,RH MF Porezna uprava, OIB 18683136487</izvorni_sadrzaj>
    <derivirana_varijabla naziv="DomainObject.Predmet.StrankaWithAdressOIB_1">FINA Regionalni centar Zagreb, OIB 85821130368, Trg svibanjskih žrtava 1995. 1,10000 Zagreb,AUTO PROMET SISAK d.o.o., OIB 71445870691, Zagrebačka 19,44000 Sisak,RH MF Porezna uprava, OIB 18683136487</derivirana_varijabla>
  </DomainObject.Predmet.StrankaWithAdressOIB>
  <DomainObject.Predmet.StrankaNazivFormated>
    <izvorni_sadrzaj>FINA Regionalni centar Zagreb,AUTO PROMET SISAK d.o.o.,RH MF Porezna uprava</izvorni_sadrzaj>
    <derivirana_varijabla naziv="DomainObject.Predmet.StrankaNazivFormated_1">FINA Regionalni centar Zagreb,AUTO PROMET SISAK d.o.o.,RH MF Porezna uprava</derivirana_varijabla>
  </DomainObject.Predmet.StrankaNazivFormated>
  <DomainObject.Predmet.StrankaNazivFormatedOIB>
    <izvorni_sadrzaj>FINA Regionalni centar Zagreb, OIB 85821130368,AUTO PROMET SISAK d.o.o., OIB 71445870691,RH MF Porezna uprava, OIB 18683136487</izvorni_sadrzaj>
    <derivirana_varijabla naziv="DomainObject.Predmet.StrankaNazivFormatedOIB_1">FINA Regionalni centar Zagreb, OIB 85821130368,AUTO PROMET SISAK d.o.o., OIB 71445870691,RH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AUTO PROMET SISAK d.o.o. zastupanog po punomoćniku Danko Kovač; SINIŠA BABIĆ, odvj.</item>
      <item>RH MF Porezna uprava zastupanog po punomoćniku ŽDO u Sisku</item>
    </izvorni_sadrzaj>
    <derivirana_varijabla naziv="DomainObject.Predmet.StrankaListFormated_1">
      <item>FINA Regionalni centar Zagreb</item>
      <item>AUTO PROMET SISAK d.o.o. zastupanog po punomoćniku Danko Kovač; SINIŠA BABIĆ, odvj.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AUTO PROMET SISAK d.o.o.</item>
      <item>RH MF Porezna uprava</item>
    </izvorni_sadrzaj>
    <derivirana_varijabla naziv="DomainObject.Predmet.StrankaListNazivFormated_1">
      <item>FINA Regionalni centar Zagreb</item>
      <item>AUTO PROMET SISAK d.o.o.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AUTO PROMET SISAK d.o.o., OIB 71445870691</item>
      <item>RH MF Porezna uprava, OIB 18683136487</item>
    </izvorni_sadrzaj>
    <derivirana_varijabla naziv="DomainObject.Predmet.StrankaListNazivFormatedOIB_1">
      <item>FINA Regionalni centar Zagreb, OIB 85821130368</item>
      <item>AUTO PROMET SISAK d.o.o., OIB 71445870691</item>
      <item>RH MF Porezna uprava, OIB 18683136487</item>
    </derivirana_varijabla>
  </DomainObject.Predmet.StrankaListNazivFormatedOIB>
  <DomainObject.Predmet.ProtuStrankaListFormated>
    <izvorni_sadrzaj>
      <item>MOTOTEHNA d.o.o. zastupanog po punomoćniku Dinko Jagić</item>
    </izvorni_sadrzaj>
    <derivirana_varijabla naziv="DomainObject.Predmet.ProtuStrankaListFormated_1">
      <item>MOTOTEHNA d.o.o. zastupanog po punomoćniku Dinko Jagić</item>
    </derivirana_varijabla>
  </DomainObject.Predmet.ProtuStrankaListFormated>
  <DomainObject.Predmet.ProtuStrankaListFormatedOIB>
    <izvorni_sadrzaj>
      <item>MOTOTEHNA d.o.o., OIB 07780439053 zastupanog po punomoćniku Dinko Jagić</item>
    </izvorni_sadrzaj>
    <derivirana_varijabla naziv="DomainObject.Predmet.ProtuStrankaListFormatedOIB_1">
      <item>MOTOTEHNA d.o.o., OIB 07780439053 zastupanog po punomoćniku Dinko Jagić</item>
    </derivirana_varijabla>
  </DomainObject.Predmet.ProtuStrankaListFormatedOIB>
  <DomainObject.Predmet.ProtuStrankaListFormatedWithAdress>
    <izvorni_sadrzaj>
      <item>MOTOTEHNA d.o.o., Zagrebačka 19, 44000 Sisak zastupanog po punomoćniku Dinko Jagić</item>
    </izvorni_sadrzaj>
    <derivirana_varijabla naziv="DomainObject.Predmet.ProtuStrankaListFormatedWithAdress_1">
      <item>MOTOTEHNA d.o.o., Zagrebačka 19, 44000 Sisak zastupanog po punomoćniku Dinko Jagić</item>
    </derivirana_varijabla>
  </DomainObject.Predmet.ProtuStrankaListFormatedWithAdress>
  <DomainObject.Predmet.ProtuStrankaListFormatedWithAdressOIB>
    <izvorni_sadrzaj>
      <item>MOTOTEHNA d.o.o., OIB 07780439053, Zagrebačka 19, 44000 Sisak zastupanog po punomoćniku Dinko Jagić</item>
    </izvorni_sadrzaj>
    <derivirana_varijabla naziv="DomainObject.Predmet.ProtuStrankaListFormatedWithAdressOIB_1">
      <item>MOTOTEHNA d.o.o., OIB 07780439053, Zagrebačka 19, 44000 Sisak zastupanog po punomoćniku Dinko Jagić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izvorni_sadrzaj>
    <derivirana_varijabla naziv="DomainObject.Predmet.OstaliListFormated_1"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derivirana_varijabla>
  </DomainObject.Predmet.OstaliListFormated>
  <DomainObject.Predmet.OstaliListFormatedOIB>
    <izvorni_sadrzaj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izvorni_sadrzaj>
    <derivirana_varijabla naziv="DomainObject.Predmet.OstaliListFormatedOIB_1"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derivirana_varijabla>
  </DomainObject.Predmet.OstaliListFormatedOIB>
  <DomainObject.Predmet.OstaliListFormatedWithAdress>
    <izvorni_sadrzaj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_1"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derivirana_varijabla>
  </DomainObject.Predmet.OstaliListFormatedWithAdress>
  <DomainObject.Predmet.OstaliListFormatedWithAdressOIB>
    <izvorni_sadrzaj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OIB_1"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derivirana_varijabla>
  </DomainObject.Predmet.OstaliListFormatedWithAdressOIB>
  <DomainObject.Predmet.OstaliListNazivFormated>
    <izvorni_sadrzaj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OstaliListNazivFormated_1"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OstaliListNazivFormated>
  <DomainObject.Predmet.OstaliListNazivFormatedOIB>
    <izvorni_sadrzaj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izvorni_sadrzaj>
    <derivirana_varijabla naziv="DomainObject.Predmet.OstaliListNazivFormatedOIB_1"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SudioniciListNaziv_1"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izvorni_sadrzaj>
    <derivirana_varijabla naziv="DomainObject.Predmet.SudioniciListNazivOIB_1"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1078</properties:Characters>
  <properties:Lines>42</properties:Lines>
  <properties:Paragraphs>17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2018-04-17T13:02:00Z</cp:lastPrinted>
  <dcterms:modified xmlns:xsi="http://www.w3.org/2001/XMLSchema-instance" xsi:type="dcterms:W3CDTF">2018-04-17T13:02:00Z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(12.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