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e1a9b" w14:paraId="b1e1a9b" w:rsidRDefault="005034C0" w:rsidP="005034C0" w:rsidR="005034C0">
      <w:pPr>
        <w:pStyle w:val="Tijeloteksta"/>
        <w:jc w:val="right"/>
        <w15:collapsed w:val="false"/>
      </w:pPr>
      <w:bookmarkStart w:name="_GoBack" w:id="0"/>
      <w:bookmarkEnd w:id="0"/>
    </w:p>
    <w:p w:rsidRDefault="00B25A37" w:rsidP="005034C0" w:rsidR="005034C0">
      <w:pPr>
        <w:pStyle w:val="Tijeloteksta"/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811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133</w:t>
      </w:r>
      <w:proofErr w:type="spellEnd"/>
    </w:p>
    <w:p w:rsidRDefault="005034C0" w:rsidP="005034C0" w:rsidR="005034C0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34C0" w:rsidP="005034C0" w:rsidR="005034C0" w:rsidRPr="00D21A2C"/>
    <w:p w:rsidRDefault="005034C0" w:rsidP="005034C0" w:rsidR="005034C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034C0" w:rsidP="005034C0" w:rsidR="005034C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5034C0" w:rsidP="005034C0" w:rsidR="005034C0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Default="005034C0" w:rsidP="005034C0" w:rsidR="005034C0" w:rsidRPr="00B217D9">
      <w:pPr>
        <w:rPr>
          <w:sz w:val="22"/>
          <w:szCs w:val="22"/>
        </w:rPr>
      </w:pPr>
    </w:p>
    <w:p w:rsidRDefault="005034C0" w:rsidP="005034C0" w:rsidR="005034C0">
      <w:pPr>
        <w:pStyle w:val="Tijeloteksta"/>
        <w:ind w:left="360"/>
        <w:jc w:val="center"/>
        <w:rPr>
          <w:bCs/>
        </w:rPr>
      </w:pPr>
      <w:r>
        <w:rPr>
          <w:bCs/>
        </w:rPr>
        <w:t xml:space="preserve">R E P U B L I K A   H R V A T S K A   </w:t>
      </w:r>
    </w:p>
    <w:p w:rsidRDefault="005034C0" w:rsidP="005034C0" w:rsidR="005034C0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5034C0" w:rsidP="005034C0" w:rsidR="005034C0">
      <w:pPr>
        <w:pStyle w:val="Tijeloteksta"/>
        <w:rPr>
          <w:b/>
          <w:bCs/>
        </w:rPr>
      </w:pPr>
    </w:p>
    <w:p w:rsidRDefault="005034C0" w:rsidP="005034C0" w:rsidR="005034C0">
      <w:pPr>
        <w:pStyle w:val="Tijeloteksta"/>
        <w:rPr>
          <w:b/>
          <w:bCs/>
        </w:rPr>
      </w:pPr>
    </w:p>
    <w:p w:rsidRDefault="005034C0" w:rsidP="005034C0" w:rsidR="005034C0" w:rsidRPr="004D6E8D">
      <w:pPr>
        <w:pStyle w:val="Tijeloteksta"/>
        <w:ind w:firstLine="708"/>
      </w:pPr>
      <w:r>
        <w:t>Trgovački sud u Osijeku, po stečajnom sucu Jadranki Herman, u stečajnom postupku nad dužnikom</w:t>
      </w:r>
      <w:r>
        <w:rPr>
          <w:b/>
        </w:rPr>
        <w:t xml:space="preserve"> </w:t>
      </w:r>
      <w:r w:rsidRPr="004D6E8D">
        <w:t xml:space="preserve">Hana – voćnjak </w:t>
      </w:r>
      <w:proofErr w:type="spellStart"/>
      <w:r w:rsidRPr="004D6E8D">
        <w:t>Kukljaš</w:t>
      </w:r>
      <w:proofErr w:type="spellEnd"/>
      <w:r w:rsidRPr="004D6E8D">
        <w:t xml:space="preserve"> d.o.o. za proizvodnju voća, u stečaju, </w:t>
      </w:r>
      <w:proofErr w:type="spellStart"/>
      <w:r w:rsidRPr="004D6E8D">
        <w:t>Vukojevci</w:t>
      </w:r>
      <w:proofErr w:type="spellEnd"/>
      <w:r w:rsidRPr="004D6E8D">
        <w:t xml:space="preserve">, </w:t>
      </w:r>
      <w:proofErr w:type="spellStart"/>
      <w:r w:rsidRPr="004D6E8D">
        <w:t>Kukljaš</w:t>
      </w:r>
      <w:proofErr w:type="spellEnd"/>
      <w:r w:rsidRPr="004D6E8D">
        <w:t xml:space="preserve"> </w:t>
      </w:r>
      <w:proofErr w:type="spellStart"/>
      <w:r w:rsidRPr="004D6E8D">
        <w:t>bb</w:t>
      </w:r>
      <w:proofErr w:type="spellEnd"/>
      <w:r w:rsidRPr="004D6E8D">
        <w:t xml:space="preserve">, </w:t>
      </w:r>
      <w:proofErr w:type="spellStart"/>
      <w:r w:rsidRPr="004D6E8D">
        <w:t>MBS</w:t>
      </w:r>
      <w:proofErr w:type="spellEnd"/>
      <w:r w:rsidRPr="004D6E8D">
        <w:t xml:space="preserve"> </w:t>
      </w:r>
      <w:proofErr w:type="spellStart"/>
      <w:r w:rsidRPr="004D6E8D">
        <w:t>050004009</w:t>
      </w:r>
      <w:proofErr w:type="spellEnd"/>
      <w:r w:rsidRPr="004D6E8D">
        <w:t xml:space="preserve">, </w:t>
      </w:r>
      <w:proofErr w:type="spellStart"/>
      <w:r w:rsidRPr="004D6E8D">
        <w:t>OIB</w:t>
      </w:r>
      <w:proofErr w:type="spellEnd"/>
      <w:r w:rsidRPr="004D6E8D">
        <w:t xml:space="preserve"> </w:t>
      </w:r>
      <w:proofErr w:type="spellStart"/>
      <w:r w:rsidRPr="004D6E8D">
        <w:t>33965934267</w:t>
      </w:r>
      <w:proofErr w:type="spellEnd"/>
      <w:r w:rsidRPr="004D6E8D">
        <w:t>, dana</w:t>
      </w:r>
      <w:r>
        <w:t xml:space="preserve"> </w:t>
      </w:r>
      <w:proofErr w:type="spellStart"/>
      <w:r>
        <w:t>17</w:t>
      </w:r>
      <w:proofErr w:type="spellEnd"/>
      <w:r>
        <w:t xml:space="preserve">. srpnja  </w:t>
      </w:r>
      <w:proofErr w:type="spellStart"/>
      <w:r>
        <w:t>2017</w:t>
      </w:r>
      <w:proofErr w:type="spellEnd"/>
      <w:r>
        <w:t xml:space="preserve">. </w:t>
      </w:r>
    </w:p>
    <w:p w:rsidRDefault="005034C0" w:rsidP="005034C0" w:rsidR="005034C0">
      <w:pPr>
        <w:ind w:firstLine="708"/>
        <w:jc w:val="both"/>
      </w:pPr>
      <w:r>
        <w:t xml:space="preserve">          </w:t>
      </w:r>
    </w:p>
    <w:p w:rsidRDefault="005034C0" w:rsidP="005034C0" w:rsidR="005034C0">
      <w:pPr>
        <w:ind w:firstLine="708"/>
        <w:jc w:val="both"/>
      </w:pPr>
    </w:p>
    <w:p w:rsidRDefault="005034C0" w:rsidP="005034C0" w:rsidR="005034C0" w:rsidRPr="001323A5">
      <w:pPr>
        <w:jc w:val="center"/>
        <w:rPr>
          <w:bCs/>
        </w:rPr>
      </w:pPr>
      <w:r w:rsidRPr="00AE7D8E">
        <w:rPr>
          <w:bCs/>
        </w:rPr>
        <w:t>r i j e š i o   j e</w:t>
      </w:r>
    </w:p>
    <w:p w:rsidRDefault="00875910" w:rsidP="00875910" w:rsidR="00875910">
      <w:pPr>
        <w:ind w:left="720"/>
        <w:jc w:val="center"/>
      </w:pPr>
    </w:p>
    <w:p w:rsidRDefault="001651F0" w:rsidR="001651F0">
      <w:pPr>
        <w:pStyle w:val="Tijeloteksta"/>
        <w:ind w:left="360"/>
        <w:jc w:val="left"/>
        <w:rPr>
          <w:b/>
          <w:bCs/>
        </w:rPr>
      </w:pPr>
    </w:p>
    <w:p w:rsidRDefault="008015F8" w:rsidP="005034C0" w:rsidR="005A7F7C">
      <w:pPr>
        <w:pStyle w:val="Tijeloteksta"/>
        <w:numPr>
          <w:ilvl w:val="0"/>
          <w:numId w:val="1"/>
        </w:numPr>
      </w:pPr>
      <w:r>
        <w:t>Članovima Odbora vjerovnika u stečajnom postupku nad dužnikom</w:t>
      </w:r>
      <w:r w:rsidR="00875910">
        <w:t xml:space="preserve"> </w:t>
      </w:r>
      <w:r w:rsidR="005034C0" w:rsidRPr="005034C0">
        <w:t xml:space="preserve">Hana – voćnjak </w:t>
      </w:r>
      <w:proofErr w:type="spellStart"/>
      <w:r w:rsidR="005034C0" w:rsidRPr="005034C0">
        <w:t>Kukljaš</w:t>
      </w:r>
      <w:proofErr w:type="spellEnd"/>
      <w:r w:rsidR="005034C0" w:rsidRPr="005034C0">
        <w:t xml:space="preserve"> d.o.o. za proizvodnju voća, u stečaju, </w:t>
      </w:r>
      <w:proofErr w:type="spellStart"/>
      <w:r w:rsidR="005034C0" w:rsidRPr="005034C0">
        <w:t>Vukojevci</w:t>
      </w:r>
      <w:proofErr w:type="spellEnd"/>
      <w:r w:rsidR="005034C0" w:rsidRPr="005034C0">
        <w:t xml:space="preserve">, </w:t>
      </w:r>
      <w:proofErr w:type="spellStart"/>
      <w:r w:rsidR="005034C0" w:rsidRPr="005034C0">
        <w:t>Kukljaš</w:t>
      </w:r>
      <w:proofErr w:type="spellEnd"/>
      <w:r w:rsidR="005034C0" w:rsidRPr="005034C0">
        <w:t xml:space="preserve"> </w:t>
      </w:r>
      <w:proofErr w:type="spellStart"/>
      <w:r w:rsidR="005034C0" w:rsidRPr="005034C0">
        <w:t>bb</w:t>
      </w:r>
      <w:proofErr w:type="spellEnd"/>
      <w:r w:rsidR="005034C0" w:rsidRPr="005034C0">
        <w:t xml:space="preserve">, </w:t>
      </w:r>
      <w:proofErr w:type="spellStart"/>
      <w:r w:rsidR="005034C0" w:rsidRPr="005034C0">
        <w:t>MBS</w:t>
      </w:r>
      <w:proofErr w:type="spellEnd"/>
      <w:r w:rsidR="005034C0" w:rsidRPr="005034C0">
        <w:t xml:space="preserve"> </w:t>
      </w:r>
      <w:proofErr w:type="spellStart"/>
      <w:r w:rsidR="005034C0" w:rsidRPr="005034C0">
        <w:t>050004009</w:t>
      </w:r>
      <w:proofErr w:type="spellEnd"/>
      <w:r w:rsidR="005034C0" w:rsidRPr="005034C0">
        <w:t xml:space="preserve">, </w:t>
      </w:r>
      <w:proofErr w:type="spellStart"/>
      <w:r w:rsidR="005034C0" w:rsidRPr="005034C0">
        <w:t>OIB</w:t>
      </w:r>
      <w:proofErr w:type="spellEnd"/>
      <w:r w:rsidR="005034C0" w:rsidRPr="005034C0">
        <w:t xml:space="preserve"> </w:t>
      </w:r>
      <w:proofErr w:type="spellStart"/>
      <w:r w:rsidR="005034C0" w:rsidRPr="005034C0">
        <w:t>33965934267</w:t>
      </w:r>
      <w:proofErr w:type="spellEnd"/>
      <w:r w:rsidR="00875910">
        <w:t xml:space="preserve">, </w:t>
      </w:r>
      <w:r>
        <w:t>određuje</w:t>
      </w:r>
      <w:r w:rsidR="005A7F7C">
        <w:t xml:space="preserve"> </w:t>
      </w:r>
      <w:r w:rsidR="005B5D89">
        <w:t xml:space="preserve">se nagrada za rad u iznosu od </w:t>
      </w:r>
      <w:proofErr w:type="spellStart"/>
      <w:r w:rsidR="005B5D89">
        <w:t>1</w:t>
      </w:r>
      <w:r w:rsidR="00B25A37">
        <w:t>97</w:t>
      </w:r>
      <w:proofErr w:type="spellEnd"/>
      <w:r w:rsidR="00B25A37">
        <w:t>,</w:t>
      </w:r>
      <w:proofErr w:type="spellStart"/>
      <w:r w:rsidR="00B25A37">
        <w:t>90</w:t>
      </w:r>
      <w:proofErr w:type="spellEnd"/>
      <w:r>
        <w:t xml:space="preserve"> kn neto po održanoj sjednici Odbora vjero</w:t>
      </w:r>
      <w:r w:rsidR="00875910">
        <w:t xml:space="preserve">vnika, i nazočnosti istima (članak </w:t>
      </w:r>
      <w:proofErr w:type="spellStart"/>
      <w:r w:rsidR="009333AC">
        <w:t>102</w:t>
      </w:r>
      <w:proofErr w:type="spellEnd"/>
      <w:r w:rsidR="009333AC">
        <w:t>.</w:t>
      </w:r>
      <w:r>
        <w:t xml:space="preserve"> st</w:t>
      </w:r>
      <w:r w:rsidR="00875910">
        <w:t xml:space="preserve">av </w:t>
      </w:r>
      <w:r>
        <w:t>1. S</w:t>
      </w:r>
      <w:r w:rsidR="00875910">
        <w:t>tečajnog zakona).</w:t>
      </w:r>
    </w:p>
    <w:p w:rsidRDefault="008015F8" w:rsidR="008015F8">
      <w:pPr>
        <w:pStyle w:val="Tijeloteksta"/>
        <w:numPr>
          <w:ilvl w:val="0"/>
          <w:numId w:val="1"/>
        </w:numPr>
      </w:pPr>
      <w:r>
        <w:t>Stečajni upravitelj isplatiti će gore navedeni iznos nagrade članovima Odbora vjerovnika prema evidenciji o nazočnosti sjednicama Odbora vjerovnika.</w:t>
      </w:r>
    </w:p>
    <w:p w:rsidRDefault="008015F8" w:rsidP="00606139" w:rsidR="008015F8" w:rsidRPr="005B5D89">
      <w:pPr>
        <w:pStyle w:val="Tijeloteksta"/>
        <w:numPr>
          <w:ilvl w:val="0"/>
          <w:numId w:val="1"/>
        </w:numPr>
        <w:rPr>
          <w:b/>
          <w:bCs/>
        </w:rPr>
      </w:pPr>
      <w:r>
        <w:t>Ovo r</w:t>
      </w:r>
      <w:r w:rsidR="009333AC">
        <w:t xml:space="preserve">ješenje objavljuje se </w:t>
      </w:r>
      <w:r>
        <w:t xml:space="preserve">na </w:t>
      </w:r>
      <w:r w:rsidR="009333AC">
        <w:t xml:space="preserve">mrežnoj stranici e-oglasna ploča suda. </w:t>
      </w:r>
      <w:r>
        <w:t xml:space="preserve"> </w:t>
      </w:r>
    </w:p>
    <w:p w:rsidRDefault="005B5D89" w:rsidP="005B5D89" w:rsidR="005B5D89">
      <w:pPr>
        <w:pStyle w:val="Tijeloteksta"/>
        <w:ind w:left="1065"/>
        <w:rPr>
          <w:b/>
          <w:bCs/>
        </w:rPr>
      </w:pPr>
    </w:p>
    <w:p w:rsidRDefault="005A7F7C" w:rsidP="007D6432" w:rsidR="008015F8">
      <w:pPr>
        <w:pStyle w:val="Tijeloteksta"/>
        <w:ind w:left="360"/>
        <w:jc w:val="center"/>
      </w:pPr>
      <w:r>
        <w:t>U Osijeku</w:t>
      </w:r>
      <w:r w:rsidR="006C34E7">
        <w:t xml:space="preserve"> </w:t>
      </w:r>
      <w:proofErr w:type="spellStart"/>
      <w:r w:rsidR="006C34E7">
        <w:t>1</w:t>
      </w:r>
      <w:r w:rsidR="005034C0">
        <w:t>7</w:t>
      </w:r>
      <w:proofErr w:type="spellEnd"/>
      <w:r w:rsidR="005034C0">
        <w:t xml:space="preserve">. srpanj </w:t>
      </w:r>
      <w:proofErr w:type="spellStart"/>
      <w:r w:rsidR="005034C0">
        <w:t>2017</w:t>
      </w:r>
      <w:proofErr w:type="spellEnd"/>
      <w:r w:rsidR="005034C0">
        <w:t xml:space="preserve">.   </w:t>
      </w:r>
    </w:p>
    <w:p w:rsidRDefault="008015F8" w:rsidR="008015F8">
      <w:pPr>
        <w:pStyle w:val="Tijeloteksta"/>
        <w:ind w:left="360"/>
        <w:jc w:val="left"/>
      </w:pPr>
      <w:r>
        <w:t>Zapisničar</w:t>
      </w:r>
    </w:p>
    <w:p w:rsidRDefault="008015F8" w:rsidP="007D6432" w:rsidR="009333AC">
      <w:pPr>
        <w:pStyle w:val="Tijeloteksta"/>
        <w:ind w:left="360"/>
        <w:jc w:val="left"/>
      </w:pPr>
      <w:r>
        <w:t>Maja Kocijan</w:t>
      </w:r>
    </w:p>
    <w:p w:rsidRDefault="008015F8" w:rsidR="008015F8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B5D89">
        <w:tab/>
      </w:r>
      <w:r w:rsidR="00550606">
        <w:t xml:space="preserve">  </w:t>
      </w:r>
      <w:r>
        <w:t>STEČAJNI SUDAC</w:t>
      </w:r>
    </w:p>
    <w:p w:rsidRDefault="008015F8" w:rsidR="008015F8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="005B5D89">
        <w:tab/>
        <w:t xml:space="preserve">    </w:t>
      </w:r>
      <w:r>
        <w:t>Jadranka Herman</w:t>
      </w:r>
    </w:p>
    <w:p w:rsidRDefault="00547CED" w:rsidP="00606139" w:rsidR="00547CED">
      <w:pPr>
        <w:pStyle w:val="Tijeloteksta"/>
        <w:jc w:val="left"/>
      </w:pPr>
    </w:p>
    <w:p w:rsidRDefault="008015F8" w:rsidR="008015F8">
      <w:pPr>
        <w:pStyle w:val="Tijeloteksta"/>
        <w:ind w:left="360"/>
        <w:jc w:val="left"/>
      </w:pPr>
      <w:r>
        <w:t>POUKA O PRAVNOM LIJEKU:</w:t>
      </w:r>
    </w:p>
    <w:p w:rsidRDefault="001651F0" w:rsidP="001651F0" w:rsidR="008015F8">
      <w:pPr>
        <w:pStyle w:val="Tijeloteksta"/>
        <w:ind w:left="360"/>
      </w:pPr>
      <w:r>
        <w:t xml:space="preserve">Protiv ovog rješenja pravo žalbe ima stečajni </w:t>
      </w:r>
      <w:r w:rsidR="009333AC">
        <w:t xml:space="preserve">upravitelj i svi članovi Odbora vjerovnika (članak </w:t>
      </w:r>
      <w:proofErr w:type="spellStart"/>
      <w:r w:rsidR="009333AC">
        <w:t>102</w:t>
      </w:r>
      <w:proofErr w:type="spellEnd"/>
      <w:r w:rsidR="009333AC">
        <w:t xml:space="preserve">. stav 5. Stečajnog zakona). </w:t>
      </w:r>
      <w:r>
        <w:t xml:space="preserve"> Žalba se </w:t>
      </w:r>
      <w:r w:rsidR="007D6432">
        <w:t xml:space="preserve"> izjavljuje u roku 8 dana od dana dostave rješenja. </w:t>
      </w:r>
    </w:p>
    <w:p w:rsidRDefault="007D6432" w:rsidP="001651F0" w:rsidR="007D6432">
      <w:pPr>
        <w:pStyle w:val="Tijeloteksta"/>
        <w:ind w:left="360"/>
      </w:pPr>
    </w:p>
    <w:p w:rsidRDefault="008015F8" w:rsidR="008015F8">
      <w:pPr>
        <w:pStyle w:val="Tijeloteksta"/>
        <w:ind w:left="360"/>
        <w:jc w:val="left"/>
      </w:pPr>
      <w:r>
        <w:t>DNA</w:t>
      </w:r>
    </w:p>
    <w:p w:rsidRDefault="008015F8" w:rsidR="008015F8">
      <w:pPr>
        <w:pStyle w:val="Tijeloteksta"/>
        <w:numPr>
          <w:ilvl w:val="0"/>
          <w:numId w:val="2"/>
        </w:numPr>
        <w:jc w:val="left"/>
      </w:pPr>
      <w:r>
        <w:t>Stečajni upravitelj</w:t>
      </w:r>
      <w:r w:rsidR="005034C0">
        <w:t xml:space="preserve"> Željko Rupčić</w:t>
      </w:r>
    </w:p>
    <w:p w:rsidRDefault="008015F8" w:rsidR="008015F8">
      <w:pPr>
        <w:pStyle w:val="Tijeloteksta"/>
        <w:numPr>
          <w:ilvl w:val="0"/>
          <w:numId w:val="2"/>
        </w:numPr>
        <w:jc w:val="left"/>
      </w:pPr>
      <w:r>
        <w:t>Članovi Odbora vjerovnika</w:t>
      </w:r>
      <w:r w:rsidR="003F365B">
        <w:t xml:space="preserve"> (</w:t>
      </w:r>
      <w:proofErr w:type="spellStart"/>
      <w:r w:rsidR="003F365B">
        <w:t>3x</w:t>
      </w:r>
      <w:proofErr w:type="spellEnd"/>
      <w:r w:rsidR="003F365B">
        <w:t>)</w:t>
      </w:r>
    </w:p>
    <w:p w:rsidRDefault="00B25A37" w:rsidP="00B25A37" w:rsidR="00B25A37">
      <w:pPr>
        <w:pStyle w:val="Odlomakpopisa"/>
        <w:numPr>
          <w:ilvl w:val="0"/>
          <w:numId w:val="8"/>
        </w:numPr>
        <w:jc w:val="both"/>
      </w:pPr>
      <w:r>
        <w:t xml:space="preserve">Branko Novaković, </w:t>
      </w:r>
      <w:proofErr w:type="spellStart"/>
      <w:r>
        <w:t>Vukojevci</w:t>
      </w:r>
      <w:proofErr w:type="spellEnd"/>
      <w:r>
        <w:t xml:space="preserve">, kralja Tomislava </w:t>
      </w:r>
      <w:proofErr w:type="spellStart"/>
      <w:r>
        <w:t>13</w:t>
      </w:r>
      <w:proofErr w:type="spellEnd"/>
      <w:r>
        <w:t>, predstavnik bivših radnika stečajnog dužnika</w:t>
      </w:r>
    </w:p>
    <w:p w:rsidRDefault="00F419B8" w:rsidP="00B25A37" w:rsidR="00B25A37">
      <w:pPr>
        <w:pStyle w:val="Odlomakpopisa"/>
        <w:numPr>
          <w:ilvl w:val="0"/>
          <w:numId w:val="8"/>
        </w:numPr>
        <w:jc w:val="both"/>
      </w:pPr>
      <w:r>
        <w:t>H-</w:t>
      </w:r>
      <w:proofErr w:type="spellStart"/>
      <w:r>
        <w:t>ABDUCO</w:t>
      </w:r>
      <w:proofErr w:type="spellEnd"/>
      <w:r>
        <w:t xml:space="preserve"> d.o.o. Zagreb </w:t>
      </w:r>
      <w:r w:rsidR="00B25A37">
        <w:t xml:space="preserve"> </w:t>
      </w:r>
    </w:p>
    <w:p w:rsidRDefault="00B25A37" w:rsidP="00B25A37" w:rsidR="00B25A37">
      <w:pPr>
        <w:pStyle w:val="Odlomakpopisa"/>
        <w:numPr>
          <w:ilvl w:val="0"/>
          <w:numId w:val="8"/>
        </w:numPr>
        <w:jc w:val="both"/>
      </w:pPr>
      <w:r>
        <w:t xml:space="preserve">RH MF Porezna uprava po </w:t>
      </w:r>
      <w:proofErr w:type="spellStart"/>
      <w:r>
        <w:t>ŽDO</w:t>
      </w:r>
      <w:proofErr w:type="spellEnd"/>
      <w:r>
        <w:t xml:space="preserve"> Osijek, stečajni vjerovnik.</w:t>
      </w:r>
    </w:p>
    <w:p w:rsidRDefault="009D36CC" w:rsidP="006C34E7" w:rsidR="009D36CC">
      <w:pPr>
        <w:pStyle w:val="Odlomakpopisa"/>
        <w:numPr>
          <w:ilvl w:val="0"/>
          <w:numId w:val="2"/>
        </w:numPr>
        <w:jc w:val="both"/>
      </w:pPr>
      <w:r>
        <w:t>e-oglasna ploča suda</w:t>
      </w:r>
    </w:p>
    <w:p w:rsidRDefault="00B25A37" w:rsidP="000C6AEF" w:rsidR="00F124F8">
      <w:pPr>
        <w:pStyle w:val="Odlomakpopisa"/>
        <w:numPr>
          <w:ilvl w:val="0"/>
          <w:numId w:val="2"/>
        </w:numPr>
      </w:pPr>
      <w:r>
        <w:t>kal. 17/9</w:t>
      </w:r>
    </w:p>
    <w:sectPr w:rsidSect="00606139" w:rsidR="00F124F8">
      <w:headerReference w:type="default" r:id="rId11"/>
      <w:pgSz w:code="9" w:h="16838" w:w="11906"/>
      <w:pgMar w:gutter="0" w:footer="709" w:header="709" w:left="1704" w:bottom="1079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44FD" w:rsidR="00CB44FD">
      <w:r>
        <w:separator/>
      </w:r>
    </w:p>
  </w:endnote>
  <w:endnote w:id="0" w:type="continuationSeparator">
    <w:p w:rsidRDefault="00CB44FD" w:rsidR="00CB44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44FD" w:rsidR="00CB44FD">
      <w:r>
        <w:separator/>
      </w:r>
    </w:p>
  </w:footnote>
  <w:footnote w:id="0" w:type="continuationSeparator">
    <w:p w:rsidRDefault="00CB44FD" w:rsidR="00CB44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6139" w:rsidP="00606139" w:rsidR="0060613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9F51E8"/>
    <w:multiLevelType w:val="hybridMultilevel"/>
    <w:tmpl w:val="9F341D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A44E97C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D528A"/>
    <w:multiLevelType w:val="hybridMultilevel"/>
    <w:tmpl w:val="01BE3308"/>
    <w:lvl w:tplc="0498A67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plc="E94A7CE2" w:ilvl="1">
      <w:start w:val="1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2DEB3BD0"/>
    <w:multiLevelType w:val="hybridMultilevel"/>
    <w:tmpl w:val="DDC20408"/>
    <w:lvl w:tplc="8D4E84F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C84308B"/>
    <w:multiLevelType w:val="hybridMultilevel"/>
    <w:tmpl w:val="E07484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FA16C00"/>
    <w:multiLevelType w:val="hybridMultilevel"/>
    <w:tmpl w:val="FEDCD060"/>
    <w:lvl w:tplc="7E6467B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64073300"/>
    <w:multiLevelType w:val="hybridMultilevel"/>
    <w:tmpl w:val="0C5437F6"/>
    <w:lvl w:tplc="43F8147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5FE15A7"/>
    <w:multiLevelType w:val="hybridMultilevel"/>
    <w:tmpl w:val="C5F6E066"/>
    <w:lvl w:tplc="559CB2F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0EB39C4"/>
    <w:multiLevelType w:val="hybridMultilevel"/>
    <w:tmpl w:val="82E07452"/>
    <w:lvl w:tplc="2B826448" w:ilvl="0">
      <w:start w:val="1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 w:numId="7">
    <w:abstractNumId w:val="7"/>
  </w:num>
  <w:num w:numId="8">
    <w:abstractNumId w:val="6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7CED"/>
    <w:rsid w:val="00001662"/>
    <w:rsid w:val="00046D36"/>
    <w:rsid w:val="000C6AEF"/>
    <w:rsid w:val="001651F0"/>
    <w:rsid w:val="00182073"/>
    <w:rsid w:val="001C50D0"/>
    <w:rsid w:val="00233A54"/>
    <w:rsid w:val="00324E5B"/>
    <w:rsid w:val="00381BEC"/>
    <w:rsid w:val="003F365B"/>
    <w:rsid w:val="00437396"/>
    <w:rsid w:val="005034C0"/>
    <w:rsid w:val="00547CED"/>
    <w:rsid w:val="00550606"/>
    <w:rsid w:val="005A7F7C"/>
    <w:rsid w:val="005B5D89"/>
    <w:rsid w:val="00606139"/>
    <w:rsid w:val="006C34E7"/>
    <w:rsid w:val="006F76E2"/>
    <w:rsid w:val="00706AAE"/>
    <w:rsid w:val="00752C44"/>
    <w:rsid w:val="007C6819"/>
    <w:rsid w:val="007D6432"/>
    <w:rsid w:val="008015F8"/>
    <w:rsid w:val="00875910"/>
    <w:rsid w:val="009333AC"/>
    <w:rsid w:val="009D36CC"/>
    <w:rsid w:val="00AC05B5"/>
    <w:rsid w:val="00B25A37"/>
    <w:rsid w:val="00BF214B"/>
    <w:rsid w:val="00CB40C8"/>
    <w:rsid w:val="00CB44FD"/>
    <w:rsid w:val="00CB54E5"/>
    <w:rsid w:val="00CC3E41"/>
    <w:rsid w:val="00D54E08"/>
    <w:rsid w:val="00DB2456"/>
    <w:rsid w:val="00DE37BF"/>
    <w:rsid w:val="00E0160A"/>
    <w:rsid w:val="00E90D50"/>
    <w:rsid w:val="00F124F8"/>
    <w:rsid w:val="00F419B8"/>
    <w:rsid w:val="00F81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rsid w:val="00606139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06139"/>
    <w:pPr>
      <w:tabs>
        <w:tab w:pos="4320" w:val="center"/>
        <w:tab w:pos="8640" w:val="right"/>
      </w:tabs>
    </w:pPr>
  </w:style>
  <w:style w:customStyle="true" w:styleId="TijelotekstaChar" w:type="character">
    <w:name w:val="Tijelo teksta Char"/>
    <w:link w:val="Tijeloteksta"/>
    <w:rsid w:val="003F365B"/>
    <w:rPr>
      <w:sz w:val="24"/>
      <w:szCs w:val="24"/>
    </w:rPr>
  </w:style>
  <w:style w:styleId="Naglaeno" w:type="character">
    <w:name w:val="Strong"/>
    <w:qFormat/>
    <w:rsid w:val="00875910"/>
    <w:rPr>
      <w:b/>
      <w:bCs/>
    </w:rPr>
  </w:style>
  <w:style w:styleId="Tekstbalonia" w:type="paragraph">
    <w:name w:val="Balloon Text"/>
    <w:basedOn w:val="Normal"/>
    <w:link w:val="TekstbaloniaChar"/>
    <w:rsid w:val="005506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5060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CC3E41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9D36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76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76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76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76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76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rsid w:val="00606139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06139"/>
    <w:pPr>
      <w:tabs>
        <w:tab w:pos="4320" w:val="center"/>
        <w:tab w:pos="8640" w:val="right"/>
      </w:tabs>
    </w:pPr>
  </w:style>
  <w:style w:customStyle="1" w:styleId="TijelotekstaChar" w:type="character">
    <w:name w:val="Tijelo teksta Char"/>
    <w:link w:val="Tijeloteksta"/>
    <w:rsid w:val="003F365B"/>
    <w:rPr>
      <w:sz w:val="24"/>
      <w:szCs w:val="24"/>
    </w:rPr>
  </w:style>
  <w:style w:styleId="Naglaeno" w:type="character">
    <w:name w:val="Strong"/>
    <w:qFormat/>
    <w:rsid w:val="00875910"/>
    <w:rPr>
      <w:b/>
      <w:bCs/>
    </w:rPr>
  </w:style>
  <w:style w:styleId="Tekstbalonia" w:type="paragraph">
    <w:name w:val="Balloon Text"/>
    <w:basedOn w:val="Normal"/>
    <w:link w:val="TekstbaloniaChar"/>
    <w:rsid w:val="005506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50606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CC3E41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9D36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76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76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76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76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76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811</izvorni_sadrzaj>
    <derivirana_varijabla naziv="DomainObject.Predmet.Broj_1">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2013.</izvorni_sadrzaj>
    <derivirana_varijabla naziv="DomainObject.Predmet.DatumOsnivanja_1">11.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St-811/2013</izvorni_sadrzaj>
    <derivirana_varijabla naziv="DomainObject.Predmet.OznakaBroj_1">St-811/2013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HANA - VOĆNJAK KUKLJAŠ društvo s ograničenom odgovornošću za proizvodnju voća</izvorni_sadrzaj>
    <derivirana_varijabla naziv="DomainObject.Predmet.ProtustrankaFormated_1">  HANA - VOĆNJAK KUKLJAŠ društvo s ograničenom odgovornošću za proizvodnju voća</derivirana_varijabla>
  </DomainObject.Predmet.ProtustrankaFormated>
  <DomainObject.Predmet.ProtustrankaFormatedOIB>
    <izvorni_sadrzaj>  HANA - VOĆNJAK KUKLJAŠ društvo s ograničenom odgovornošću za proizvodnju voća, OIB 33965934267</izvorni_sadrzaj>
    <derivirana_varijabla naziv="DomainObject.Predmet.ProtustrankaFormatedOIB_1">  HANA - VOĆNJAK KUKLJAŠ društvo s ograničenom odgovornošću za proizvodnju voća, OIB 33965934267</derivirana_varijabla>
  </DomainObject.Predmet.ProtustrankaFormatedOIB>
  <DomainObject.Predmet.ProtustrankaFormatedWithAdress>
    <izvorni_sadrzaj> HANA - VOĆNJAK KUKLJAŠ društvo s ograničenom odgovornošću za proizvodnju voća, Kukljaš/bb, Vukojevci</izvorni_sadrzaj>
    <derivirana_varijabla naziv="DomainObject.Predmet.ProtustrankaFormatedWithAdress_1"> HANA - VOĆNJAK KUKLJAŠ društvo s ograničenom odgovornošću za proizvodnju voća, Kukljaš/bb, Vukojevci</derivirana_varijabla>
  </DomainObject.Predmet.ProtustrankaFormatedWithAdress>
  <DomainObject.Predmet.ProtustrankaFormatedWithAdressOIB>
    <izvorni_sadrzaj> HANA - VOĆNJAK KUKLJAŠ društvo s ograničenom odgovornošću za proizvodnju voća, OIB 33965934267, Kukljaš/bb, Vukojevci</izvorni_sadrzaj>
    <derivirana_varijabla naziv="DomainObject.Predmet.ProtustrankaFormatedWithAdressOIB_1"> HANA - VOĆNJAK KUKLJAŠ društvo s ograničenom odgovornošću za proizvodnju voća, OIB 33965934267, Kukljaš/bb, Vukojevci</derivirana_varijabla>
  </DomainObject.Predmet.ProtustrankaFormatedWithAdressOIB>
  <DomainObject.Predmet.ProtustrankaWithAdress>
    <izvorni_sadrzaj>HANA - VOĆNJAK KUKLJAŠ društvo s ograničenom odgovornošću za proizvodnju voća Kukljaš/bb, Vukojevci</izvorni_sadrzaj>
    <derivirana_varijabla naziv="DomainObject.Predmet.ProtustrankaWithAdress_1">HANA - VOĆNJAK KUKLJAŠ društvo s ograničenom odgovornošću za proizvodnju voća Kukljaš/bb, Vukojevci</derivirana_varijabla>
  </DomainObject.Predmet.ProtustrankaWithAdress>
  <DomainObject.Predmet.ProtustrankaWithAdressOIB>
    <izvorni_sadrzaj>HANA - VOĆNJAK KUKLJAŠ društvo s ograničenom odgovornošću za proizvodnju voća, OIB 33965934267, Kukljaš/bb, Vukojevci</izvorni_sadrzaj>
    <derivirana_varijabla naziv="DomainObject.Predmet.ProtustrankaWithAdressOIB_1">HANA - VOĆNJAK KUKLJAŠ društvo s ograničenom odgovornošću za proizvodnju voća, OIB 33965934267, Kukljaš/bb, Vukojevci</derivirana_varijabla>
  </DomainObject.Predmet.ProtustrankaWithAdressOIB>
  <DomainObject.Predmet.ProtustrankaNazivFormated>
    <izvorni_sadrzaj>HANA - VOĆNJAK KUKLJAŠ društvo s ograničenom odgovornošću za proizvodnju voća</izvorni_sadrzaj>
    <derivirana_varijabla naziv="DomainObject.Predmet.ProtustrankaNazivFormated_1">HANA - VOĆNJAK KUKLJAŠ društvo s ograničenom odgovornošću za proizvodnju voća</derivirana_varijabla>
  </DomainObject.Predmet.ProtustrankaNazivFormated>
  <DomainObject.Predmet.ProtustrankaNazivFormatedOIB>
    <izvorni_sadrzaj>HANA - VOĆNJAK KUKLJAŠ društvo s ograničenom odgovornošću za proizvodnju voća, OIB 33965934267</izvorni_sadrzaj>
    <derivirana_varijabla naziv="DomainObject.Predmet.ProtustrankaNazivFormatedOIB_1">HANA - VOĆNJAK KUKLJAŠ društvo s ograničenom odgovornošću za proizvodnju voća, OIB 33965934267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MATAJČEVIĆ, i dr. djelatnici zastupanog po punomoćniku HUS RSZ "KLAS"</izvorni_sadrzaj>
    <derivirana_varijabla naziv="DomainObject.Predmet.StrankaFormated_1">  IVICA MATAJČEVIĆ, i dr. djelatnici zastupanog po punomoćniku HUS RSZ "KLAS"</derivirana_varijabla>
  </DomainObject.Predmet.StrankaFormated>
  <DomainObject.Predmet.StrankaFormatedOIB>
    <izvorni_sadrzaj>  IVICA MATAJČEVIĆ, i dr. djelatnici zastupanog po punomoćniku HUS RSZ "KLAS"</izvorni_sadrzaj>
    <derivirana_varijabla naziv="DomainObject.Predmet.StrankaFormatedOIB_1">  IVICA MATAJČEVIĆ, i dr. djelatnici zastupanog po punomoćniku HUS RSZ "KLAS"</derivirana_varijabla>
  </DomainObject.Predmet.StrankaFormatedOIB>
  <DomainObject.Predmet.StrankaFormatedWithAdress>
    <izvorni_sadrzaj> IVICA MATAJČEVIĆ, i dr. djelatnici zastupanog po punomoćniku HUS RSZ "KLAS"</izvorni_sadrzaj>
    <derivirana_varijabla naziv="DomainObject.Predmet.StrankaFormatedWithAdress_1"> IVICA MATAJČEVIĆ, i dr. djelatnici zastupanog po punomoćniku HUS RSZ "KLAS"</derivirana_varijabla>
  </DomainObject.Predmet.StrankaFormatedWithAdress>
  <DomainObject.Predmet.StrankaFormatedWithAdressOIB>
    <izvorni_sadrzaj> IVICA MATAJČEVIĆ, i dr. djelatnici zastupanog po punomoćniku HUS RSZ "KLAS"</izvorni_sadrzaj>
    <derivirana_varijabla naziv="DomainObject.Predmet.StrankaFormatedWithAdressOIB_1"> IVICA MATAJČEVIĆ, i dr. djelatnici zastupanog po punomoćniku HUS RSZ "KLAS"</derivirana_varijabla>
  </DomainObject.Predmet.StrankaFormatedWithAdressOIB>
  <DomainObject.Predmet.StrankaWithAdress>
    <izvorni_sadrzaj>IVICA MATAJČEVIĆ, i dr. djelatnici </izvorni_sadrzaj>
    <derivirana_varijabla naziv="DomainObject.Predmet.StrankaWithAdress_1">IVICA MATAJČEVIĆ, i dr. djelatnici </derivirana_varijabla>
  </DomainObject.Predmet.StrankaWithAdress>
  <DomainObject.Predmet.StrankaWithAdressOIB>
    <izvorni_sadrzaj>IVICA MATAJČEVIĆ, i dr. djelatnici</izvorni_sadrzaj>
    <derivirana_varijabla naziv="DomainObject.Predmet.StrankaWithAdressOIB_1">IVICA MATAJČEVIĆ, i dr. djelatnici</derivirana_varijabla>
  </DomainObject.Predmet.StrankaWithAdressOIB>
  <DomainObject.Predmet.StrankaNazivFormated>
    <izvorni_sadrzaj>IVICA MATAJČEVIĆ, i dr. djelatnici</izvorni_sadrzaj>
    <derivirana_varijabla naziv="DomainObject.Predmet.StrankaNazivFormated_1">IVICA MATAJČEVIĆ, i dr. djelatnici</derivirana_varijabla>
  </DomainObject.Predmet.StrankaNazivFormated>
  <DomainObject.Predmet.StrankaNazivFormatedOIB>
    <izvorni_sadrzaj>IVICA MATAJČEVIĆ, i dr. djelatnici</izvorni_sadrzaj>
    <derivirana_varijabla naziv="DomainObject.Predmet.StrankaNazivFormatedOIB_1">IVICA MATAJČEVIĆ, i dr.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IVICA MATAJČEVIĆ, i dr. djelatnici zastupanog po punomoćniku HUS RSZ "KLAS"</item>
    </izvorni_sadrzaj>
    <derivirana_varijabla naziv="DomainObject.Predmet.StrankaListFormated_1">
      <item>IVICA MATAJČEVIĆ, i dr. djelatnici zastupanog po punomoćniku HUS RSZ "KLAS"</item>
    </derivirana_varijabla>
  </DomainObject.Predmet.StrankaListFormated>
  <DomainObject.Predmet.StrankaListFormatedOIB>
    <izvorni_sadrzaj>
      <item>IVICA MATAJČEVIĆ, i dr. djelatnici zastupanog po punomoćniku HUS RSZ "KLAS"</item>
    </izvorni_sadrzaj>
    <derivirana_varijabla naziv="DomainObject.Predmet.StrankaListFormatedOIB_1">
      <item>IVICA MATAJČEVIĆ, i dr. djelatnici zastupanog po punomoćniku HUS RSZ "KLAS"</item>
    </derivirana_varijabla>
  </DomainObject.Predmet.StrankaListFormatedOIB>
  <DomainObject.Predmet.StrankaListFormatedWithAdress>
    <izvorni_sadrzaj>
      <item>IVICA MATAJČEVIĆ, i dr. djelatnici zastupanog po punomoćniku HUS RSZ "KLAS"</item>
    </izvorni_sadrzaj>
    <derivirana_varijabla naziv="DomainObject.Predmet.StrankaListFormatedWithAdress_1">
      <item>IVICA MATAJČEVIĆ, i dr. djelatnici zastupanog po punomoćniku HUS RSZ "KLAS"</item>
    </derivirana_varijabla>
  </DomainObject.Predmet.StrankaListFormatedWithAdress>
  <DomainObject.Predmet.StrankaListFormatedWithAdressOIB>
    <izvorni_sadrzaj>
      <item>IVICA MATAJČEVIĆ, i dr. djelatnici zastupanog po punomoćniku HUS RSZ "KLAS"</item>
    </izvorni_sadrzaj>
    <derivirana_varijabla naziv="DomainObject.Predmet.StrankaListFormatedWithAdressOIB_1">
      <item>IVICA MATAJČEVIĆ, i dr. djelatnici zastupanog po punomoćniku HUS RSZ "KLAS"</item>
    </derivirana_varijabla>
  </DomainObject.Predmet.StrankaListFormatedWithAdressOIB>
  <DomainObject.Predmet.StrankaListNazivFormated>
    <izvorni_sadrzaj>
      <item>IVICA MATAJČEVIĆ, i dr. djelatnici</item>
    </izvorni_sadrzaj>
    <derivirana_varijabla naziv="DomainObject.Predmet.StrankaListNazivFormated_1">
      <item>IVICA MATAJČEVIĆ, i dr. djelatnici</item>
    </derivirana_varijabla>
  </DomainObject.Predmet.StrankaListNazivFormated>
  <DomainObject.Predmet.StrankaListNazivFormatedOIB>
    <izvorni_sadrzaj>
      <item>IVICA MATAJČEVIĆ, i dr. djelatnici</item>
    </izvorni_sadrzaj>
    <derivirana_varijabla naziv="DomainObject.Predmet.StrankaListNazivFormatedOIB_1">
      <item>IVICA MATAJČEVIĆ, i dr. djelatnici</item>
    </derivirana_varijabla>
  </DomainObject.Predmet.StrankaListNazivFormatedOIB>
  <DomainObject.Predmet.ProtuStrankaListFormated>
    <izvorni_sadrzaj>
      <item>HANA - VOĆNJAK KUKLJAŠ društvo s ograničenom odgovornošću za proizvodnju voća</item>
    </izvorni_sadrzaj>
    <derivirana_varijabla naziv="DomainObject.Predmet.ProtuStrankaListFormated_1">
      <item>HANA - VOĆNJAK KUKLJAŠ društvo s ograničenom odgovornošću za proizvodnju voća</item>
    </derivirana_varijabla>
  </DomainObject.Predmet.ProtuStrankaListFormated>
  <DomainObject.Predmet.ProtuStrankaListFormatedOIB>
    <izvorni_sadrzaj>
      <item>HANA - VOĆNJAK KUKLJAŠ društvo s ograničenom odgovornošću za proizvodnju voća, OIB 33965934267</item>
    </izvorni_sadrzaj>
    <derivirana_varijabla naziv="DomainObject.Predmet.ProtuStrankaListFormatedOIB_1">
      <item>HANA - VOĆNJAK KUKLJAŠ društvo s ograničenom odgovornošću za proizvodnju voća, OIB 33965934267</item>
    </derivirana_varijabla>
  </DomainObject.Predmet.ProtuStrankaListFormatedOIB>
  <DomainObject.Predmet.ProtuStrankaListFormatedWithAdress>
    <izvorni_sadrzaj>
      <item>HANA - VOĆNJAK KUKLJAŠ društvo s ograničenom odgovornošću za proizvodnju voća, Kukljaš/bb, Vukojevci</item>
    </izvorni_sadrzaj>
    <derivirana_varijabla naziv="DomainObject.Predmet.ProtuStrankaListFormatedWithAdress_1">
      <item>HANA - VOĆNJAK KUKLJAŠ društvo s ograničenom odgovornošću za proizvodnju voća, Kukljaš/bb, Vukojevci</item>
    </derivirana_varijabla>
  </DomainObject.Predmet.ProtuStrankaListFormatedWithAdress>
  <DomainObject.Predmet.ProtuStrankaListFormatedWithAdressOIB>
    <izvorni_sadrzaj>
      <item>HANA - VOĆNJAK KUKLJAŠ društvo s ograničenom odgovornošću za proizvodnju voća, OIB 33965934267, Kukljaš/bb, Vukojevci</item>
    </izvorni_sadrzaj>
    <derivirana_varijabla naziv="DomainObject.Predmet.ProtuStrankaListFormatedWithAdressOIB_1">
      <item>HANA - VOĆNJAK KUKLJAŠ društvo s ograničenom odgovornošću za proizvodnju voća, OIB 33965934267, Kukljaš/bb, Vukojevci</item>
    </derivirana_varijabla>
  </DomainObject.Predmet.ProtuStrankaListFormatedWithAdressOIB>
  <DomainObject.Predmet.ProtuStrankaListNazivFormated>
    <izvorni_sadrzaj>
      <item>HANA - VOĆNJAK KUKLJAŠ društvo s ograničenom odgovornošću za proizvodnju voća</item>
    </izvorni_sadrzaj>
    <derivirana_varijabla naziv="DomainObject.Predmet.ProtuStrankaListNazivFormated_1">
      <item>HANA - VOĆNJAK KUKLJAŠ društvo s ograničenom odgovornošću za proizvodnju voća</item>
    </derivirana_varijabla>
  </DomainObject.Predmet.ProtuStrankaListNazivFormated>
  <DomainObject.Predmet.ProtuStrankaListNazivFormatedOIB>
    <izvorni_sadrzaj>
      <item>HANA - VOĆNJAK KUKLJAŠ društvo s ograničenom odgovornošću za proizvodnju voća, OIB 33965934267</item>
    </izvorni_sadrzaj>
    <derivirana_varijabla naziv="DomainObject.Predmet.ProtuStrankaListNazivFormatedOIB_1">
      <item>HANA - VOĆNJAK KUKLJAŠ društvo s ograničenom odgovornošću za proizvodnju voća, OIB 33965934267</item>
    </derivirana_varijabla>
  </DomainObject.Predmet.ProtuStrankaListNazivFormatedOIB>
  <DomainObject.Predmet.OstaliListFormated>
    <izvorni_sadrzaj>
      <item>HUS RSZ "KLAS" punomoćnik sudionika u postupku IVICA MATAJČEVIĆ, i dr. djelatnici</item>
      <item>Željko Rupčić</item>
      <item>HYPO ALPE-ADRIA-BANK dioničko društvo</item>
      <item>ogl.ploča - Hana voćnjak Kukljaš d.o.o., u stečaju, Vukojevci</item>
      <item>Predsjedništvo suda</item>
    </izvorni_sadrzaj>
    <derivirana_varijabla naziv="DomainObject.Predmet.OstaliListFormated_1">
      <item>HUS RSZ "KLAS" punomoćnik sudionika u postupku IVICA MATAJČEVIĆ, i dr. djelatnici</item>
      <item>Željko Rupčić</item>
      <item>HYPO ALPE-ADRIA-BANK dioničko društvo</item>
      <item>ogl.ploča - Hana voćnjak Kukljaš d.o.o., u stečaju, Vukojevci</item>
      <item>Predsjedništvo suda</item>
    </derivirana_varijabla>
  </DomainObject.Predmet.OstaliListFormated>
  <DomainObject.Predmet.OstaliListFormatedOIB>
    <izvorni_sadrzaj>
      <item>HUS RSZ "KLAS" punomoćnik sudionika u postupku IVICA MATAJČEVIĆ, i dr. djelatnici</item>
      <item>Željko Rupčić, OIB 31017026540</item>
      <item>HYPO ALPE-ADRIA-BANK dioničko društvo, OIB 14036333877</item>
      <item>ogl.ploča - Hana voćnjak Kukljaš d.o.o., u stečaju, Vukojevci</item>
      <item>Predsjedništvo suda</item>
    </izvorni_sadrzaj>
    <derivirana_varijabla naziv="DomainObject.Predmet.OstaliListFormatedOIB_1">
      <item>HUS RSZ "KLAS" punomoćnik sudionika u postupku IVICA MATAJČEVIĆ, i dr. djelatnici</item>
      <item>Željko Rupčić, OIB 31017026540</item>
      <item>HYPO ALPE-ADRIA-BANK dioničko društvo, OIB 14036333877</item>
      <item>ogl.ploča - Hana voćnjak Kukljaš d.o.o., u stečaju, Vukojevci</item>
      <item>Predsjedništvo suda</item>
    </derivirana_varijabla>
  </DomainObject.Predmet.OstaliListFormatedOIB>
  <DomainObject.Predmet.OstaliListFormatedWithAdress>
    <izvorni_sadrzaj>
      <item>HUS RSZ "KLAS", PARK K.BRANIMIRA 5, 31000 Osijek punomoćnik sudionika u postupku IVICA MATAJČEVIĆ, i dr. djelatnici</item>
      <item>Željko Rupčić, Božidara Adžije 58, 31400 Đakovo</item>
      <item>HYPO ALPE-ADRIA-BANK dioničko društvo, Slavonska avenija 6, 10000 Zagreb</item>
      <item>ogl.ploča - Hana voćnjak Kukljaš d.o.o., u stečaju, Vukojevci</item>
      <item>Predsjedništvo suda</item>
    </izvorni_sadrzaj>
    <derivirana_varijabla naziv="DomainObject.Predmet.OstaliListFormatedWithAdress_1">
      <item>HUS RSZ "KLAS", PARK K.BRANIMIRA 5, 31000 Osijek punomoćnik sudionika u postupku IVICA MATAJČEVIĆ, i dr. djelatnici</item>
      <item>Željko Rupčić, Božidara Adžije 58, 31400 Đakovo</item>
      <item>HYPO ALPE-ADRIA-BANK dioničko društvo, Slavonska avenija 6, 10000 Zagreb</item>
      <item>ogl.ploča - Hana voćnjak Kukljaš d.o.o., u stečaju, Vukojevci</item>
      <item>Predsjedništvo suda</item>
    </derivirana_varijabla>
  </DomainObject.Predmet.OstaliListFormatedWithAdress>
  <DomainObject.Predmet.OstaliListFormatedWithAdressOIB>
    <izvorni_sadrzaj>
      <item>HUS RSZ "KLAS", PARK K.BRANIMIRA 5, 31000 Osijek punomoćnik sudionika u postupku IVICA MATAJČEVIĆ, i dr. djelatnici</item>
      <item>Željko Rupčić, OIB 31017026540, Božidara Adžije 58, 31400 Đakovo</item>
      <item>HYPO ALPE-ADRIA-BANK dioničko društvo, OIB 14036333877, Slavonska avenija 6, 10000 Zagreb</item>
      <item>ogl.ploča - Hana voćnjak Kukljaš d.o.o., u stečaju, Vukojevci</item>
      <item>Predsjedništvo suda</item>
    </izvorni_sadrzaj>
    <derivirana_varijabla naziv="DomainObject.Predmet.OstaliListFormatedWithAdressOIB_1">
      <item>HUS RSZ "KLAS", PARK K.BRANIMIRA 5, 31000 Osijek punomoćnik sudionika u postupku IVICA MATAJČEVIĆ, i dr. djelatnici</item>
      <item>Željko Rupčić, OIB 31017026540, Božidara Adžije 58, 31400 Đakovo</item>
      <item>HYPO ALPE-ADRIA-BANK dioničko društvo, OIB 14036333877, Slavonska avenija 6, 10000 Zagreb</item>
      <item>ogl.ploča - Hana voćnjak Kukljaš d.o.o., u stečaju, Vukojevci</item>
      <item>Predsjedništvo suda</item>
    </derivirana_varijabla>
  </DomainObject.Predmet.OstaliListFormatedWithAdressOIB>
  <DomainObject.Predmet.OstaliListNazivFormated>
    <izvorni_sadrzaj>
      <item>HUS RSZ "KLAS"</item>
      <item>Željko Rupčić</item>
      <item>HYPO ALPE-ADRIA-BANK dioničko društvo</item>
      <item>ogl.ploča - Hana voćnjak Kukljaš d.o.o., u stečaju, Vukojevci</item>
      <item>Predsjedništvo suda</item>
    </izvorni_sadrzaj>
    <derivirana_varijabla naziv="DomainObject.Predmet.OstaliListNazivFormated_1">
      <item>HUS RSZ "KLAS"</item>
      <item>Željko Rupčić</item>
      <item>HYPO ALPE-ADRIA-BANK dioničko društvo</item>
      <item>ogl.ploča - Hana voćnjak Kukljaš d.o.o., u stečaju, Vukojevci</item>
      <item>Predsjedništvo suda</item>
    </derivirana_varijabla>
  </DomainObject.Predmet.OstaliListNazivFormated>
  <DomainObject.Predmet.OstaliListNazivFormatedOIB>
    <izvorni_sadrzaj>
      <item>HUS RSZ "KLAS"</item>
      <item>Željko Rupčić, OIB 31017026540</item>
      <item>HYPO ALPE-ADRIA-BANK dioničko društvo, OIB 14036333877</item>
      <item>ogl.ploča - Hana voćnjak Kukljaš d.o.o., u stečaju, Vukojevci</item>
      <item>Predsjedništvo suda</item>
    </izvorni_sadrzaj>
    <derivirana_varijabla naziv="DomainObject.Predmet.OstaliListNazivFormatedOIB_1">
      <item>HUS RSZ "KLAS"</item>
      <item>Željko Rupčić, OIB 31017026540</item>
      <item>HYPO ALPE-ADRIA-BANK dioničko društvo, OIB 14036333877</item>
      <item>ogl.ploča - Hana voćnjak Kukljaš d.o.o., u stečaju, Vukojevci</item>
      <item>Predsjedništvo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MATAJČEVIĆ, i dr. djelatnici</izvorni_sadrzaj>
    <derivirana_varijabla naziv="DomainObject.Predmet.StrankaIDrugi_1">IVICA MATAJČEVIĆ, i dr. djelatnici</derivirana_varijabla>
  </DomainObject.Predmet.StrankaIDrugi>
  <DomainObject.Predmet.ProtustrankaIDrugi>
    <izvorni_sadrzaj>HANA - VOĆNJAK KUKLJAŠ društvo s ograničenom odgovornošću za proizvodnju voća</izvorni_sadrzaj>
    <derivirana_varijabla naziv="DomainObject.Predmet.ProtustrankaIDrugi_1">HANA - VOĆNJAK KUKLJAŠ društvo s ograničenom odgovornošću za proizvodnju voća</derivirana_varijabla>
  </DomainObject.Predmet.ProtustrankaIDrugi>
  <DomainObject.Predmet.StrankaIDrugiAdressOIB>
    <izvorni_sadrzaj>IVICA MATAJČEVIĆ, i dr. djelatnici</izvorni_sadrzaj>
    <derivirana_varijabla naziv="DomainObject.Predmet.StrankaIDrugiAdressOIB_1">IVICA MATAJČEVIĆ, i dr. djelatnici</derivirana_varijabla>
  </DomainObject.Predmet.StrankaIDrugiAdressOIB>
  <DomainObject.Predmet.ProtustrankaIDrugiAdressOIB>
    <izvorni_sadrzaj>HANA - VOĆNJAK KUKLJAŠ društvo s ograničenom odgovornošću za proizvodnju voća, OIB 33965934267, Kukljaš/bb, Vukojevci</izvorni_sadrzaj>
    <derivirana_varijabla naziv="DomainObject.Predmet.ProtustrankaIDrugiAdressOIB_1">HANA - VOĆNJAK KUKLJAŠ društvo s ograničenom odgovornošću za proizvodnju voća, OIB 33965934267, Kukljaš/bb, Vukojevci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HUS RSZ "KLAS"</item>
      <item>IVICA MATAJČEVIĆ, i dr. djelatnici</item>
      <item>HANA - VOĆNJAK KUKLJAŠ društvo s ograničenom odgovornošću za proizvodnju voća</item>
      <item>Željko Rupčić</item>
      <item>HYPO ALPE-ADRIA-BANK dioničko društvo</item>
      <item>ogl.ploča - Hana voćnjak Kukljaš d.o.o., u stečaju, Vukojevci</item>
      <item>Predsjedništvo suda</item>
    </izvorni_sadrzaj>
    <derivirana_varijabla naziv="DomainObject.Predmet.SudioniciListNaziv_1">
      <item>HUS RSZ "KLAS"</item>
      <item>IVICA MATAJČEVIĆ, i dr. djelatnici</item>
      <item>HANA - VOĆNJAK KUKLJAŠ društvo s ograničenom odgovornošću za proizvodnju voća</item>
      <item>Željko Rupčić</item>
      <item>HYPO ALPE-ADRIA-BANK dioničko društvo</item>
      <item>ogl.ploča - Hana voćnjak Kukljaš d.o.o., u stečaju, Vukojevci</item>
      <item>Predsjedništvo suda</item>
    </derivirana_varijabla>
  </DomainObject.Predmet.SudioniciListNaziv>
  <DomainObject.Predmet.SudioniciListAdressOIB>
    <izvorni_sadrzaj>
      <item>HUS RSZ "KLAS", PARK K.BRANIMIRA 5,31000 Osijek</item>
      <item>IVICA MATAJČEVIĆ, i dr. djelatnici</item>
      <item>HANA - VOĆNJAK KUKLJAŠ društvo s ograničenom odgovornošću za proizvodnju voća, OIB 33965934267, Kukljaš/bb,Vukojevci</item>
      <item>Željko Rupčić, OIB 31017026540, Božidara Adžije 58,31400 Đakovo</item>
      <item>HYPO ALPE-ADRIA-BANK dioničko društvo, OIB 14036333877, Slavonska avenija 6,10000 Zagreb</item>
      <item>ogl.ploča - Hana voćnjak Kukljaš d.o.o., u stečaju, Vukojevci</item>
      <item>Predsjedništvo suda</item>
    </izvorni_sadrzaj>
    <derivirana_varijabla naziv="DomainObject.Predmet.SudioniciListAdressOIB_1">
      <item>HUS RSZ "KLAS", PARK K.BRANIMIRA 5,31000 Osijek</item>
      <item>IVICA MATAJČEVIĆ, i dr. djelatnici</item>
      <item>HANA - VOĆNJAK KUKLJAŠ društvo s ograničenom odgovornošću za proizvodnju voća, OIB 33965934267, Kukljaš/bb,Vukojevci</item>
      <item>Željko Rupčić, OIB 31017026540, Božidara Adžije 58,31400 Đakovo</item>
      <item>HYPO ALPE-ADRIA-BANK dioničko društvo, OIB 14036333877, Slavonska avenija 6,10000 Zagreb</item>
      <item>ogl.ploča - Hana voćnjak Kukljaš d.o.o., u stečaju, Vukojevci</item>
      <item>Predsjedništvo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33965934267</item>
      <item>, OIB 31017026540</item>
      <item>, OIB 14036333877</item>
      <item>, OIB null</item>
      <item>, OIB null</item>
    </izvorni_sadrzaj>
    <derivirana_varijabla naziv="DomainObject.Predmet.SudioniciListNazivOIB_1">
      <item>, OIB null</item>
      <item>, OIB null</item>
      <item>, OIB 33965934267</item>
      <item>, OIB 31017026540</item>
      <item>, OIB 14036333877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EA5F3C-252E-4AB4-B9E0-7C760736EB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1260</properties:Characters>
  <properties:Lines>49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1571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2017-07-17T06:48:00Z</dcterms:created>
  <dc:creator>..</dc:creator>
  <cp:lastModifiedBy>Maja Kocijan</cp:lastModifiedBy>
  <cp:lastPrinted>2016-10-10T10:21:00Z</cp:lastPrinted>
  <dcterms:modified xmlns:xsi="http://www.w3.org/2001/XMLSchema-instance" xsi:type="dcterms:W3CDTF">2017-07-17T08:47:00Z</dcterms:modified>
  <cp:revision>5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