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3d44" w14:paraId="4663d44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2B68B6">
        <w:t>4</w:t>
      </w:r>
      <w:r w:rsidR="00986082">
        <w:t>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986082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0D07E5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E-201, </w:t>
      </w:r>
      <w:r w:rsidRPr="00103A86">
        <w:t>PARKIRNO MJESTO</w:t>
      </w:r>
      <w:r>
        <w:t xml:space="preserve"> - P 94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50C80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986082">
        <w:rPr>
          <w:b/>
          <w:u w:val="single"/>
        </w:rPr>
        <w:t>2</w:t>
      </w:r>
      <w:r w:rsidR="000D07E5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986082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33808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433808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3808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86082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3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3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St-5/2018-141</izvorni_sadrzaj>
    <derivirana_varijabla naziv="DomainObject.PredzadnjaOdlukaIzPredmeta.Oznaka_1">St-5/2018-141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2019-01-02T13:28:00Z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(1st-5-18-148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