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9cb5" w14:paraId="f469cb5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466387">
        <w:rPr>
          <w:bCs/>
        </w:rPr>
        <w:t>358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E5A5F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466387">
        <w:t>JURIŠIĆ GRADNJA j.d.o.o., Benkovačko Selo (Grad Benkovac), Benkovačko selo 258 , OIB: 24705395961</w:t>
      </w:r>
      <w:r w:rsidR="00C947ED">
        <w:t xml:space="preserve">, povodom zahtjeva Financijske agencije, Regionalnog centra Split, Podružnice Zadar, Ivana Danila 4, OIB: 85821130368 od </w:t>
      </w:r>
      <w:r w:rsidR="00AE5A5F">
        <w:t>31</w:t>
      </w:r>
      <w:r w:rsidR="00A57491">
        <w:t xml:space="preserve">. </w:t>
      </w:r>
      <w:r w:rsidR="00AE5A5F">
        <w:t>listopada</w:t>
      </w:r>
      <w:r w:rsidR="00757DF3">
        <w:t xml:space="preserve"> 2018</w:t>
      </w:r>
      <w:r w:rsidR="00C947ED">
        <w:t xml:space="preserve">., </w:t>
      </w:r>
      <w:r w:rsidR="00AE5A5F">
        <w:t>6</w:t>
      </w:r>
      <w:r w:rsidR="00572FB9">
        <w:t xml:space="preserve">. </w:t>
      </w:r>
      <w:r w:rsidR="00246016">
        <w:t>prosinca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466387">
        <w:t>JURIŠIĆ GRADNJA j.d.o.o., Benkovačko Selo (Grad Benkovac), Benkovačko selo 258 , OIB: 24705395961</w:t>
      </w:r>
      <w:r w:rsidR="00A57491">
        <w:t>,</w:t>
      </w:r>
      <w:r>
        <w:t xml:space="preserve"> na temelju neizvršenih osnova za plaćanje iznosi </w:t>
      </w:r>
      <w:r w:rsidR="00466387">
        <w:t>20.875,35</w:t>
      </w:r>
      <w:r w:rsidR="00D82541">
        <w:t xml:space="preserve"> </w:t>
      </w:r>
      <w:r>
        <w:t xml:space="preserve">kn.  </w:t>
      </w:r>
    </w:p>
    <w:p w:rsidRDefault="00C947ED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2.  Poziva se osoba ovlaštena za zastupanje dužnika po zakonu </w:t>
      </w:r>
      <w:r w:rsidR="00466387">
        <w:rPr>
          <w:color w:themeColor="text1" w:val="000000"/>
        </w:rPr>
        <w:t>Tomislav Jurišić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AE5A5F">
        <w:t>6</w:t>
      </w:r>
      <w:r w:rsidR="00572FB9">
        <w:t xml:space="preserve">. </w:t>
      </w:r>
      <w:r w:rsidR="00246016">
        <w:t>prosinca</w:t>
      </w:r>
      <w:r>
        <w:t xml:space="preserve"> 2018.</w:t>
      </w:r>
    </w:p>
    <w:p w:rsidRDefault="00E673BA" w:rsidP="00AD11DE" w:rsidR="00C947ED">
      <w:pPr>
        <w:jc w:val="right"/>
      </w:pP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E673BA" w:rsidP="00AD11DE" w:rsidR="00DE51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466387">
      <w:rPr>
        <w:bCs/>
      </w:rPr>
      <w:t>358</w:t>
    </w:r>
    <w:r w:rsidR="00994F76">
      <w:rPr>
        <w:bCs/>
      </w:rPr>
      <w:t>/2018-</w:t>
    </w:r>
    <w:r w:rsidR="00AE5A5F">
      <w:rPr>
        <w:bCs/>
      </w:rPr>
      <w:t>6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639F7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JURIŠIĆ GRADNJA j.d.o.o. za trgovinu i građenje</izvorni_sadrzaj>
    <derivirana_varijabla naziv="DomainObject.Predmet.ProtustrankaFormated_1">  JURIŠIĆ GRADNJA j.d.o.o. za trgovinu i građenje</derivirana_varijabla>
  </DomainObject.Predmet.ProtustrankaFormated>
  <DomainObject.Predmet.ProtustrankaFormatedOIB>
    <izvorni_sadrzaj>  JURIŠIĆ GRADNJA j.d.o.o. za trgovinu i građenje, OIB 24705395961</izvorni_sadrzaj>
    <derivirana_varijabla naziv="DomainObject.Predmet.ProtustrankaFormatedOIB_1">  JURIŠIĆ GRADNJA j.d.o.o. za trgovinu i građenje, OIB 24705395961</derivirana_varijabla>
  </DomainObject.Predmet.ProtustrankaFormatedOIB>
  <DomainObject.Predmet.ProtustrankaFormatedWithAdress>
    <izvorni_sadrzaj> JURIŠIĆ GRADNJA j.d.o.o. za trgovinu i građenje, Benkovačko selo 258, 23420 Benkovačko Selo</izvorni_sadrzaj>
    <derivirana_varijabla naziv="DomainObject.Predmet.ProtustrankaFormatedWithAdress_1"> JURIŠIĆ GRADNJA j.d.o.o. za trgovinu i građenje, Benkovačko selo 258, 23420 Benkovačko Selo</derivirana_varijabla>
  </DomainObject.Predmet.ProtustrankaFormatedWithAdress>
  <DomainObject.Predmet.ProtustrankaFormatedWithAdressOIB>
    <izvorni_sadrzaj> JURIŠIĆ GRADNJA j.d.o.o. za trgovinu i građenje, OIB 24705395961, Benkovačko selo 258, 23420 Benkovačko Selo</izvorni_sadrzaj>
    <derivirana_varijabla naziv="DomainObject.Predmet.ProtustrankaFormatedWithAdressOIB_1"> JURIŠIĆ GRADNJA j.d.o.o. za trgovinu i građenje, OIB 24705395961, Benkovačko selo 258, 23420 Benkovačko Selo</derivirana_varijabla>
  </DomainObject.Predmet.ProtustrankaFormatedWithAdressOIB>
  <DomainObject.Predmet.ProtustrankaWithAdress>
    <izvorni_sadrzaj>JURIŠIĆ GRADNJA j.d.o.o. za trgovinu i građenje Benkovačko selo 258, 23420 Benkovačko Selo</izvorni_sadrzaj>
    <derivirana_varijabla naziv="DomainObject.Predmet.ProtustrankaWithAdress_1">JURIŠIĆ GRADNJA j.d.o.o. za trgovinu i građenje Benkovačko selo 258, 23420 Benkovačko Selo</derivirana_varijabla>
  </DomainObject.Predmet.ProtustrankaWithAdress>
  <DomainObject.Predmet.ProtustrankaWithAdressOIB>
    <izvorni_sadrzaj>JURIŠIĆ GRADNJA j.d.o.o. za trgovinu i građenje, OIB 24705395961, Benkovačko selo 258, 23420 Benkovačko Selo</izvorni_sadrzaj>
    <derivirana_varijabla naziv="DomainObject.Predmet.ProtustrankaWithAdressOIB_1">JURIŠIĆ GRADNJA j.d.o.o. za trgovinu i građenje, OIB 24705395961, Benkovačko selo 258, 23420 Benkovačko Selo</derivirana_varijabla>
  </DomainObject.Predmet.ProtustrankaWithAdressOIB>
  <DomainObject.Predmet.ProtustrankaNazivFormated>
    <izvorni_sadrzaj>JURIŠIĆ GRADNJA j.d.o.o. za trgovinu i građenje</izvorni_sadrzaj>
    <derivirana_varijabla naziv="DomainObject.Predmet.ProtustrankaNazivFormated_1">JURIŠIĆ GRADNJA j.d.o.o. za trgovinu i građenje</derivirana_varijabla>
  </DomainObject.Predmet.ProtustrankaNazivFormated>
  <DomainObject.Predmet.ProtustrankaNazivFormatedOIB>
    <izvorni_sadrzaj>JURIŠIĆ GRADNJA j.d.o.o. za trgovinu i građenje, OIB 24705395961</izvorni_sadrzaj>
    <derivirana_varijabla naziv="DomainObject.Predmet.ProtustrankaNazivFormatedOIB_1">JURIŠIĆ GRADNJA j.d.o.o. za trgovinu i građenje, OIB 24705395961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JURIŠIĆ GRADNJA j.d.o.o. za trgovinu i građenje</item>
    </izvorni_sadrzaj>
    <derivirana_varijabla naziv="DomainObject.Predmet.ProtuStrankaListFormated_1">
      <item>JURIŠIĆ GRADNJA j.d.o.o. za trgovinu i građenje</item>
    </derivirana_varijabla>
  </DomainObject.Predmet.ProtuStrankaListFormated>
  <DomainObject.Predmet.ProtuStrankaListFormatedOIB>
    <izvorni_sadrzaj>
      <item>JURIŠIĆ GRADNJA j.d.o.o. za trgovinu i građenje, OIB 24705395961</item>
    </izvorni_sadrzaj>
    <derivirana_varijabla naziv="DomainObject.Predmet.ProtuStrankaListFormatedOIB_1">
      <item>JURIŠIĆ GRADNJA j.d.o.o. za trgovinu i građenje, OIB 24705395961</item>
    </derivirana_varijabla>
  </DomainObject.Predmet.ProtuStrankaListFormatedOIB>
  <DomainObject.Predmet.ProtuStrankaListFormatedWithAdress>
    <izvorni_sadrzaj>
      <item>JURIŠIĆ GRADNJA j.d.o.o. za trgovinu i građenje, Benkovačko selo 258, 23420 Benkovačko Selo</item>
    </izvorni_sadrzaj>
    <derivirana_varijabla naziv="DomainObject.Predmet.ProtuStrankaListFormatedWithAdress_1">
      <item>JURIŠIĆ GRADNJA j.d.o.o. za trgovinu i građenje, Benkovačko selo 258, 23420 Benkovačko Selo</item>
    </derivirana_varijabla>
  </DomainObject.Predmet.ProtuStrankaListFormatedWithAdress>
  <DomainObject.Predmet.ProtuStrankaListFormatedWithAdressOIB>
    <izvorni_sadrzaj>
      <item>JURIŠIĆ GRADNJA j.d.o.o. za trgovinu i građenje, OIB 24705395961, Benkovačko selo 258, 23420 Benkovačko Selo</item>
    </izvorni_sadrzaj>
    <derivirana_varijabla naziv="DomainObject.Predmet.ProtuStrankaListFormatedWithAdressOIB_1">
      <item>JURIŠIĆ GRADNJA j.d.o.o. za trgovinu i građenje, OIB 24705395961, Benkovačko selo 258, 23420 Benkovačko Selo</item>
    </derivirana_varijabla>
  </DomainObject.Predmet.ProtuStrankaListFormatedWithAdressOIB>
  <DomainObject.Predmet.ProtuStrankaListNazivFormated>
    <izvorni_sadrzaj>
      <item>JURIŠIĆ GRADNJA j.d.o.o. za trgovinu i građenje</item>
    </izvorni_sadrzaj>
    <derivirana_varijabla naziv="DomainObject.Predmet.ProtuStrankaListNazivFormated_1">
      <item>JURIŠIĆ GRADNJA j.d.o.o. za trgovinu i građenje</item>
    </derivirana_varijabla>
  </DomainObject.Predmet.ProtuStrankaListNazivFormated>
  <DomainObject.Predmet.ProtuStrankaListNazivFormatedOIB>
    <izvorni_sadrzaj>
      <item>JURIŠIĆ GRADNJA j.d.o.o. za trgovinu i građenje, OIB 24705395961</item>
    </izvorni_sadrzaj>
    <derivirana_varijabla naziv="DomainObject.Predmet.ProtuStrankaListNazivFormatedOIB_1">
      <item>JURIŠIĆ GRADNJA j.d.o.o. za trgovinu i građenje, OIB 24705395961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JURIŠIĆ GRADNJA j.d.o.o. za trgovinu i građenje</izvorni_sadrzaj>
    <derivirana_varijabla naziv="DomainObject.Predmet.ProtustrankaIDrugi_1">JURIŠIĆ GRADNJA j.d.o.o. za trgovinu i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JURIŠIĆ GRADNJA j.d.o.o. za trgovinu i građenje, OIB 24705395961, Benkovačko selo 258, 23420 Benkovačko Selo</izvorni_sadrzaj>
    <derivirana_varijabla naziv="DomainObject.Predmet.ProtustrankaIDrugiAdressOIB_1">JURIŠIĆ GRADNJA j.d.o.o. za trgovinu i građenje, OIB 24705395961, Benkovačko selo 258, 23420 Benkovačko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JURIŠIĆ GRADNJA j.d.o.o. za trgovinu i građenje</item>
    </izvorni_sadrzaj>
    <derivirana_varijabla naziv="DomainObject.Predmet.SudioniciListNaziv_1">
      <item>FINA</item>
      <item>JURIŠIĆ GRADNJA j.d.o.o. za trgovinu i građenje</item>
    </derivirana_varijabla>
  </DomainObject.Predmet.SudioniciListNaziv>
  <DomainObject.Predmet.SudioniciListAdressOIB>
    <izvorni_sadrzaj>
      <item>FINA, OIB 85821130368, Ivana Danila 4,23000 Zadar</item>
      <item>JURIŠIĆ GRADNJA j.d.o.o. za trgovinu i građenje, OIB 24705395961, Benkovačko selo 258,23420 Benkovačko Selo</item>
    </izvorni_sadrzaj>
    <derivirana_varijabla naziv="DomainObject.Predmet.SudioniciListAdressOIB_1">
      <item>FINA, OIB 85821130368, Ivana Danila 4,23000 Zadar</item>
      <item>JURIŠIĆ GRADNJA j.d.o.o. za trgovinu i građenje, OIB 24705395961, Benkovačko selo 258,23420 Benkovačko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24705395961</item>
    </izvorni_sadrzaj>
    <derivirana_varijabla naziv="DomainObject.Predmet.SudioniciListNazivOIB_1">
      <item>, OIB 85821130368</item>
      <item>, OIB 24705395961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St-358/2018-2</izvorni_sadrzaj>
    <derivirana_varijabla naziv="DomainObject.PredzadnjaOdlukaIzPredmeta.Oznaka_1">St-358/2018-2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398</properties:Words>
  <properties:Characters>2057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2018-12-06T10:16:00Z</dcterms:created>
  <dc:creator>mklismanic</dc:creator>
  <cp:lastModifiedBy>Anita Ivandić</cp:lastModifiedBy>
  <cp:lastPrinted>2018-12-06T10:16:00Z</cp:lastPrinted>
  <dcterms:modified xmlns:xsi="http://www.w3.org/2001/XMLSchema-instance" xsi:type="dcterms:W3CDTF">2018-12-06T12:21:00Z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