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16ee" w14:paraId="1aa16ee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C08D9">
        <w:t>4163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DA49F9">
        <w:t>7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C08D9" w:rsidRPr="00FD4948">
        <w:t>MISIJA POMOĆI ZRNO GORUŠIČNO</w:t>
      </w:r>
      <w:r w:rsidR="007C08D9">
        <w:t xml:space="preserve">, </w:t>
      </w:r>
      <w:r w:rsidR="007C08D9" w:rsidRPr="00FD4948">
        <w:t>Zagreb</w:t>
      </w:r>
      <w:r w:rsidR="007C08D9">
        <w:t xml:space="preserve">, </w:t>
      </w:r>
      <w:proofErr w:type="spellStart"/>
      <w:r w:rsidR="007C08D9" w:rsidRPr="00FD4948">
        <w:t>Basaričekova</w:t>
      </w:r>
      <w:proofErr w:type="spellEnd"/>
      <w:r w:rsidR="007C08D9" w:rsidRPr="00FD4948">
        <w:t xml:space="preserve"> 9</w:t>
      </w:r>
      <w:r w:rsidR="007C08D9">
        <w:t xml:space="preserve">, (OIB: </w:t>
      </w:r>
      <w:r w:rsidR="007C08D9" w:rsidRPr="00FD4948">
        <w:t>78109439015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C08D9">
        <w:t>211.221,04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DA49F9">
        <w:t>7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7D3" w:rsidR="00D637D3">
      <w:r>
        <w:separator/>
      </w:r>
    </w:p>
  </w:endnote>
  <w:endnote w:id="0" w:type="continuationSeparator">
    <w:p w:rsidRDefault="00D637D3" w:rsidR="00D63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7D3" w:rsidR="00D637D3">
      <w:r>
        <w:separator/>
      </w:r>
    </w:p>
  </w:footnote>
  <w:footnote w:id="0" w:type="continuationSeparator">
    <w:p w:rsidRDefault="00D637D3" w:rsidR="00D63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B4682"/>
    <w:rsid w:val="007B46FB"/>
    <w:rsid w:val="007B5AFD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86505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A1DED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B44CAF"/>
    <w:rsid w:val="00B46BED"/>
    <w:rsid w:val="00B6055D"/>
    <w:rsid w:val="00B63833"/>
    <w:rsid w:val="00B82F18"/>
    <w:rsid w:val="00BC1362"/>
    <w:rsid w:val="00BE7EAD"/>
    <w:rsid w:val="00BF7FDC"/>
    <w:rsid w:val="00C06A02"/>
    <w:rsid w:val="00C17E1D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30822"/>
    <w:rsid w:val="00E60BC8"/>
    <w:rsid w:val="00EA0B82"/>
    <w:rsid w:val="00EC3302"/>
    <w:rsid w:val="00ED6AA8"/>
    <w:rsid w:val="00F034D3"/>
    <w:rsid w:val="00F062EE"/>
    <w:rsid w:val="00F1693D"/>
    <w:rsid w:val="00F3429F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6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5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5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5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5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6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5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5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5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5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4163</izvorni_sadrzaj>
    <derivirana_varijabla naziv="DomainObject.Predmet.Broj_1">4163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St-4163/2015</izvorni_sadrzaj>
    <derivirana_varijabla naziv="DomainObject.Predmet.OznakaBroj_1">St-4163/2015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MISIJA POMOĆI ZRNO GORUŠIČNO</izvorni_sadrzaj>
    <derivirana_varijabla naziv="DomainObject.Predmet.ProtustrankaFormated_1">  MISIJA POMOĆI ZRNO GORUŠIČNO</derivirana_varijabla>
  </DomainObject.Predmet.ProtustrankaFormated>
  <DomainObject.Predmet.ProtustrankaFormatedOIB>
    <izvorni_sadrzaj>  MISIJA POMOĆI ZRNO GORUŠIČNO, OIB 78109439015</izvorni_sadrzaj>
    <derivirana_varijabla naziv="DomainObject.Predmet.ProtustrankaFormatedOIB_1">  MISIJA POMOĆI ZRNO GORUŠIČNO, OIB 78109439015</derivirana_varijabla>
  </DomainObject.Predmet.ProtustrankaFormatedOIB>
  <DomainObject.Predmet.ProtustrankaFormatedWithAdress>
    <izvorni_sadrzaj> MISIJA POMOĆI ZRNO GORUŠIČNO, BASARIČEKOVA 9, 10000 Zagreb</izvorni_sadrzaj>
    <derivirana_varijabla naziv="DomainObject.Predmet.ProtustrankaFormatedWithAdress_1"> MISIJA POMOĆI ZRNO GORUŠIČNO, BASARIČEKOVA 9, 10000 Zagreb</derivirana_varijabla>
  </DomainObject.Predmet.ProtustrankaFormatedWithAdress>
  <DomainObject.Predmet.ProtustrankaFormatedWithAdressOIB>
    <izvorni_sadrzaj> MISIJA POMOĆI ZRNO GORUŠIČNO, OIB 78109439015, BASARIČEKOVA 9, 10000 Zagreb</izvorni_sadrzaj>
    <derivirana_varijabla naziv="DomainObject.Predmet.ProtustrankaFormatedWithAdressOIB_1"> MISIJA POMOĆI ZRNO GORUŠIČNO, OIB 78109439015, BASARIČEKOVA 9, 10000 Zagreb</derivirana_varijabla>
  </DomainObject.Predmet.ProtustrankaFormatedWithAdressOIB>
  <DomainObject.Predmet.ProtustrankaWithAdress>
    <izvorni_sadrzaj>MISIJA POMOĆI ZRNO GORUŠIČNO BASARIČEKOVA 9, 10000 Zagreb</izvorni_sadrzaj>
    <derivirana_varijabla naziv="DomainObject.Predmet.ProtustrankaWithAdress_1">MISIJA POMOĆI ZRNO GORUŠIČNO BASARIČEKOVA 9, 10000 Zagreb</derivirana_varijabla>
  </DomainObject.Predmet.ProtustrankaWithAdress>
  <DomainObject.Predmet.ProtustrankaWithAdressOIB>
    <izvorni_sadrzaj>MISIJA POMOĆI ZRNO GORUŠIČNO, OIB 78109439015, BASARIČEKOVA 9, 10000 Zagreb</izvorni_sadrzaj>
    <derivirana_varijabla naziv="DomainObject.Predmet.ProtustrankaWithAdressOIB_1">MISIJA POMOĆI ZRNO GORUŠIČNO, OIB 78109439015, BASARIČEKOVA 9, 10000 Zagreb</derivirana_varijabla>
  </DomainObject.Predmet.ProtustrankaWithAdressOIB>
  <DomainObject.Predmet.ProtustrankaNazivFormated>
    <izvorni_sadrzaj>MISIJA POMOĆI ZRNO GORUŠIČNO</izvorni_sadrzaj>
    <derivirana_varijabla naziv="DomainObject.Predmet.ProtustrankaNazivFormated_1">MISIJA POMOĆI ZRNO GORUŠIČNO</derivirana_varijabla>
  </DomainObject.Predmet.ProtustrankaNazivFormated>
  <DomainObject.Predmet.ProtustrankaNazivFormatedOIB>
    <izvorni_sadrzaj>MISIJA POMOĆI ZRNO GORUŠIČNO, OIB 78109439015</izvorni_sadrzaj>
    <derivirana_varijabla naziv="DomainObject.Predmet.ProtustrankaNazivFormatedOIB_1">MISIJA POMOĆI ZRNO GORUŠIČNO, OIB 78109439015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MISIJA POMOĆI ZRNO GORUŠIČNO</item>
    </izvorni_sadrzaj>
    <derivirana_varijabla naziv="DomainObject.Predmet.ProtuStrankaListFormated_1">
      <item>MISIJA POMOĆI ZRNO GORUŠIČNO</item>
    </derivirana_varijabla>
  </DomainObject.Predmet.ProtuStrankaListFormated>
  <DomainObject.Predmet.ProtuStrankaListFormatedOIB>
    <izvorni_sadrzaj>
      <item>MISIJA POMOĆI ZRNO GORUŠIČNO, OIB 78109439015</item>
    </izvorni_sadrzaj>
    <derivirana_varijabla naziv="DomainObject.Predmet.ProtuStrankaListFormatedOIB_1">
      <item>MISIJA POMOĆI ZRNO GORUŠIČNO, OIB 78109439015</item>
    </derivirana_varijabla>
  </DomainObject.Predmet.ProtuStrankaListFormatedOIB>
  <DomainObject.Predmet.ProtuStrankaListFormatedWithAdress>
    <izvorni_sadrzaj>
      <item>MISIJA POMOĆI ZRNO GORUŠIČNO, BASARIČEKOVA 9, 10000 Zagreb</item>
    </izvorni_sadrzaj>
    <derivirana_varijabla naziv="DomainObject.Predmet.ProtuStrankaListFormatedWithAdress_1">
      <item>MISIJA POMOĆI ZRNO GORUŠIČNO, BASARIČEKOVA 9, 10000 Zagreb</item>
    </derivirana_varijabla>
  </DomainObject.Predmet.ProtuStrankaListFormatedWithAdress>
  <DomainObject.Predmet.ProtuStrankaListFormatedWithAdressOIB>
    <izvorni_sadrzaj>
      <item>MISIJA POMOĆI ZRNO GORUŠIČNO, OIB 78109439015, BASARIČEKOVA 9, 10000 Zagreb</item>
    </izvorni_sadrzaj>
    <derivirana_varijabla naziv="DomainObject.Predmet.ProtuStrankaListFormatedWithAdressOIB_1">
      <item>MISIJA POMOĆI ZRNO GORUŠIČNO, OIB 78109439015, BASARIČEKOVA 9, 10000 Zagreb</item>
    </derivirana_varijabla>
  </DomainObject.Predmet.ProtuStrankaListFormatedWithAdressOIB>
  <DomainObject.Predmet.ProtuStrankaListNazivFormated>
    <izvorni_sadrzaj>
      <item>MISIJA POMOĆI ZRNO GORUŠIČNO</item>
    </izvorni_sadrzaj>
    <derivirana_varijabla naziv="DomainObject.Predmet.ProtuStrankaListNazivFormated_1">
      <item>MISIJA POMOĆI ZRNO GORUŠIČNO</item>
    </derivirana_varijabla>
  </DomainObject.Predmet.ProtuStrankaListNazivFormated>
  <DomainObject.Predmet.ProtuStrankaListNazivFormatedOIB>
    <izvorni_sadrzaj>
      <item>MISIJA POMOĆI ZRNO GORUŠIČNO, OIB 78109439015</item>
    </izvorni_sadrzaj>
    <derivirana_varijabla naziv="DomainObject.Predmet.ProtuStrankaListNazivFormatedOIB_1">
      <item>MISIJA POMOĆI ZRNO GORUŠIČNO, OIB 78109439015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MISIJA POMOĆI ZRNO GORUŠIČNO</izvorni_sadrzaj>
    <derivirana_varijabla naziv="DomainObject.Predmet.ProtustrankaIDrugi_1">MISIJA POMOĆI ZRNO GORUŠIČNO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MISIJA POMOĆI ZRNO GORUŠIČNO, OIB 78109439015, BASARIČEKOVA 9, 10000 Zagreb</izvorni_sadrzaj>
    <derivirana_varijabla naziv="DomainObject.Predmet.ProtustrankaIDrugiAdressOIB_1">MISIJA POMOĆI ZRNO GORUŠIČNO, OIB 78109439015, BASARIČEKOVA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MISIJA POMOĆI ZRNO GORUŠIČNO</item>
    </izvorni_sadrzaj>
    <derivirana_varijabla naziv="DomainObject.Predmet.SudioniciListNaziv_1">
      <item>FINA Regionalni centar Zagreb</item>
      <item>MISIJA POMOĆI ZRNO GORUŠIČNO</item>
    </derivirana_varijabla>
  </DomainObject.Predmet.SudioniciListNaziv>
  <DomainObject.Predmet.SudioniciListAdressOIB>
    <izvorni_sadrzaj>
      <item>FINA Regionalni centar Zagreb, OIB 85821130368, Trg svibanjskih žrtava 1995. 1,10000 Zagreb</item>
      <item>MISIJA POMOĆI ZRNO GORUŠIČNO, OIB 78109439015, BASARIČEKOVA 9,10000 Zagreb</item>
    </izvorni_sadrzaj>
    <derivirana_varijabla naziv="DomainObject.Predmet.SudioniciListAdressOIB_1">
      <item>FINA Regionalni centar Zagreb, OIB 85821130368, Trg svibanjskih žrtava 1995. 1,10000 Zagreb</item>
      <item>MISIJA POMOĆI ZRNO GORUŠIČNO, OIB 78109439015, BASARIČEKOVA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78109439015</item>
    </izvorni_sadrzaj>
    <derivirana_varijabla naziv="DomainObject.Predmet.SudioniciListNazivOIB_1">
      <item>, OIB 85821130368</item>
      <item>, OIB 78109439015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1333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2015-11-17T10:23:00Z</dcterms:created>
  <dc:creator>ilukac</dc:creator>
  <cp:lastModifiedBy>dvorana100</cp:lastModifiedBy>
  <cp:lastPrinted>2015-11-06T12:53:00Z</cp:lastPrinted>
  <dcterms:modified xmlns:xsi="http://www.w3.org/2001/XMLSchema-instance" xsi:type="dcterms:W3CDTF">2015-11-17T10:26:00Z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