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fff3" w14:paraId="a63fff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D44F9B">
        <w:t>8103</w:t>
      </w:r>
      <w:r w:rsidR="003755D9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D44F9B">
        <w:t xml:space="preserve">IMPERIUM ELEKTRONIKA d.o.o., </w:t>
      </w:r>
      <w:r w:rsidR="00E751D2">
        <w:t xml:space="preserve"> OIB: </w:t>
      </w:r>
      <w:r w:rsidR="00D44F9B" w:rsidRPr="00D44F9B">
        <w:t>68576849623</w:t>
      </w:r>
      <w:r w:rsidR="00E751D2">
        <w:t xml:space="preserve">, MBS: </w:t>
      </w:r>
      <w:r w:rsidR="00D44F9B" w:rsidRPr="00D44F9B">
        <w:t>080800439</w:t>
      </w:r>
      <w:r w:rsidR="00D44F9B">
        <w:t xml:space="preserve">, </w:t>
      </w:r>
      <w:r w:rsidR="00E751D2">
        <w:t xml:space="preserve"> </w:t>
      </w:r>
      <w:r w:rsidR="00D44F9B">
        <w:t xml:space="preserve">Domagović, 111D, 10450 Domagović,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6B266E">
        <w:t xml:space="preserve">IMPERIUM ELEKTRONIKA d.o.o.,  OIB: </w:t>
      </w:r>
      <w:r w:rsidR="006B266E" w:rsidRPr="00D44F9B">
        <w:t>68576849623</w:t>
      </w:r>
      <w:r w:rsidR="006B266E">
        <w:t xml:space="preserve">, MBS: </w:t>
      </w:r>
      <w:r w:rsidR="006B266E" w:rsidRPr="00D44F9B">
        <w:t>080800439</w:t>
      </w:r>
      <w:r w:rsidR="006B266E">
        <w:t xml:space="preserve">,  Domagović, 111D, 10450 Domagović </w:t>
      </w:r>
      <w:r w:rsidR="00E751D2" w:rsidRPr="00E751D2">
        <w:t xml:space="preserve">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6B266E">
        <w:t xml:space="preserve">IMPERIUM ELEKTRONIKA d.o.o.,  OIB: </w:t>
      </w:r>
      <w:r w:rsidR="006B266E" w:rsidRPr="00D44F9B">
        <w:t>68576849623</w:t>
      </w:r>
      <w:r w:rsidR="006B266E">
        <w:t xml:space="preserve">, MBS: </w:t>
      </w:r>
      <w:r w:rsidR="006B266E" w:rsidRPr="00D44F9B">
        <w:t>080800439</w:t>
      </w:r>
      <w:r w:rsidR="006B266E">
        <w:t>,  Domagović, 111D, 10450 Domagović</w:t>
      </w: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7AF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6B266E">
          <w:t>8103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07AF2"/>
    <w:rsid w:val="00345C9C"/>
    <w:rsid w:val="003755D9"/>
    <w:rsid w:val="003A1FB9"/>
    <w:rsid w:val="0045323B"/>
    <w:rsid w:val="00561B14"/>
    <w:rsid w:val="00687068"/>
    <w:rsid w:val="006B266E"/>
    <w:rsid w:val="006E1039"/>
    <w:rsid w:val="006F72D2"/>
    <w:rsid w:val="00747695"/>
    <w:rsid w:val="007C052C"/>
    <w:rsid w:val="0092290B"/>
    <w:rsid w:val="009C1F6F"/>
    <w:rsid w:val="00A167C6"/>
    <w:rsid w:val="00A62139"/>
    <w:rsid w:val="00B95F85"/>
    <w:rsid w:val="00C40A68"/>
    <w:rsid w:val="00C7440C"/>
    <w:rsid w:val="00D44F9B"/>
    <w:rsid w:val="00D52F94"/>
    <w:rsid w:val="00D574B1"/>
    <w:rsid w:val="00D74679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07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07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8103</izvorni_sadrzaj>
    <derivirana_varijabla naziv="DomainObject.Predmet.Broj_1">8103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St-8103/2015</izvorni_sadrzaj>
    <derivirana_varijabla naziv="DomainObject.Predmet.OznakaBroj_1">St-8103/2015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Elektronika d.o.o.</izvorni_sadrzaj>
    <derivirana_varijabla naziv="DomainObject.Predmet.ProtustrankaFormated_1">  Imperium Elektronika d.o.o.</derivirana_varijabla>
  </DomainObject.Predmet.ProtustrankaFormated>
  <DomainObject.Predmet.ProtustrankaFormatedOIB>
    <izvorni_sadrzaj>  Imperium Elektronika d.o.o., OIB 68576849623</izvorni_sadrzaj>
    <derivirana_varijabla naziv="DomainObject.Predmet.ProtustrankaFormatedOIB_1">  Imperium Elektronika d.o.o., OIB 68576849623</derivirana_varijabla>
  </DomainObject.Predmet.ProtustrankaFormatedOIB>
  <DomainObject.Predmet.ProtustrankaFormatedWithAdress>
    <izvorni_sadrzaj> Imperium Elektronika d.o.o., Domagović 111 D, 10450 Domagović</izvorni_sadrzaj>
    <derivirana_varijabla naziv="DomainObject.Predmet.ProtustrankaFormatedWithAdress_1"> Imperium Elektronika d.o.o., Domagović 111 D, 10450 Domagović</derivirana_varijabla>
  </DomainObject.Predmet.ProtustrankaFormatedWithAdress>
  <DomainObject.Predmet.ProtustrankaFormatedWithAdressOIB>
    <izvorni_sadrzaj> Imperium Elektronika d.o.o., OIB 68576849623, Domagović 111 D, 10450 Domagović</izvorni_sadrzaj>
    <derivirana_varijabla naziv="DomainObject.Predmet.ProtustrankaFormatedWithAdressOIB_1"> Imperium Elektronika d.o.o., OIB 68576849623, Domagović 111 D, 10450 Domagović</derivirana_varijabla>
  </DomainObject.Predmet.ProtustrankaFormatedWithAdressOIB>
  <DomainObject.Predmet.ProtustrankaWithAdress>
    <izvorni_sadrzaj>Imperium Elektronika d.o.o. Domagović 111 D, 10450 Domagović</izvorni_sadrzaj>
    <derivirana_varijabla naziv="DomainObject.Predmet.ProtustrankaWithAdress_1">Imperium Elektronika d.o.o. Domagović 111 D, 10450 Domagović</derivirana_varijabla>
  </DomainObject.Predmet.ProtustrankaWithAdress>
  <DomainObject.Predmet.ProtustrankaWithAdressOIB>
    <izvorni_sadrzaj>Imperium Elektronika d.o.o., OIB 68576849623, Domagović 111 D, 10450 Domagović</izvorni_sadrzaj>
    <derivirana_varijabla naziv="DomainObject.Predmet.ProtustrankaWithAdressOIB_1">Imperium Elektronika d.o.o., OIB 68576849623, Domagović 111 D, 10450 Domagović</derivirana_varijabla>
  </DomainObject.Predmet.ProtustrankaWithAdressOIB>
  <DomainObject.Predmet.ProtustrankaNazivFormated>
    <izvorni_sadrzaj>Imperium Elektronika d.o.o.</izvorni_sadrzaj>
    <derivirana_varijabla naziv="DomainObject.Predmet.ProtustrankaNazivFormated_1">Imperium Elektronika d.o.o.</derivirana_varijabla>
  </DomainObject.Predmet.ProtustrankaNazivFormated>
  <DomainObject.Predmet.ProtustrankaNazivFormatedOIB>
    <izvorni_sadrzaj>Imperium Elektronika d.o.o., OIB 68576849623</izvorni_sadrzaj>
    <derivirana_varijabla naziv="DomainObject.Predmet.ProtustrankaNazivFormatedOIB_1">Imperium Elektronika d.o.o., OIB 68576849623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Elektronika d.o.o.</item>
    </izvorni_sadrzaj>
    <derivirana_varijabla naziv="DomainObject.Predmet.ProtuStrankaListFormated_1">
      <item>Imperium Elektronika d.o.o.</item>
    </derivirana_varijabla>
  </DomainObject.Predmet.ProtuStrankaListFormated>
  <DomainObject.Predmet.ProtuStrankaListFormatedOIB>
    <izvorni_sadrzaj>
      <item>Imperium Elektronika d.o.o., OIB 68576849623</item>
    </izvorni_sadrzaj>
    <derivirana_varijabla naziv="DomainObject.Predmet.ProtuStrankaListFormatedOIB_1">
      <item>Imperium Elektronika d.o.o., OIB 68576849623</item>
    </derivirana_varijabla>
  </DomainObject.Predmet.ProtuStrankaListFormatedOIB>
  <DomainObject.Predmet.ProtuStrankaListFormatedWithAdress>
    <izvorni_sadrzaj>
      <item>Imperium Elektronika d.o.o., Domagović 111 D, 10450 Domagović</item>
    </izvorni_sadrzaj>
    <derivirana_varijabla naziv="DomainObject.Predmet.ProtuStrankaListFormatedWithAdress_1">
      <item>Imperium Elektronika d.o.o., Domagović 111 D, 10450 Domagović</item>
    </derivirana_varijabla>
  </DomainObject.Predmet.ProtuStrankaListFormatedWithAdress>
  <DomainObject.Predmet.ProtuStrankaListFormatedWithAdressOIB>
    <izvorni_sadrzaj>
      <item>Imperium Elektronika d.o.o., OIB 68576849623, Domagović 111 D, 10450 Domagović</item>
    </izvorni_sadrzaj>
    <derivirana_varijabla naziv="DomainObject.Predmet.ProtuStrankaListFormatedWithAdressOIB_1">
      <item>Imperium Elektronika d.o.o., OIB 68576849623, Domagović 111 D, 10450 Domagović</item>
    </derivirana_varijabla>
  </DomainObject.Predmet.ProtuStrankaListFormatedWithAdressOIB>
  <DomainObject.Predmet.ProtuStrankaListNazivFormated>
    <izvorni_sadrzaj>
      <item>Imperium Elektronika d.o.o.</item>
    </izvorni_sadrzaj>
    <derivirana_varijabla naziv="DomainObject.Predmet.ProtuStrankaListNazivFormated_1">
      <item>Imperium Elektronika d.o.o.</item>
    </derivirana_varijabla>
  </DomainObject.Predmet.ProtuStrankaListNazivFormated>
  <DomainObject.Predmet.ProtuStrankaListNazivFormatedOIB>
    <izvorni_sadrzaj>
      <item>Imperium Elektronika d.o.o., OIB 68576849623</item>
    </izvorni_sadrzaj>
    <derivirana_varijabla naziv="DomainObject.Predmet.ProtuStrankaListNazivFormatedOIB_1">
      <item>Imperium Elektronika d.o.o., OIB 68576849623</item>
    </derivirana_varijabla>
  </DomainObject.Predmet.ProtuStrankaListNazivFormatedOIB>
  <DomainObject.Predmet.OstaliListFormated>
    <izvorni_sadrzaj>
      <item>ANTO STIPIĆ</item>
    </izvorni_sadrzaj>
    <derivirana_varijabla naziv="DomainObject.Predmet.OstaliListFormated_1">
      <item>ANTO STIPIĆ</item>
    </derivirana_varijabla>
  </DomainObject.Predmet.OstaliListFormated>
  <DomainObject.Predmet.OstaliListFormatedOIB>
    <izvorni_sadrzaj>
      <item>ANTO STIPIĆ, OIB 84322255775</item>
    </izvorni_sadrzaj>
    <derivirana_varijabla naziv="DomainObject.Predmet.OstaliListFormatedOIB_1">
      <item>ANTO STIPIĆ, OIB 84322255775</item>
    </derivirana_varijabla>
  </DomainObject.Predmet.OstaliListFormatedOIB>
  <DomainObject.Predmet.OstaliListFormatedWithAdress>
    <izvorni_sadrzaj>
      <item>ANTO STIPIĆ, Borovci 17, 10000 Zagreb</item>
    </izvorni_sadrzaj>
    <derivirana_varijabla naziv="DomainObject.Predmet.OstaliListFormatedWithAdress_1">
      <item>ANTO STIPIĆ, Borovci 17, 10000 Zagreb</item>
    </derivirana_varijabla>
  </DomainObject.Predmet.OstaliListFormatedWithAdress>
  <DomainObject.Predmet.OstaliListFormatedWithAdressOIB>
    <izvorni_sadrzaj>
      <item>ANTO STIPIĆ, OIB 84322255775, Borovci 17, 10000 Zagreb</item>
    </izvorni_sadrzaj>
    <derivirana_varijabla naziv="DomainObject.Predmet.OstaliListFormatedWithAdressOIB_1">
      <item>ANTO STIPIĆ, OIB 84322255775, Borovci 17, 10000 Zagreb</item>
    </derivirana_varijabla>
  </DomainObject.Predmet.OstaliListFormatedWithAdressOIB>
  <DomainObject.Predmet.OstaliListNazivFormated>
    <izvorni_sadrzaj>
      <item>ANTO STIPIĆ</item>
    </izvorni_sadrzaj>
    <derivirana_varijabla naziv="DomainObject.Predmet.OstaliListNazivFormated_1">
      <item>ANTO STIPIĆ</item>
    </derivirana_varijabla>
  </DomainObject.Predmet.OstaliListNazivFormated>
  <DomainObject.Predmet.OstaliListNazivFormatedOIB>
    <izvorni_sadrzaj>
      <item>ANTO STIPIĆ, OIB 84322255775</item>
    </izvorni_sadrzaj>
    <derivirana_varijabla naziv="DomainObject.Predmet.OstaliListNazivFormatedOIB_1">
      <item>ANTO STIPIĆ, OIB 84322255775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Elektronika d.o.o.</izvorni_sadrzaj>
    <derivirana_varijabla naziv="DomainObject.Predmet.ProtustrankaIDrugi_1">Imperium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Elektronika d.o.o., OIB 68576849623, Domagović 111 D, 10450 Domagović</izvorni_sadrzaj>
    <derivirana_varijabla naziv="DomainObject.Predmet.ProtustrankaIDrugiAdressOIB_1">Imperium Elektronika d.o.o., OIB 68576849623, Domagović 111 D, 10450 Domagović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Elektronika d.o.o.</item>
      <item>ANTO STIPIĆ</item>
    </izvorni_sadrzaj>
    <derivirana_varijabla naziv="DomainObject.Predmet.SudioniciListNaziv_1">
      <item>FINA Regionalni centar Zagreb</item>
      <item>Imperium Elektronika d.o.o.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izvorni_sadrzaj>
    <derivirana_varijabla naziv="DomainObject.Predmet.SudioniciListAdressOIB_1"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68576849623</item>
      <item>, OIB 84322255775</item>
    </izvorni_sadrzaj>
    <derivirana_varijabla naziv="DomainObject.Predmet.SudioniciListNazivOIB_1">
      <item>, OIB 85821130368</item>
      <item>, OIB 68576849623</item>
      <item>, OIB 84322255775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1782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2015-12-16T09:36:00Z</dcterms:created>
  <dc:creator>Maja Jurovicki</dc:creator>
  <cp:lastModifiedBy>Zlatka Plivelić</cp:lastModifiedBy>
  <cp:lastPrinted>2015-12-16T09:38:00Z</cp:lastPrinted>
  <dcterms:modified xmlns:xsi="http://www.w3.org/2001/XMLSchema-instance" xsi:type="dcterms:W3CDTF">2015-12-21T13:29:00Z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