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ac98" w14:paraId="639ac98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414C28">
        <w:rPr>
          <w:lang w:val="hr-HR"/>
        </w:rPr>
        <w:t>St-8</w:t>
      </w:r>
      <w:r w:rsidR="004C4E93">
        <w:rPr>
          <w:lang w:val="hr-HR"/>
        </w:rPr>
        <w:t>63/15-3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311FF0">
        <w:t xml:space="preserve">nad dužnikom </w:t>
      </w:r>
      <w:r w:rsidR="004C4E93">
        <w:t>ZEUS d.o.o., OIB: 02243001071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4C4E93">
        <w:t>dištem u Brezje 55 A</w:t>
      </w:r>
      <w:r w:rsidR="002F24AF">
        <w:t>,</w:t>
      </w:r>
      <w:r w:rsidR="004C4E93">
        <w:t xml:space="preserve"> 40311 Brezje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443AB5">
        <w:t>15</w:t>
      </w:r>
      <w:r w:rsidR="00025B63">
        <w:t>.</w:t>
      </w:r>
      <w:r w:rsidR="004C4E93">
        <w:t xml:space="preserve"> 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4C4E93">
        <w:t>ZEUS d.o.o., OIB: 02243001071 sa sjedištem u Brezje 55 A, 40311 Brezje</w:t>
      </w:r>
      <w:r w:rsidR="004C4E93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</w:t>
      </w:r>
      <w:r w:rsidR="004C4E93">
        <w:rPr>
          <w:lang w:val="hr-HR"/>
        </w:rPr>
        <w:t>8. studenog</w:t>
      </w:r>
      <w:r w:rsidR="00E66FC5">
        <w:rPr>
          <w:lang w:val="hr-HR"/>
        </w:rPr>
        <w:t xml:space="preserve">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4C4E93">
        <w:t>47,982,56</w:t>
      </w:r>
      <w:r w:rsidR="00414C28">
        <w:rPr>
          <w:lang w:val="hr-HR"/>
        </w:rPr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4C4E93" w:rsidRPr="004C4E93">
        <w:t xml:space="preserve"> </w:t>
      </w:r>
      <w:r w:rsidR="004C4E93">
        <w:t>ZEUS d.o.o., OIB: 02243001071 sa sjedištem u Brezje 55 A, 40311 Brezje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11B73" w:rsidP="00B41B30" w:rsidR="00911B73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911B73">
        <w:rPr>
          <w:lang w:val="hr-HR"/>
        </w:rPr>
        <w:t>ana 20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911B73">
        <w:t>ZEUS d.o.o., OIB: 02243001071 sa sjedištem u Brezje 55 A, 40311 Brezje.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443AB5">
        <w:rPr>
          <w:lang w:val="hr-HR"/>
        </w:rPr>
        <w:t>18. studenog</w:t>
      </w:r>
      <w:r w:rsidR="00E66FC5">
        <w:rPr>
          <w:lang w:val="hr-HR"/>
        </w:rPr>
        <w:t xml:space="preserve"> 2015.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443AB5">
        <w:t>je u ukupnom iznosu od 47,982,56</w:t>
      </w:r>
      <w:r w:rsidR="00443AB5">
        <w:rPr>
          <w:lang w:val="hr-HR"/>
        </w:rPr>
        <w:t xml:space="preserve"> 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443AB5">
        <w:rPr>
          <w:lang w:val="hr-HR"/>
        </w:rPr>
        <w:t>15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4C4E93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p w:rsidRDefault="004C4E93" w:rsidP="005B010B" w:rsidR="004C4E93" w:rsidRPr="00F20BF1">
      <w:pPr>
        <w:outlineLvl w:val="0"/>
        <w:rPr>
          <w:lang w:val="hr-HR"/>
        </w:rPr>
      </w:pPr>
      <w:r>
        <w:t>- ZEUS d.o.o., Brezje 55 A, 40311 Brezje</w:t>
      </w:r>
    </w:p>
    <w:sectPr w:rsidSect="00911B73" w:rsidR="004C4E93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A48" w:rsidP="007F64E0" w:rsidR="00AF1A48">
      <w:r>
        <w:separator/>
      </w:r>
    </w:p>
  </w:endnote>
  <w:endnote w:id="0" w:type="continuationSeparator">
    <w:p w:rsidRDefault="00AF1A48" w:rsidP="007F64E0" w:rsidR="00AF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A48" w:rsidP="007F64E0" w:rsidR="00AF1A48">
      <w:r>
        <w:separator/>
      </w:r>
    </w:p>
  </w:footnote>
  <w:footnote w:id="0" w:type="continuationSeparator">
    <w:p w:rsidRDefault="00AF1A48" w:rsidP="007F64E0" w:rsidR="00AF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414C28">
      <w:rPr>
        <w:lang w:val="hr-HR"/>
      </w:rPr>
      <w:t>St-8</w:t>
    </w:r>
    <w:r w:rsidR="004C4E93">
      <w:rPr>
        <w:lang w:val="hr-HR"/>
      </w:rPr>
      <w:t>63/15-3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E3CE5" w:rsidRPr="00EE3CE5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3C7C"/>
    <w:rsid w:val="00425C7A"/>
    <w:rsid w:val="0042793A"/>
    <w:rsid w:val="00427D01"/>
    <w:rsid w:val="0044157E"/>
    <w:rsid w:val="00443AB5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E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D7D81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6246"/>
    <w:rsid w:val="006A727E"/>
    <w:rsid w:val="006A7FA4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11B73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A48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695F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3CE5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E3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C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C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C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C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E3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C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C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C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C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St-863/2015</izvorni_sadrzaj>
    <derivirana_varijabla naziv="DomainObject.Predmet.OznakaBroj_1">St-863/2015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ZEUS društvo s ograničenom odgovornošću za graditeljstvo, trgovinu i usluge</izvorni_sadrzaj>
    <derivirana_varijabla naziv="DomainObject.Predmet.ProtustrankaFormated_1">  ZEUS društvo s ograničenom odgovornošću za graditeljstvo, trgovinu i usluge</derivirana_varijabla>
  </DomainObject.Predmet.ProtustrankaFormated>
  <DomainObject.Predmet.ProtustrankaFormatedOIB>
    <izvorni_sadrzaj>  ZEUS društvo s ograničenom odgovornošću za graditeljstvo, trgovinu i usluge, OIB 02243001071</izvorni_sadrzaj>
    <derivirana_varijabla naziv="DomainObject.Predmet.ProtustrankaFormatedOIB_1">  ZEUS društvo s ograničenom odgovornošću za graditeljstvo, trgovinu i usluge, OIB 02243001071</derivirana_varijabla>
  </DomainObject.Predmet.ProtustrankaFormatedOIB>
  <DomainObject.Predmet.ProtustrankaFormatedWithAdress>
    <izvorni_sadrzaj> ZEUS društvo s ograničenom odgovornošću za graditeljstvo, trgovinu i usluge, Brezje 55 A, 40311 Brezje</izvorni_sadrzaj>
    <derivirana_varijabla naziv="DomainObject.Predmet.ProtustrankaFormatedWithAdress_1"> ZEUS društvo s ograničenom odgovornošću za graditeljstvo, trgovinu i usluge, Brezje 55 A, 40311 Brezje</derivirana_varijabla>
  </DomainObject.Predmet.ProtustrankaFormatedWithAdress>
  <DomainObject.Predmet.ProtustrankaFormatedWithAdressOIB>
    <izvorni_sadrzaj> ZEUS društvo s ograničenom odgovornošću za graditeljstvo, trgovinu i usluge, OIB 02243001071, Brezje 55 A, 40311 Brezje</izvorni_sadrzaj>
    <derivirana_varijabla naziv="DomainObject.Predmet.ProtustrankaFormatedWithAdressOIB_1"> ZEUS društvo s ograničenom odgovornošću za graditeljstvo, trgovinu i usluge, OIB 02243001071, Brezje 55 A, 40311 Brezje</derivirana_varijabla>
  </DomainObject.Predmet.ProtustrankaFormatedWithAdressOIB>
  <DomainObject.Predmet.ProtustrankaWithAdress>
    <izvorni_sadrzaj>ZEUS društvo s ograničenom odgovornošću za graditeljstvo, trgovinu i usluge Brezje 55 A, 40311 Brezje</izvorni_sadrzaj>
    <derivirana_varijabla naziv="DomainObject.Predmet.ProtustrankaWithAdress_1">ZEUS društvo s ograničenom odgovornošću za graditeljstvo, trgovinu i usluge Brezje 55 A, 40311 Brezje</derivirana_varijabla>
  </DomainObject.Predmet.ProtustrankaWithAdress>
  <DomainObject.Predmet.ProtustrankaWithAdressOIB>
    <izvorni_sadrzaj>ZEUS društvo s ograničenom odgovornošću za graditeljstvo, trgovinu i usluge, OIB 02243001071, Brezje 55 A, 40311 Brezje</izvorni_sadrzaj>
    <derivirana_varijabla naziv="DomainObject.Predmet.ProtustrankaWithAdressOIB_1">ZEUS društvo s ograničenom odgovornošću za graditeljstvo, trgovinu i usluge, OIB 02243001071, Brezje 55 A, 40311 Brezje</derivirana_varijabla>
  </DomainObject.Predmet.ProtustrankaWithAdressOIB>
  <DomainObject.Predmet.ProtustrankaNazivFormated>
    <izvorni_sadrzaj>ZEUS društvo s ograničenom odgovornošću za graditeljstvo, trgovinu i usluge</izvorni_sadrzaj>
    <derivirana_varijabla naziv="DomainObject.Predmet.ProtustrankaNazivFormated_1">ZEUS društvo s ograničenom odgovornošću za graditeljstvo, trgovinu i usluge</derivirana_varijabla>
  </DomainObject.Predmet.ProtustrankaNazivFormated>
  <DomainObject.Predmet.ProtustrankaNazivFormatedOIB>
    <izvorni_sadrzaj>ZEUS društvo s ograničenom odgovornošću za graditeljstvo, trgovinu i usluge, OIB 02243001071</izvorni_sadrzaj>
    <derivirana_varijabla naziv="DomainObject.Predmet.ProtustrankaNazivFormatedOIB_1">ZEUS društvo s ograničenom odgovornošću za graditeljstvo, trgovinu i usluge, OIB 02243001071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47982.56</izvorni_sadrzaj>
    <derivirana_varijabla naziv="DomainObject.Predmet.TrenutnaVrijednost_1">47982.56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ZEUS društvo s ograničenom odgovornošću za graditeljstvo, trgovinu i usluge</item>
    </izvorni_sadrzaj>
    <derivirana_varijabla naziv="DomainObject.Predmet.ProtuStrankaListFormated_1">
      <item>ZEUS društvo s ograničenom odgovornošću za graditeljstvo, trgovinu i usluge</item>
    </derivirana_varijabla>
  </DomainObject.Predmet.ProtuStrankaListFormated>
  <DomainObject.Predmet.ProtuStrankaListFormatedOIB>
    <izvorni_sadrzaj>
      <item>ZEUS društvo s ograničenom odgovornošću za graditeljstvo, trgovinu i usluge, OIB 02243001071</item>
    </izvorni_sadrzaj>
    <derivirana_varijabla naziv="DomainObject.Predmet.ProtuStrankaListFormatedOIB_1">
      <item>ZEUS društvo s ograničenom odgovornošću za graditeljstvo, trgovinu i usluge, OIB 02243001071</item>
    </derivirana_varijabla>
  </DomainObject.Predmet.ProtuStrankaListFormatedOIB>
  <DomainObject.Predmet.ProtuStrankaListFormatedWithAdress>
    <izvorni_sadrzaj>
      <item>ZEUS društvo s ograničenom odgovornošću za graditeljstvo, trgovinu i usluge, Brezje 55 A, 40311 Brezje</item>
    </izvorni_sadrzaj>
    <derivirana_varijabla naziv="DomainObject.Predmet.ProtuStrankaListFormatedWithAdress_1">
      <item>ZEUS društvo s ograničenom odgovornošću za graditeljstvo, trgovinu i usluge, Brezje 55 A, 40311 Brezje</item>
    </derivirana_varijabla>
  </DomainObject.Predmet.ProtuStrankaListFormatedWithAdress>
  <DomainObject.Predmet.ProtuStrankaListFormatedWithAdressOIB>
    <izvorni_sadrzaj>
      <item>ZEUS društvo s ograničenom odgovornošću za graditeljstvo, trgovinu i usluge, OIB 02243001071, Brezje 55 A, 40311 Brezje</item>
    </izvorni_sadrzaj>
    <derivirana_varijabla naziv="DomainObject.Predmet.ProtuStrankaListFormatedWithAdressOIB_1">
      <item>ZEUS društvo s ograničenom odgovornošću za graditeljstvo, trgovinu i usluge, OIB 02243001071, Brezje 55 A, 40311 Brezje</item>
    </derivirana_varijabla>
  </DomainObject.Predmet.ProtuStrankaListFormatedWithAdressOIB>
  <DomainObject.Predmet.ProtuStrankaListNazivFormated>
    <izvorni_sadrzaj>
      <item>ZEUS društvo s ograničenom odgovornošću za graditeljstvo, trgovinu i usluge</item>
    </izvorni_sadrzaj>
    <derivirana_varijabla naziv="DomainObject.Predmet.ProtuStrankaListNazivFormated_1">
      <item>ZEUS društvo s ograničenom odgovornošću za graditeljstvo, trgovinu i usluge</item>
    </derivirana_varijabla>
  </DomainObject.Predmet.ProtuStrankaListNazivFormated>
  <DomainObject.Predmet.ProtuStrankaListNazivFormatedOIB>
    <izvorni_sadrzaj>
      <item>ZEUS društvo s ograničenom odgovornošću za graditeljstvo, trgovinu i usluge, OIB 02243001071</item>
    </izvorni_sadrzaj>
    <derivirana_varijabla naziv="DomainObject.Predmet.ProtuStrankaListNazivFormatedOIB_1">
      <item>ZEUS društvo s ograničenom odgovornošću za graditeljstvo, trgovinu i usluge, OIB 02243001071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ZEUS društvo s ograničenom odgovornošću za graditeljstvo, trgovinu i usluge</izvorni_sadrzaj>
    <derivirana_varijabla naziv="DomainObject.Predmet.ProtustrankaIDrugi_1">ZEUS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ZEUS društvo s ograničenom odgovornošću za graditeljstvo, trgovinu i usluge, OIB 02243001071, Brezje 55 A, 40311 Brezje</izvorni_sadrzaj>
    <derivirana_varijabla naziv="DomainObject.Predmet.ProtustrankaIDrugiAdressOIB_1">ZEUS društvo s ograničenom odgovornošću za graditeljstvo, trgovinu i usluge, OIB 02243001071, Brezje 55 A, 40311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ZEUS društvo s ograničenom odgovornošću za graditeljstvo, trgovinu i usluge</item>
      <item>Sudski registar</item>
    </izvorni_sadrzaj>
    <derivirana_varijabla naziv="DomainObject.Predmet.SudioniciListNaziv_1">
      <item>Financijska agencija</item>
      <item>ZEUS društvo s ograničenom odgovornošću za graditeljstvo,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ZEUS društvo s ograničenom odgovornošću za graditeljstvo, trgovinu i usluge, OIB 02243001071, Brezje 55 A,40311 Brezje</item>
      <item>Sudski registar</item>
    </izvorni_sadrzaj>
    <derivirana_varijabla naziv="DomainObject.Predmet.SudioniciListAdressOIB_1">
      <item>Financijska agencija, OIB 85821130368, A. Cesarca 2,42000 Varaždin</item>
      <item>ZEUS društvo s ograničenom odgovornošću za graditeljstvo, trgovinu i usluge, OIB 02243001071, Brezje 55 A,40311 Brezje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02243001071</item>
      <item>, OIB null</item>
    </izvorni_sadrzaj>
    <derivirana_varijabla naziv="DomainObject.Predmet.SudioniciListNazivOIB_1">
      <item>, OIB 85821130368</item>
      <item>, OIB 02243001071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427</properties:Words>
  <properties:Characters>2287</properties:Characters>
  <properties:Lines>66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2016-03-14T12:14:00Z</dcterms:created>
  <dc:creator>user</dc:creator>
  <cp:lastModifiedBy>Maja Marčec</cp:lastModifiedBy>
  <cp:lastPrinted>2016-03-15T07:17:00Z</cp:lastPrinted>
  <dcterms:modified xmlns:xsi="http://www.w3.org/2001/XMLSchema-instance" xsi:type="dcterms:W3CDTF">2016-03-15T07:30:00Z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