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bae9" w14:paraId="ccbbae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6064D">
        <w:rPr>
          <w:rFonts w:hAnsi="Times New Roman" w:ascii="Times New Roman"/>
          <w:szCs w:val="24"/>
        </w:rPr>
        <w:t>77</w:t>
      </w:r>
      <w:r w:rsidR="003C7895">
        <w:rPr>
          <w:rFonts w:hAnsi="Times New Roman" w:ascii="Times New Roman"/>
          <w:szCs w:val="24"/>
        </w:rPr>
        <w:t>85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C7895" w:rsidRPr="00DD404F">
        <w:rPr>
          <w:rFonts w:hAnsi="Times New Roman" w:ascii="Times New Roman"/>
          <w:szCs w:val="24"/>
        </w:rPr>
        <w:t>PROXIMUS NR d.o.o. za ugostiteljstvo i trgovinu</w:t>
      </w:r>
      <w:r w:rsidR="003C7895">
        <w:rPr>
          <w:rFonts w:hAnsi="Times New Roman" w:ascii="Times New Roman"/>
          <w:szCs w:val="24"/>
        </w:rPr>
        <w:t xml:space="preserve">, Dubrava Zabočka (Grad Zabok), Dubrava Zabočka 101/B, OIB: </w:t>
      </w:r>
      <w:r w:rsidR="003C7895" w:rsidRPr="00DD404F">
        <w:rPr>
          <w:rFonts w:hAnsi="Times New Roman" w:ascii="Times New Roman"/>
          <w:szCs w:val="24"/>
        </w:rPr>
        <w:t>59645347424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C7895" w:rsidRPr="00DD404F">
        <w:rPr>
          <w:rFonts w:hAnsi="Times New Roman" w:ascii="Times New Roman"/>
          <w:szCs w:val="24"/>
        </w:rPr>
        <w:t>PROXIMUS NR d.o.o. za ugostiteljstvo i trgovinu</w:t>
      </w:r>
      <w:r w:rsidR="003C7895">
        <w:rPr>
          <w:rFonts w:hAnsi="Times New Roman" w:ascii="Times New Roman"/>
          <w:szCs w:val="24"/>
        </w:rPr>
        <w:t xml:space="preserve">, Dubrava Zabočka (Grad Zabok), Dubrava Zabočka 101/B, OIB: </w:t>
      </w:r>
      <w:r w:rsidR="003C7895" w:rsidRPr="00DD404F">
        <w:rPr>
          <w:rFonts w:hAnsi="Times New Roman" w:ascii="Times New Roman"/>
          <w:szCs w:val="24"/>
        </w:rPr>
        <w:t>59645347424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6919E8">
        <w:rPr>
          <w:rFonts w:hAnsi="Times New Roman" w:ascii="Times New Roman"/>
        </w:rPr>
        <w:t>76.175,96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47275A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27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275A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7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7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7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7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7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7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7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7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7785</izvorni_sadrzaj>
    <derivirana_varijabla naziv="DomainObject.Predmet.Broj_1">7785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St-7785/2015</izvorni_sadrzaj>
    <derivirana_varijabla naziv="DomainObject.Predmet.OznakaBroj_1">St-7785/2015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PROXIMUS NR d.o.o. zastupanog po punomoćniku Nives Rokić</izvorni_sadrzaj>
    <derivirana_varijabla naziv="DomainObject.Predmet.ProtustrankaFormated_1">  PROXIMUS NR d.o.o. zastupanog po punomoćniku Nives Rokić</derivirana_varijabla>
  </DomainObject.Predmet.ProtustrankaFormated>
  <DomainObject.Predmet.ProtustrankaFormatedOIB>
    <izvorni_sadrzaj>  PROXIMUS NR d.o.o., OIB 59645347424 zastupanog po punomoćniku Nives Rokić</izvorni_sadrzaj>
    <derivirana_varijabla naziv="DomainObject.Predmet.ProtustrankaFormatedOIB_1">  PROXIMUS NR d.o.o., OIB 59645347424 zastupanog po punomoćniku Nives Rokić</derivirana_varijabla>
  </DomainObject.Predmet.ProtustrankaFormatedOIB>
  <DomainObject.Predmet.ProtustrankaFormatedWithAdress>
    <izvorni_sadrzaj> PROXIMUS NR d.o.o., Dubrava Zabočka 101/B, 49210 Dubrava Zabočka zastupanog po punomoćniku Nives Rokić</izvorni_sadrzaj>
    <derivirana_varijabla naziv="DomainObject.Predmet.ProtustrankaFormatedWithAdress_1"> PROXIMUS NR d.o.o., Dubrava Zabočka 101/B, 49210 Dubrava Zabočka zastupanog po punomoćniku Nives Rokić</derivirana_varijabla>
  </DomainObject.Predmet.ProtustrankaFormatedWithAdress>
  <DomainObject.Predmet.ProtustrankaFormatedWithAdressOIB>
    <izvorni_sadrzaj> PROXIMUS NR d.o.o., OIB 59645347424, Dubrava Zabočka 101/B, 49210 Dubrava Zabočka zastupanog po punomoćniku Nives Rokić</izvorni_sadrzaj>
    <derivirana_varijabla naziv="DomainObject.Predmet.ProtustrankaFormatedWithAdressOIB_1"> PROXIMUS NR d.o.o., OIB 59645347424, Dubrava Zabočka 101/B, 49210 Dubrava Zabočka zastupanog po punomoćniku Nives Rokić</derivirana_varijabla>
  </DomainObject.Predmet.ProtustrankaFormatedWithAdressOIB>
  <DomainObject.Predmet.ProtustrankaWithAdress>
    <izvorni_sadrzaj>PROXIMUS NR d.o.o. Dubrava Zabočka 101/B, 49210 Dubrava Zabočka</izvorni_sadrzaj>
    <derivirana_varijabla naziv="DomainObject.Predmet.ProtustrankaWithAdress_1">PROXIMUS NR d.o.o. Dubrava Zabočka 101/B, 49210 Dubrava Zabočka</derivirana_varijabla>
  </DomainObject.Predmet.ProtustrankaWithAdress>
  <DomainObject.Predmet.ProtustrankaWithAdressOIB>
    <izvorni_sadrzaj>PROXIMUS NR d.o.o., OIB 59645347424, Dubrava Zabočka 101/B, 49210 Dubrava Zabočka</izvorni_sadrzaj>
    <derivirana_varijabla naziv="DomainObject.Predmet.ProtustrankaWithAdressOIB_1">PROXIMUS NR d.o.o., OIB 59645347424, Dubrava Zabočka 101/B, 49210 Dubrava Zabočka</derivirana_varijabla>
  </DomainObject.Predmet.ProtustrankaWithAdressOIB>
  <DomainObject.Predmet.ProtustrankaNazivFormated>
    <izvorni_sadrzaj>PROXIMUS NR d.o.o.</izvorni_sadrzaj>
    <derivirana_varijabla naziv="DomainObject.Predmet.ProtustrankaNazivFormated_1">PROXIMUS NR d.o.o.</derivirana_varijabla>
  </DomainObject.Predmet.ProtustrankaNazivFormated>
  <DomainObject.Predmet.ProtustrankaNazivFormatedOIB>
    <izvorni_sadrzaj>PROXIMUS NR d.o.o., OIB 59645347424</izvorni_sadrzaj>
    <derivirana_varijabla naziv="DomainObject.Predmet.ProtustrankaNazivFormatedOIB_1">PROXIMUS NR d.o.o., OIB 59645347424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 NR d.o.o. zastupanog po punomoćniku Nives Rokić</item>
    </izvorni_sadrzaj>
    <derivirana_varijabla naziv="DomainObject.Predmet.ProtuStrankaListFormated_1">
      <item>PROXIMUS NR d.o.o. zastupanog po punomoćniku Nives Rokić</item>
    </derivirana_varijabla>
  </DomainObject.Predmet.ProtuStrankaListFormated>
  <DomainObject.Predmet.ProtuStrankaListFormatedOIB>
    <izvorni_sadrzaj>
      <item>PROXIMUS NR d.o.o., OIB 59645347424 zastupanog po punomoćniku Nives Rokić</item>
    </izvorni_sadrzaj>
    <derivirana_varijabla naziv="DomainObject.Predmet.ProtuStrankaListFormatedOIB_1">
      <item>PROXIMUS NR d.o.o., OIB 59645347424 zastupanog po punomoćniku Nives Rokić</item>
    </derivirana_varijabla>
  </DomainObject.Predmet.ProtuStrankaListFormatedOIB>
  <DomainObject.Predmet.ProtuStrankaListFormatedWithAdress>
    <izvorni_sadrzaj>
      <item>PROXIMUS NR d.o.o., Dubrava Zabočka 101/B, 49210 Dubrava Zabočka zastupanog po punomoćniku Nives Rokić</item>
    </izvorni_sadrzaj>
    <derivirana_varijabla naziv="DomainObject.Predmet.ProtuStrankaListFormatedWithAdress_1">
      <item>PROXIMUS NR d.o.o., Dubrava Zabočka 101/B, 49210 Dubrava Zabočka zastupanog po punomoćniku Nives Rokić</item>
    </derivirana_varijabla>
  </DomainObject.Predmet.ProtuStrankaListFormatedWithAdress>
  <DomainObject.Predmet.ProtuStrankaListFormatedWithAdressOIB>
    <izvorni_sadrzaj>
      <item>PROXIMUS NR d.o.o., OIB 59645347424, Dubrava Zabočka 101/B, 49210 Dubrava Zabočka zastupanog po punomoćniku Nives Rokić</item>
    </izvorni_sadrzaj>
    <derivirana_varijabla naziv="DomainObject.Predmet.ProtuStrankaListFormatedWithAdressOIB_1">
      <item>PROXIMUS NR d.o.o., OIB 59645347424, Dubrava Zabočka 101/B, 49210 Dubrava Zabočka zastupanog po punomoćniku Nives Rokić</item>
    </derivirana_varijabla>
  </DomainObject.Predmet.ProtuStrankaListFormatedWithAdressOIB>
  <DomainObject.Predmet.ProtuStrankaListNazivFormated>
    <izvorni_sadrzaj>
      <item>PROXIMUS NR d.o.o.</item>
    </izvorni_sadrzaj>
    <derivirana_varijabla naziv="DomainObject.Predmet.ProtuStrankaListNazivFormated_1">
      <item>PROXIMUS NR d.o.o.</item>
    </derivirana_varijabla>
  </DomainObject.Predmet.ProtuStrankaListNazivFormated>
  <DomainObject.Predmet.ProtuStrankaListNazivFormatedOIB>
    <izvorni_sadrzaj>
      <item>PROXIMUS NR d.o.o., OIB 59645347424</item>
    </izvorni_sadrzaj>
    <derivirana_varijabla naziv="DomainObject.Predmet.ProtuStrankaListNazivFormatedOIB_1">
      <item>PROXIMUS NR d.o.o., OIB 59645347424</item>
    </derivirana_varijabla>
  </DomainObject.Predmet.ProtuStrankaListNazivFormatedOIB>
  <DomainObject.Predmet.OstaliListFormated>
    <izvorni_sadrzaj>
      <item>Nives Rokić punomoćnik sudionika u postupku PROXIMUS NR d.o.o.</item>
    </izvorni_sadrzaj>
    <derivirana_varijabla naziv="DomainObject.Predmet.OstaliListFormated_1">
      <item>Nives Rokić punomoćnik sudionika u postupku PROXIMUS NR d.o.o.</item>
    </derivirana_varijabla>
  </DomainObject.Predmet.OstaliListFormated>
  <DomainObject.Predmet.OstaliListFormatedOIB>
    <izvorni_sadrzaj>
      <item>Nives Rokić, OIB 63330879762 punomoćnik sudionika u postupku PROXIMUS NR d.o.o.</item>
    </izvorni_sadrzaj>
    <derivirana_varijabla naziv="DomainObject.Predmet.OstaliListFormatedOIB_1">
      <item>Nives Rokić, OIB 63330879762 punomoćnik sudionika u postupku PROXIMUS NR d.o.o.</item>
    </derivirana_varijabla>
  </DomainObject.Predmet.OstaliListFormatedOIB>
  <DomainObject.Predmet.OstaliListFormatedWithAdress>
    <izvorni_sadrzaj>
      <item>Nives Rokić, Dubrava Zabočka 101b, 49210 Dubrava Zabočka punomoćnik sudionika u postupku PROXIMUS NR d.o.o.</item>
    </izvorni_sadrzaj>
    <derivirana_varijabla naziv="DomainObject.Predmet.OstaliListFormatedWithAdress_1">
      <item>Nives Rokić, Dubrava Zabočka 101b, 49210 Dubrava Zabočka punomoćnik sudionika u postupku PROXIMUS NR d.o.o.</item>
    </derivirana_varijabla>
  </DomainObject.Predmet.OstaliListFormatedWithAdress>
  <DomainObject.Predmet.OstaliListFormatedWithAdressOIB>
    <izvorni_sadrzaj>
      <item>Nives Rokić, OIB 63330879762, Dubrava Zabočka 101b, 49210 Dubrava Zabočka punomoćnik sudionika u postupku PROXIMUS NR d.o.o.</item>
    </izvorni_sadrzaj>
    <derivirana_varijabla naziv="DomainObject.Predmet.OstaliListFormatedWithAdressOIB_1">
      <item>Nives Rokić, OIB 63330879762, Dubrava Zabočka 101b, 49210 Dubrava Zabočka punomoćnik sudionika u postupku PROXIMUS NR d.o.o.</item>
    </derivirana_varijabla>
  </DomainObject.Predmet.OstaliListFormatedWithAdressOIB>
  <DomainObject.Predmet.OstaliListNazivFormated>
    <izvorni_sadrzaj>
      <item>Nives Rokić</item>
    </izvorni_sadrzaj>
    <derivirana_varijabla naziv="DomainObject.Predmet.OstaliListNazivFormated_1">
      <item>Nives Rokić</item>
    </derivirana_varijabla>
  </DomainObject.Predmet.OstaliListNazivFormated>
  <DomainObject.Predmet.OstaliListNazivFormatedOIB>
    <izvorni_sadrzaj>
      <item>Nives Rokić, OIB 63330879762</item>
    </izvorni_sadrzaj>
    <derivirana_varijabla naziv="DomainObject.Predmet.OstaliListNazivFormatedOIB_1">
      <item>Nives Rokić, OIB 63330879762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 NR d.o.o.</izvorni_sadrzaj>
    <derivirana_varijabla naziv="DomainObject.Predmet.ProtustrankaIDrugi_1">PROXIMUS NR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 NR d.o.o., OIB 59645347424, Dubrava Zabočka 101/B, 49210 Dubrava Zabočka</izvorni_sadrzaj>
    <derivirana_varijabla naziv="DomainObject.Predmet.ProtustrankaIDrugiAdressOIB_1">PROXIMUS NR d.o.o., OIB 59645347424, Dubrava Zabočka 101/B,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PROXIMUS NR d.o.o.</item>
      <item>FINA Regionalni centar Zagreb</item>
      <item>Nives Rokić</item>
    </izvorni_sadrzaj>
    <derivirana_varijabla naziv="DomainObject.Predmet.SudioniciListNaziv_1">
      <item>PROXIMUS NR d.o.o.</item>
      <item>FINA Regionalni centar Zagreb</item>
      <item>Nives Rokić</item>
    </derivirana_varijabla>
  </DomainObject.Predmet.SudioniciListNaziv>
  <DomainObject.Predmet.SudioniciListAdressOIB>
    <izvorni_sadrzaj>
      <item>PROXIMUS NR d.o.o., OIB 59645347424, Dubrava Zabočka 101/B,49210 Dubrava Zabočka</item>
      <item>FINA Regionalni centar Zagreb, OIB 85821130368, Trg svibanjskih žrtava 1995. 1,10000 Zagreb</item>
      <item>Nives Rokić, OIB 63330879762, Dubrava Zabočka 101b,49210 Dubrava Zabočka</item>
    </izvorni_sadrzaj>
    <derivirana_varijabla naziv="DomainObject.Predmet.SudioniciListAdressOIB_1">
      <item>PROXIMUS NR d.o.o., OIB 59645347424, Dubrava Zabočka 101/B,49210 Dubrava Zabočka</item>
      <item>FINA Regionalni centar Zagreb, OIB 85821130368, Trg svibanjskih žrtava 1995. 1,10000 Zagreb</item>
      <item>Nives Rokić, OIB 63330879762, Dubrava Zabočka 101b,49210 Dubrava Zabočka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59645347424</item>
      <item>, OIB 85821130368</item>
      <item>, OIB 63330879762</item>
    </izvorni_sadrzaj>
    <derivirana_varijabla naziv="DomainObject.Predmet.SudioniciListNazivOIB_1">
      <item>, OIB 59645347424</item>
      <item>, OIB 85821130368</item>
      <item>, OIB 63330879762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1720</properties:Characters>
  <properties:Lines>46</properties:Lines>
  <properties:Paragraphs>23</properties:Paragraphs>
  <properties:TotalTime>327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2016-03-09T07:29:00Z</cp:lastPrinted>
  <dcterms:modified xmlns:xsi="http://www.w3.org/2001/XMLSchema-instance" xsi:type="dcterms:W3CDTF">2016-03-09T07:46:00Z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