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33ac" w14:paraId="9b933ac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60391">
        <w:rPr>
          <w:szCs w:val="24"/>
          <w:lang w:val="hr-HR"/>
        </w:rPr>
        <w:t>1</w:t>
      </w:r>
      <w:r w:rsidR="008C243D">
        <w:rPr>
          <w:szCs w:val="24"/>
          <w:lang w:val="hr-HR"/>
        </w:rPr>
        <w:t>95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8C243D">
        <w:rPr>
          <w:lang w:val="hr-HR"/>
        </w:rPr>
        <w:t xml:space="preserve">SREDICE - COMMERCE društvo s ograničenom odgovornošću, za promet i usluge, Bjelovar, Vladimira Nazora 8, </w:t>
      </w:r>
      <w:r w:rsidR="008C243D" w:rsidRPr="000664E3">
        <w:rPr>
          <w:lang w:val="hr-HR"/>
        </w:rPr>
        <w:t>MB</w:t>
      </w:r>
      <w:r w:rsidR="008C243D">
        <w:rPr>
          <w:lang w:val="hr-HR"/>
        </w:rPr>
        <w:t>S: 010017527, OIB: 90325559495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8C243D">
        <w:rPr>
          <w:lang w:val="hr-HR"/>
        </w:rPr>
        <w:t xml:space="preserve">SREDICE - COMMERCE društvo s ograničenom odgovornošću, za promet i usluge, Bjelovar, Vladimira Nazora 8, </w:t>
      </w:r>
      <w:r w:rsidR="008C243D" w:rsidRPr="000664E3">
        <w:rPr>
          <w:lang w:val="hr-HR"/>
        </w:rPr>
        <w:t>MB</w:t>
      </w:r>
      <w:r w:rsidR="008C243D">
        <w:rPr>
          <w:lang w:val="hr-HR"/>
        </w:rPr>
        <w:t>S: 010017527, OIB: 90325559495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8C243D">
        <w:rPr>
          <w:szCs w:val="24"/>
          <w:lang w:val="hr-HR"/>
        </w:rPr>
        <w:t xml:space="preserve"> IVAN HUDOLETNJAK Ivanec, Zavojna ulica 3</w:t>
      </w:r>
      <w:r w:rsidR="009E5A7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9E5A77">
        <w:rPr>
          <w:szCs w:val="24"/>
          <w:lang w:val="hr-HR"/>
        </w:rPr>
        <w:t xml:space="preserve"> 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8C243D">
        <w:rPr>
          <w:lang w:val="hr-HR"/>
        </w:rPr>
        <w:t xml:space="preserve">SREDICE - COMMERCE društvo s ograničenom odgovornošću, za promet i usluge, Bjelovar, Vladimira Nazora 8, </w:t>
      </w:r>
      <w:r w:rsidR="008C243D" w:rsidRPr="000664E3">
        <w:rPr>
          <w:lang w:val="hr-HR"/>
        </w:rPr>
        <w:t>MB</w:t>
      </w:r>
      <w:r w:rsidR="008C243D">
        <w:rPr>
          <w:lang w:val="hr-HR"/>
        </w:rPr>
        <w:t>S: 010017527, OIB: 90325559495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60391">
        <w:rPr>
          <w:szCs w:val="24"/>
          <w:lang w:val="hr-HR"/>
        </w:rPr>
        <w:t>1</w:t>
      </w:r>
      <w:r w:rsidR="008C243D">
        <w:rPr>
          <w:szCs w:val="24"/>
          <w:lang w:val="hr-HR"/>
        </w:rPr>
        <w:t>95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5A4" w:rsidR="00EA25A4">
      <w:r>
        <w:separator/>
      </w:r>
    </w:p>
  </w:endnote>
  <w:endnote w:id="0" w:type="continuationSeparator">
    <w:p w:rsidRDefault="00EA25A4" w:rsidR="00EA2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5A4" w:rsidR="00EA25A4">
      <w:r>
        <w:separator/>
      </w:r>
    </w:p>
  </w:footnote>
  <w:footnote w:id="0" w:type="continuationSeparator">
    <w:p w:rsidRDefault="00EA25A4" w:rsidR="00EA2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8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60391">
      <w:t>1</w:t>
    </w:r>
    <w:r w:rsidR="008C243D">
      <w:t>95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A0BF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B68C7"/>
    <w:rsid w:val="009C431F"/>
    <w:rsid w:val="009E5A77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6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8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8C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8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8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6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8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8C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8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8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SREDICE-COMMERCE društvo s ograničenom odgovornošću za promet i usluge, Bjelovar zastupanog po punomoćniku Željko Zec</izvorni_sadrzaj>
    <derivirana_varijabla naziv="DomainObject.Predmet.ProtustrankaFormated_1">  SREDICE-COMMERCE društvo s ograničenom odgovornošću za promet i usluge, Bjelovar zastupanog po punomoćniku Željko Zec</derivirana_varijabla>
  </DomainObject.Predmet.ProtustrankaFormated>
  <DomainObject.Predmet.ProtustrankaFormatedOIB>
    <izvorni_sadrzaj>  SREDICE-COMMERCE društvo s ograničenom odgovornošću za promet i usluge, Bjelovar, OIB 90325559495 zastupanog po punomoćniku Željko Zec</izvorni_sadrzaj>
    <derivirana_varijabla naziv="DomainObject.Predmet.ProtustrankaFormatedOIB_1">  SREDICE-COMMERCE društvo s ograničenom odgovornošću za promet i usluge, Bjelovar, OIB 90325559495 zastupanog po punomoćniku Željko Zec</derivirana_varijabla>
  </DomainObject.Predmet.ProtustrankaFormatedOIB>
  <DomainObject.Predmet.ProtustrankaFormatedWithAdress>
    <izvorni_sadrzaj> SREDICE-COMMERCE društvo s ograničenom odgovornošću za promet i usluge, Bjelovar, Vladimira Nazora 8, 43000 Bjelovar zastupanog po punomoćniku Željko Zec</izvorni_sadrzaj>
    <derivirana_varijabla naziv="DomainObject.Predmet.ProtustrankaFormatedWithAdress_1"> SREDICE-COMMERCE društvo s ograničenom odgovornošću za promet i usluge, Bjelovar, Vladimira Nazora 8, 43000 Bjelovar zastupanog po punomoćniku Željko Zec</derivirana_varijabla>
  </DomainObject.Predmet.ProtustrankaFormatedWithAdress>
  <DomainObject.Predmet.ProtustrankaFormatedWithAdressOIB>
    <izvorni_sadrzaj> SREDICE-COMMERCE društvo s ograničenom odgovornošću za promet i usluge, Bjelovar, OIB 90325559495, Vladimira Nazora 8, 43000 Bjelovar zastupanog po punomoćniku Željko Zec</izvorni_sadrzaj>
    <derivirana_varijabla naziv="DomainObject.Predmet.ProtustrankaFormatedWithAdressOIB_1"> SREDICE-COMMERCE društvo s ograničenom odgovornošću za promet i usluge, Bjelovar, OIB 90325559495, Vladimira Nazora 8, 43000 Bjelovar zastupanog po punomoćniku Željko Zec</derivirana_varijabla>
  </DomainObject.Predmet.ProtustrankaFormatedWithAdressOIB>
  <DomainObject.Predmet.ProtustrankaWithAdress>
    <izvorni_sadrzaj>SREDICE-COMMERCE društvo s ograničenom odgovornošću za promet i usluge, Bjelovar Vladimira Nazora 8, 43000 Bjelovar</izvorni_sadrzaj>
    <derivirana_varijabla naziv="DomainObject.Predmet.ProtustrankaWithAdress_1">SREDICE-COMMERCE društvo s ograničenom odgovornošću za promet i usluge, Bjelovar Vladimira Nazora 8, 43000 Bjelovar</derivirana_varijabla>
  </DomainObject.Predmet.ProtustrankaWithAdress>
  <DomainObject.Predmet.ProtustrankaWithAdressOIB>
    <izvorni_sadrzaj>SREDICE-COMMERCE društvo s ograničenom odgovornošću za promet i usluge, Bjelovar, OIB 90325559495, Vladimira Nazora 8, 43000 Bjelovar</izvorni_sadrzaj>
    <derivirana_varijabla naziv="DomainObject.Predmet.ProtustrankaWithAdressOIB_1">SREDICE-COMMERCE društvo s ograničenom odgovornošću za promet i usluge, Bjelovar, OIB 90325559495, Vladimira Nazora 8, 43000 Bjelovar</derivirana_varijabla>
  </DomainObject.Predmet.ProtustrankaWithAdressOIB>
  <DomainObject.Predmet.ProtustrankaNazivFormated>
    <izvorni_sadrzaj>SREDICE-COMMERCE društvo s ograničenom odgovornošću za promet i usluge, Bjelovar</izvorni_sadrzaj>
    <derivirana_varijabla naziv="DomainObject.Predmet.ProtustrankaNazivFormated_1">SREDICE-COMMERCE društvo s ograničenom odgovornošću za promet i usluge, Bjelovar</derivirana_varijabla>
  </DomainObject.Predmet.ProtustrankaNazivFormated>
  <DomainObject.Predmet.ProtustrankaNazivFormatedOIB>
    <izvorni_sadrzaj>SREDICE-COMMERCE društvo s ograničenom odgovornošću za promet i usluge, Bjelovar, OIB 90325559495</izvorni_sadrzaj>
    <derivirana_varijabla naziv="DomainObject.Predmet.ProtustrankaNazivFormatedOIB_1">SREDICE-COMMERCE društvo s ograničenom odgovornošću za promet i usluge, Bjelovar, OIB 90325559495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SREDICE-COMMERCE društvo s ograničenom odgovornošću za promet i usluge, Bjelovar zastupanog po punomoćniku Željko Zec</item>
    </izvorni_sadrzaj>
    <derivirana_varijabla naziv="DomainObject.Predmet.ProtuStrankaListFormated_1">
      <item>SREDICE-COMMERCE društvo s ograničenom odgovornošću za promet i usluge, Bjelovar zastupanog po punomoćniku Željko Zec</item>
    </derivirana_varijabla>
  </DomainObject.Predmet.ProtuStrankaListFormated>
  <DomainObject.Predmet.ProtuStrankaListFormatedOIB>
    <izvorni_sadrzaj>
      <item>SREDICE-COMMERCE društvo s ograničenom odgovornošću za promet i usluge, Bjelovar, OIB 90325559495 zastupanog po punomoćniku Željko Zec</item>
    </izvorni_sadrzaj>
    <derivirana_varijabla naziv="DomainObject.Predmet.ProtuStrankaListFormatedOIB_1">
      <item>SREDICE-COMMERCE društvo s ograničenom odgovornošću za promet i usluge, Bjelovar, OIB 90325559495 zastupanog po punomoćniku Željko Zec</item>
    </derivirana_varijabla>
  </DomainObject.Predmet.ProtuStrankaListFormatedOIB>
  <DomainObject.Predmet.ProtuStrankaListFormatedWithAdress>
    <izvorni_sadrzaj>
      <item>SREDICE-COMMERCE društvo s ograničenom odgovornošću za promet i usluge, Bjelovar, Vladimira Nazora 8, 43000 Bjelovar zastupanog po punomoćniku Željko Zec</item>
    </izvorni_sadrzaj>
    <derivirana_varijabla naziv="DomainObject.Predmet.ProtuStrankaListFormatedWithAdress_1">
      <item>SREDICE-COMMERCE društvo s ograničenom odgovornošću za promet i usluge, Bjelovar, Vladimira Nazora 8, 43000 Bjelovar zastupanog po punomoćniku Željko Zec</item>
    </derivirana_varijabla>
  </DomainObject.Predmet.ProtuStrankaListFormatedWithAdress>
  <DomainObject.Predmet.ProtuStrankaListFormatedWithAdressOIB>
    <izvorni_sadrzaj>
      <item>SREDICE-COMMERCE društvo s ograničenom odgovornošću za promet i usluge, Bjelovar, OIB 90325559495, Vladimira Nazora 8, 43000 Bjelovar zastupanog po punomoćniku Željko Zec</item>
    </izvorni_sadrzaj>
    <derivirana_varijabla naziv="DomainObject.Predmet.ProtuStrankaListFormatedWithAdressOIB_1">
      <item>SREDICE-COMMERCE društvo s ograničenom odgovornošću za promet i usluge, Bjelovar, OIB 90325559495, Vladimira Nazora 8, 43000 Bjelovar zastupanog po punomoćniku Željko Zec</item>
    </derivirana_varijabla>
  </DomainObject.Predmet.ProtuStrankaListFormatedWithAdressOIB>
  <DomainObject.Predmet.ProtuStrankaListNazivFormated>
    <izvorni_sadrzaj>
      <item>SREDICE-COMMERCE društvo s ograničenom odgovornošću za promet i usluge, Bjelovar</item>
    </izvorni_sadrzaj>
    <derivirana_varijabla naziv="DomainObject.Predmet.ProtuStrankaListNazivFormated_1">
      <item>SREDICE-COMMERCE društvo s ograničenom odgovornošću za promet i usluge, Bjelovar</item>
    </derivirana_varijabla>
  </DomainObject.Predmet.ProtuStrankaListNazivFormated>
  <DomainObject.Predmet.ProtuStrankaListNazivFormatedOIB>
    <izvorni_sadrzaj>
      <item>SREDICE-COMMERCE društvo s ograničenom odgovornošću za promet i usluge, Bjelovar, OIB 90325559495</item>
    </izvorni_sadrzaj>
    <derivirana_varijabla naziv="DomainObject.Predmet.ProtuStrankaListNazivFormatedOIB_1">
      <item>SREDICE-COMMERCE društvo s ograničenom odgovornošću za promet i usluge, Bjelovar, OIB 90325559495</item>
    </derivirana_varijabla>
  </DomainObject.Predmet.ProtuStrankaListNazivFormatedOIB>
  <DomainObject.Predmet.OstaliListFormated>
    <izvorni_sadrzaj>
      <item>Željko Zec punomoćnik sudionika u postupku SREDICE-COMMERCE društvo s ograničenom odgovornošću za promet i usluge, Bjelovar</item>
    </izvorni_sadrzaj>
    <derivirana_varijabla naziv="DomainObject.Predmet.OstaliListFormated_1">
      <item>Željko Zec punomoćnik sudionika u postupku SREDICE-COMMERCE društvo s ograničenom odgovornošću za promet i usluge, Bjelovar</item>
    </derivirana_varijabla>
  </DomainObject.Predmet.OstaliListFormated>
  <DomainObject.Predmet.OstaliListFormatedOIB>
    <izvorni_sadrzaj>
      <item>Željko Zec punomoćnik sudionika u postupku SREDICE-COMMERCE društvo s ograničenom odgovornošću za promet i usluge, Bjelovar</item>
    </izvorni_sadrzaj>
    <derivirana_varijabla naziv="DomainObject.Predmet.OstaliListFormatedOIB_1">
      <item>Željko Zec punomoćnik sudionika u postupku SREDICE-COMMERCE društvo s ograničenom odgovornošću za promet i usluge, Bjelovar</item>
    </derivirana_varijabla>
  </DomainObject.Predmet.OstaliListFormatedOIB>
  <DomainObject.Predmet.OstaliListFormatedWithAdress>
    <izvorni_sadrzaj>
      <item>Željko Zec punomoćnik sudionika u postupku SREDICE-COMMERCE društvo s ograničenom odgovornošću za promet i usluge, Bjelovar</item>
    </izvorni_sadrzaj>
    <derivirana_varijabla naziv="DomainObject.Predmet.OstaliListFormatedWithAdress_1">
      <item>Željko Zec punomoćnik sudionika u postupku SREDICE-COMMERCE društvo s ograničenom odgovornošću za promet i usluge, Bjelovar</item>
    </derivirana_varijabla>
  </DomainObject.Predmet.OstaliListFormatedWithAdress>
  <DomainObject.Predmet.OstaliListFormatedWithAdressOIB>
    <izvorni_sadrzaj>
      <item>Željko Zec punomoćnik sudionika u postupku SREDICE-COMMERCE društvo s ograničenom odgovornošću za promet i usluge, Bjelovar</item>
    </izvorni_sadrzaj>
    <derivirana_varijabla naziv="DomainObject.Predmet.OstaliListFormatedWithAdressOIB_1">
      <item>Željko Zec punomoćnik sudionika u postupku SREDICE-COMMERCE društvo s ograničenom odgovornošću za promet i usluge, Bjelovar</item>
    </derivirana_varijabla>
  </DomainObject.Predmet.OstaliListFormatedWithAdressOIB>
  <DomainObject.Predmet.OstaliListNazivFormated>
    <izvorni_sadrzaj>
      <item>Željko Zec</item>
    </izvorni_sadrzaj>
    <derivirana_varijabla naziv="DomainObject.Predmet.OstaliListNazivFormated_1">
      <item>Željko Zec</item>
    </derivirana_varijabla>
  </DomainObject.Predmet.OstaliListNazivFormated>
  <DomainObject.Predmet.OstaliListNazivFormatedOIB>
    <izvorni_sadrzaj>
      <item>Željko Zec</item>
    </izvorni_sadrzaj>
    <derivirana_varijabla naziv="DomainObject.Predmet.OstaliListNazivFormatedOIB_1">
      <item>Željko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SREDICE-COMMERCE društvo s ograničenom odgovornošću za promet i usluge, Bjelovar</izvorni_sadrzaj>
    <derivirana_varijabla naziv="DomainObject.Predmet.ProtustrankaIDrugi_1">SREDICE-COMMERCE društvo s ograničenom odgovornošću za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SREDICE-COMMERCE društvo s ograničenom odgovornošću za promet i usluge, Bjelovar, OIB 90325559495, Vladimira Nazora 8, 43000 Bjelovar</izvorni_sadrzaj>
    <derivirana_varijabla naziv="DomainObject.Predmet.ProtustrankaIDrugiAdressOIB_1">SREDICE-COMMERCE društvo s ograničenom odgovornošću za promet i usluge, Bjelovar, OIB 90325559495, Vladimira Nazora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SREDICE-COMMERCE društvo s ograničenom odgovornošću za promet i usluge, Bjelovar</item>
      <item>Željko Zec</item>
    </izvorni_sadrzaj>
    <derivirana_varijabla naziv="DomainObject.Predmet.SudioniciListNaziv_1">
      <item>FINA, RC ZAGREB, Podružnica Bjelovar</item>
      <item>SREDICE-COMMERCE društvo s ograničenom odgovornošću za promet i usluge, Bjelovar</item>
      <item>Željko Zec</item>
    </derivirana_varijabla>
  </DomainObject.Predmet.SudioniciListNaziv>
  <DomainObject.Predmet.SudioniciListAdressOIB>
    <izvorni_sadrzaj>
      <item>FINA, RC ZAGREB, Podružnica Bjelovar, OIB 85821130368, F. Supila 4,43000 Bjelovar</item>
      <item>SREDICE-COMMERCE društvo s ograničenom odgovornošću za promet i usluge, Bjelovar, OIB 90325559495, Vladimira Nazora 8,43000 Bjelovar</item>
      <item>Željko Zec</item>
    </izvorni_sadrzaj>
    <derivirana_varijabla naziv="DomainObject.Predmet.SudioniciListAdressOIB_1">
      <item>FINA, RC ZAGREB, Podružnica Bjelovar, OIB 85821130368, F. Supila 4,43000 Bjelovar</item>
      <item>SREDICE-COMMERCE društvo s ograničenom odgovornošću za promet i usluge, Bjelovar, OIB 90325559495, Vladimira Nazora 8,43000 Bjelovar</item>
      <item>Željko Zec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90325559495</item>
      <item>, OIB null</item>
    </izvorni_sadrzaj>
    <derivirana_varijabla naziv="DomainObject.Predmet.SudioniciListNazivOIB_1">
      <item>, OIB 85821130368</item>
      <item>, OIB 90325559495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80818-399F-4D2D-9630-DA44353B3E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724</properties:Words>
  <properties:Characters>3889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2015-12-31T09:57:00Z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2015-12-31T09:57:00Z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