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e6e6" w14:paraId="86ee6e6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8E1793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</w:t>
      </w:r>
      <w:r w:rsidR="00C01767" w:rsidRPr="00204EAF">
        <w:t>Financijske agencije OIB 85821130368, Regionalni centar Zagreb</w:t>
      </w:r>
      <w:r w:rsidR="000461D8">
        <w:t>,</w:t>
      </w:r>
      <w:r w:rsidR="00C01767" w:rsidRPr="00204EAF">
        <w:t xml:space="preserve"> Podružnica Zagreb, Trg svibanjskih žrtava 1995. 1,</w:t>
      </w:r>
      <w:r w:rsidR="00C01767">
        <w:t xml:space="preserve"> Zagreb</w:t>
      </w:r>
      <w:r w:rsidRPr="00C66265">
        <w:t xml:space="preserve"> za provedbu skraćenog stečajnog postupka nad dužnikom </w:t>
      </w:r>
      <w:r w:rsidR="00D4067B" w:rsidRPr="00D4067B">
        <w:t>EMPIRIJA d.o.o.</w:t>
      </w:r>
      <w:r w:rsidRPr="00C66265">
        <w:t xml:space="preserve">, </w:t>
      </w:r>
      <w:r w:rsidR="00C01767" w:rsidRPr="00C01767">
        <w:t>Zagreb</w:t>
      </w:r>
      <w:r w:rsidRPr="00C66265">
        <w:t xml:space="preserve">, </w:t>
      </w:r>
      <w:proofErr w:type="spellStart"/>
      <w:r w:rsidR="00D4067B" w:rsidRPr="00D4067B">
        <w:t>Oboj</w:t>
      </w:r>
      <w:proofErr w:type="spellEnd"/>
      <w:r w:rsidR="00D4067B" w:rsidRPr="00D4067B">
        <w:t xml:space="preserve"> 66</w:t>
      </w:r>
      <w:r w:rsidRPr="00C66265">
        <w:t xml:space="preserve">, MBS: </w:t>
      </w:r>
      <w:r w:rsidR="00D4067B" w:rsidRPr="00D4067B">
        <w:t>080125801</w:t>
      </w:r>
      <w:r w:rsidRPr="00C66265">
        <w:t xml:space="preserve">, OIB: </w:t>
      </w:r>
      <w:r w:rsidR="00D4067B" w:rsidRPr="00D4067B">
        <w:t>48830993186</w:t>
      </w:r>
      <w:r w:rsidRPr="00C66265">
        <w:t xml:space="preserve">, dana </w:t>
      </w:r>
      <w:r w:rsidR="00C139E9" w:rsidRPr="00C66265">
        <w:t>2.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8E1793" w:rsidR="008E1793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E56A51">
        <w:t xml:space="preserve">EMPIRIJA d.o.o., Zagreb, </w:t>
      </w:r>
      <w:proofErr w:type="spellStart"/>
      <w:r w:rsidR="00E56A51">
        <w:t>Oboj</w:t>
      </w:r>
      <w:proofErr w:type="spellEnd"/>
      <w:r w:rsidR="00E56A51">
        <w:t xml:space="preserve"> 66, MBS: 080125801, OIB: 48830993186</w:t>
      </w:r>
      <w:r w:rsidRPr="00C66265">
        <w:t>.</w:t>
      </w:r>
    </w:p>
    <w:p w:rsidRDefault="008E1793" w:rsidP="008E1793" w:rsidR="008E1793">
      <w:pPr>
        <w:pStyle w:val="Odlomakpopisa"/>
        <w:ind w:left="2160"/>
        <w:jc w:val="both"/>
      </w:pPr>
    </w:p>
    <w:p w:rsidRDefault="00E56A51" w:rsidP="00E56A51" w:rsidR="00E56A51" w:rsidRPr="00C66265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Pr="00DD23C8">
        <w:t xml:space="preserve">Ana-Marija </w:t>
      </w:r>
      <w:r>
        <w:t>Bogović</w:t>
      </w:r>
      <w:r w:rsidRPr="00DD23C8">
        <w:t xml:space="preserve">, Slavonski Brod, Naselje </w:t>
      </w:r>
      <w:proofErr w:type="spellStart"/>
      <w:r w:rsidRPr="00DD23C8">
        <w:t>Lutvinka</w:t>
      </w:r>
      <w:proofErr w:type="spellEnd"/>
      <w:r w:rsidRPr="00DD23C8">
        <w:t xml:space="preserve"> ulaz 2/9, OIB: 36495483478.</w:t>
      </w:r>
    </w:p>
    <w:p w:rsidRDefault="00085ECC" w:rsidP="008E1793" w:rsidR="00085ECC" w:rsidRPr="00C66265">
      <w:pPr>
        <w:pStyle w:val="Odlomakpopisa"/>
        <w:ind w:left="2160"/>
        <w:jc w:val="both"/>
      </w:pPr>
    </w:p>
    <w:p w:rsidRDefault="00085ECC" w:rsidP="00C81EDD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E56A51">
        <w:t xml:space="preserve">EMPIRIJA d.o.o., Zagreb, </w:t>
      </w:r>
      <w:proofErr w:type="spellStart"/>
      <w:r w:rsidR="00E56A51">
        <w:t>Oboj</w:t>
      </w:r>
      <w:proofErr w:type="spellEnd"/>
      <w:r w:rsidR="00E56A51">
        <w:t xml:space="preserve"> 66, MBS: 080125801, OIB: 48830993186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D01B69" w:rsidR="00D01B69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D01B69" w:rsidP="00D01B69" w:rsidR="00D01B69" w:rsidRPr="00D01B69">
      <w:pPr>
        <w:pStyle w:val="Tijeloteksta"/>
        <w:jc w:val="center"/>
        <w:rPr>
          <w:bCs/>
          <w:sz w:val="24"/>
        </w:rPr>
      </w:pPr>
    </w:p>
    <w:p w:rsidRDefault="00D01B69" w:rsidP="00D01B69" w:rsidR="00D01B69">
      <w:pPr>
        <w:jc w:val="both"/>
      </w:pPr>
    </w:p>
    <w:p w:rsidRDefault="00D01B69" w:rsidP="00D01B69" w:rsidR="00D01B69">
      <w:pPr>
        <w:jc w:val="both"/>
      </w:pPr>
      <w:r>
        <w:t xml:space="preserve">            Financijska agencija OIB: 85821130368, Regionalni centar Zagreb, Podružnica Zagreb, Trg svibanjskih žrtava 1995. 1, podnijela je dana </w:t>
      </w:r>
      <w:r w:rsidR="00D56A53">
        <w:t>11. kolovoza</w:t>
      </w:r>
      <w:r>
        <w:t xml:space="preserve"> 2016. godine Trgovačkom sudu u Zagrebu zahtjev za provedbu skraćenog stečajnog postupka nad dužnikom </w:t>
      </w:r>
      <w:r w:rsidR="00D56A53" w:rsidRPr="00D56A53">
        <w:t xml:space="preserve">EMPIRIJA d.o.o., Zagreb, </w:t>
      </w:r>
      <w:proofErr w:type="spellStart"/>
      <w:r w:rsidR="00D56A53" w:rsidRPr="00D56A53">
        <w:t>Oboj</w:t>
      </w:r>
      <w:proofErr w:type="spellEnd"/>
      <w:r w:rsidR="00D56A53" w:rsidRPr="00D56A53">
        <w:t xml:space="preserve"> 66, MBS: 080125801, OIB: 48830993186</w:t>
      </w:r>
      <w:r>
        <w:t>.</w:t>
      </w: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D01B69" w:rsidP="009743F3" w:rsidR="00D01B69">
      <w:pPr>
        <w:ind w:firstLine="708"/>
        <w:jc w:val="both"/>
      </w:pPr>
      <w:r>
        <w:lastRenderedPageBreak/>
        <w:t>Visoki Trgovački suda RH u Zagrebu je rješenjem broj 31-Su-</w:t>
      </w:r>
      <w:r w:rsidR="009743F3">
        <w:t>958</w:t>
      </w:r>
      <w:r>
        <w:t>/</w:t>
      </w:r>
      <w:r w:rsidR="009743F3">
        <w:t>16-3</w:t>
      </w:r>
      <w:r>
        <w:t xml:space="preserve"> od 2</w:t>
      </w:r>
      <w:r w:rsidR="009743F3">
        <w:t>0</w:t>
      </w:r>
      <w:r>
        <w:t xml:space="preserve">. </w:t>
      </w:r>
      <w:r w:rsidR="009743F3">
        <w:t>rujna</w:t>
      </w:r>
      <w:r>
        <w:t xml:space="preserve"> 2016. godine odredio Trgovački sud u Osijeku kao drugi stvarno nadležni sud za postupanje u stečajnim predmetima Trgovačkog suda u Zagrebu .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 xml:space="preserve">Trgovački sud u Osijeku je dana </w:t>
      </w:r>
      <w:r w:rsidR="009743F3">
        <w:t>18. listopada</w:t>
      </w:r>
      <w:r>
        <w:t xml:space="preserve"> 2016. godine objavio oglas na mrežnoj stranici e-Oglasna ploča sudova pod poslovnim brojem St-</w:t>
      </w:r>
      <w:r w:rsidR="00835131">
        <w:t>24</w:t>
      </w:r>
      <w:r w:rsidR="00D56A53">
        <w:t>83</w:t>
      </w:r>
      <w: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085ECC" w:rsidP="00D01B69" w:rsidR="00085ECC" w:rsidRPr="00C66265">
      <w:pPr>
        <w:jc w:val="both"/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706B56" w:rsidRPr="00C66265">
        <w:rPr>
          <w:sz w:val="24"/>
        </w:rPr>
        <w:t>2.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E15AFD" w:rsidP="00E15AFD" w:rsidR="00E15AFD"/>
    <w:p w:rsidRDefault="00E15AFD" w:rsidP="00E15AFD" w:rsidR="00E15A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5AFD" w:rsidP="00E15AFD" w:rsidR="00E15AFD">
      <w:pPr>
        <w:ind w:left="360"/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99E" w:rsidR="001C599E">
      <w:r>
        <w:separator/>
      </w:r>
    </w:p>
  </w:endnote>
  <w:endnote w:id="0" w:type="continuationSeparator">
    <w:p w:rsidRDefault="001C599E" w:rsidR="001C5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99E" w:rsidR="001C599E">
      <w:r>
        <w:separator/>
      </w:r>
    </w:p>
  </w:footnote>
  <w:footnote w:id="0" w:type="continuationSeparator">
    <w:p w:rsidRDefault="001C599E" w:rsidR="001C59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6D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806F30">
      <w:t>7 St-2483/16-4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6C7D12">
      <w:t>24</w:t>
    </w:r>
    <w:r w:rsidR="00806F30">
      <w:t>83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599E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E6DA2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E6D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E6D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E6D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D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D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E6D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E6D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E6D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D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D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2483</izvorni_sadrzaj>
    <derivirana_varijabla naziv="DomainObject.Predmet.Broj_1">2483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St-2483/2016</izvorni_sadrzaj>
    <derivirana_varijabla naziv="DomainObject.Predmet.OznakaBroj_1">St-2483/2016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EMPIRIJA d.o.o.</izvorni_sadrzaj>
    <derivirana_varijabla naziv="DomainObject.Predmet.ProtustrankaFormated_1">  EMPIRIJA d.o.o.</derivirana_varijabla>
  </DomainObject.Predmet.ProtustrankaFormated>
  <DomainObject.Predmet.ProtustrankaFormatedOIB>
    <izvorni_sadrzaj>  EMPIRIJA d.o.o., OIB 48830993186</izvorni_sadrzaj>
    <derivirana_varijabla naziv="DomainObject.Predmet.ProtustrankaFormatedOIB_1">  EMPIRIJA d.o.o., OIB 48830993186</derivirana_varijabla>
  </DomainObject.Predmet.ProtustrankaFormatedOIB>
  <DomainObject.Predmet.ProtustrankaFormatedWithAdress>
    <izvorni_sadrzaj> EMPIRIJA d.o.o., Oboj 66, 10000 Zagreb</izvorni_sadrzaj>
    <derivirana_varijabla naziv="DomainObject.Predmet.ProtustrankaFormatedWithAdress_1"> EMPIRIJA d.o.o., Oboj 66, 10000 Zagreb</derivirana_varijabla>
  </DomainObject.Predmet.ProtustrankaFormatedWithAdress>
  <DomainObject.Predmet.ProtustrankaFormatedWithAdressOIB>
    <izvorni_sadrzaj> EMPIRIJA d.o.o., OIB 48830993186, Oboj 66, 10000 Zagreb</izvorni_sadrzaj>
    <derivirana_varijabla naziv="DomainObject.Predmet.ProtustrankaFormatedWithAdressOIB_1"> EMPIRIJA d.o.o., OIB 48830993186, Oboj 66, 10000 Zagreb</derivirana_varijabla>
  </DomainObject.Predmet.ProtustrankaFormatedWithAdressOIB>
  <DomainObject.Predmet.ProtustrankaWithAdress>
    <izvorni_sadrzaj>EMPIRIJA d.o.o. Oboj 66, 10000 Zagreb</izvorni_sadrzaj>
    <derivirana_varijabla naziv="DomainObject.Predmet.ProtustrankaWithAdress_1">EMPIRIJA d.o.o. Oboj 66, 10000 Zagreb</derivirana_varijabla>
  </DomainObject.Predmet.ProtustrankaWithAdress>
  <DomainObject.Predmet.ProtustrankaWithAdressOIB>
    <izvorni_sadrzaj>EMPIRIJA d.o.o., OIB 48830993186, Oboj 66, 10000 Zagreb</izvorni_sadrzaj>
    <derivirana_varijabla naziv="DomainObject.Predmet.ProtustrankaWithAdressOIB_1">EMPIRIJA d.o.o., OIB 48830993186, Oboj 66, 10000 Zagreb</derivirana_varijabla>
  </DomainObject.Predmet.ProtustrankaWithAdressOIB>
  <DomainObject.Predmet.ProtustrankaNazivFormated>
    <izvorni_sadrzaj>EMPIRIJA d.o.o.</izvorni_sadrzaj>
    <derivirana_varijabla naziv="DomainObject.Predmet.ProtustrankaNazivFormated_1">EMPIRIJA d.o.o.</derivirana_varijabla>
  </DomainObject.Predmet.ProtustrankaNazivFormated>
  <DomainObject.Predmet.ProtustrankaNazivFormatedOIB>
    <izvorni_sadrzaj>EMPIRIJA d.o.o., OIB 48830993186</izvorni_sadrzaj>
    <derivirana_varijabla naziv="DomainObject.Predmet.ProtustrankaNazivFormatedOIB_1">EMPIRIJA d.o.o., OIB 48830993186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EMPIRIJA d.o.o.</item>
    </izvorni_sadrzaj>
    <derivirana_varijabla naziv="DomainObject.Predmet.ProtuStrankaListFormated_1">
      <item>EMPIRIJA d.o.o.</item>
    </derivirana_varijabla>
  </DomainObject.Predmet.ProtuStrankaListFormated>
  <DomainObject.Predmet.ProtuStrankaListFormatedOIB>
    <izvorni_sadrzaj>
      <item>EMPIRIJA d.o.o., OIB 48830993186</item>
    </izvorni_sadrzaj>
    <derivirana_varijabla naziv="DomainObject.Predmet.ProtuStrankaListFormatedOIB_1">
      <item>EMPIRIJA d.o.o., OIB 48830993186</item>
    </derivirana_varijabla>
  </DomainObject.Predmet.ProtuStrankaListFormatedOIB>
  <DomainObject.Predmet.ProtuStrankaListFormatedWithAdress>
    <izvorni_sadrzaj>
      <item>EMPIRIJA d.o.o., Oboj 66, 10000 Zagreb</item>
    </izvorni_sadrzaj>
    <derivirana_varijabla naziv="DomainObject.Predmet.ProtuStrankaListFormatedWithAdress_1">
      <item>EMPIRIJA d.o.o., Oboj 66, 10000 Zagreb</item>
    </derivirana_varijabla>
  </DomainObject.Predmet.ProtuStrankaListFormatedWithAdress>
  <DomainObject.Predmet.ProtuStrankaListFormatedWithAdressOIB>
    <izvorni_sadrzaj>
      <item>EMPIRIJA d.o.o., OIB 48830993186, Oboj 66, 10000 Zagreb</item>
    </izvorni_sadrzaj>
    <derivirana_varijabla naziv="DomainObject.Predmet.ProtuStrankaListFormatedWithAdressOIB_1">
      <item>EMPIRIJA d.o.o., OIB 48830993186, Oboj 66, 10000 Zagreb</item>
    </derivirana_varijabla>
  </DomainObject.Predmet.ProtuStrankaListFormatedWithAdressOIB>
  <DomainObject.Predmet.ProtuStrankaListNazivFormated>
    <izvorni_sadrzaj>
      <item>EMPIRIJA d.o.o.</item>
    </izvorni_sadrzaj>
    <derivirana_varijabla naziv="DomainObject.Predmet.ProtuStrankaListNazivFormated_1">
      <item>EMPIRIJA d.o.o.</item>
    </derivirana_varijabla>
  </DomainObject.Predmet.ProtuStrankaListNazivFormated>
  <DomainObject.Predmet.ProtuStrankaListNazivFormatedOIB>
    <izvorni_sadrzaj>
      <item>EMPIRIJA d.o.o., OIB 48830993186</item>
    </izvorni_sadrzaj>
    <derivirana_varijabla naziv="DomainObject.Predmet.ProtuStrankaListNazivFormatedOIB_1">
      <item>EMPIRIJA d.o.o., OIB 48830993186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EMPIRIJA d.o.o.</izvorni_sadrzaj>
    <derivirana_varijabla naziv="DomainObject.Predmet.ProtustrankaIDrugi_1">EMPIRIJA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EMPIRIJA d.o.o., OIB 48830993186, Oboj 66, 10000 Zagreb</izvorni_sadrzaj>
    <derivirana_varijabla naziv="DomainObject.Predmet.ProtustrankaIDrugiAdressOIB_1">EMPIRIJA d.o.o., OIB 48830993186, Oboj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EMPIRIJA d.o.o.</item>
      <item>FINA Regionalni centar Zagreb</item>
    </izvorni_sadrzaj>
    <derivirana_varijabla naziv="DomainObject.Predmet.SudioniciListNaziv_1">
      <item>EMPIRIJA d.o.o.</item>
      <item>FINA Regionalni centar Zagreb</item>
    </derivirana_varijabla>
  </DomainObject.Predmet.SudioniciListNaziv>
  <DomainObject.Predmet.SudioniciListAdressOIB>
    <izvorni_sadrzaj>
      <item>EMPIRIJA d.o.o., OIB 48830993186, Oboj 66,10000 Zagreb</item>
      <item>FINA Regionalni centar Zagreb, OIB 85821130368, Trg svibanjskih žrtava 1995. br.1,10000 Zagreb</item>
    </izvorni_sadrzaj>
    <derivirana_varijabla naziv="DomainObject.Predmet.SudioniciListAdressOIB_1">
      <item>EMPIRIJA d.o.o., OIB 48830993186, Oboj 66,10000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48830993186</item>
      <item>, OIB 85821130368</item>
    </izvorni_sadrzaj>
    <derivirana_varijabla naziv="DomainObject.Predmet.SudioniciListNazivOIB_1">
      <item>, OIB 48830993186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FC72B-5266-492F-9A0E-B94299F98B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459</properties:Words>
  <properties:Characters>2441</properties:Characters>
  <properties:Lines>158</properties:Lines>
  <properties:Paragraphs>29</properties:Paragraphs>
  <properties:TotalTime>317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2017-02-02T11:28:00Z</dcterms:modified>
  <cp:revision>358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