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8c7e" w14:paraId="bcd8c7e" w:rsidRDefault="005711AC" w:rsidP="005711AC" w:rsidR="005711AC" w:rsidRPr="00A653E7">
      <w:pPr>
        <w:jc w:val="center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A653E7">
        <w:rPr>
          <w:rFonts w:cs="Arial" w:hAnsi="Arial" w:ascii="Arial"/>
          <w:b/>
          <w:sz w:val="20"/>
          <w:szCs w:val="20"/>
        </w:rPr>
        <w:t>Obrazac 19.</w:t>
      </w:r>
    </w:p>
    <w:p w:rsidRDefault="005711AC" w:rsidP="005711AC" w:rsidR="005711AC" w:rsidRPr="00A653E7">
      <w:pPr>
        <w:jc w:val="both"/>
        <w:rPr>
          <w:rFonts w:cs="Arial" w:hAnsi="Arial" w:ascii="Arial"/>
          <w:sz w:val="20"/>
          <w:szCs w:val="20"/>
        </w:rPr>
      </w:pPr>
      <w:r w:rsidRPr="00A653E7">
        <w:rPr>
          <w:rFonts w:cs="Arial" w:hAnsi="Arial" w:ascii="Arial"/>
          <w:sz w:val="20"/>
          <w:szCs w:val="20"/>
          <w:lang w:val="pl-PL"/>
        </w:rPr>
        <w:t>Nadle</w:t>
      </w:r>
      <w:r w:rsidRPr="00A653E7">
        <w:rPr>
          <w:rFonts w:cs="Arial" w:hAnsi="Arial" w:ascii="Arial"/>
          <w:sz w:val="20"/>
          <w:szCs w:val="20"/>
        </w:rPr>
        <w:t>ž</w:t>
      </w:r>
      <w:r w:rsidRPr="00A653E7">
        <w:rPr>
          <w:rFonts w:cs="Arial" w:hAnsi="Arial" w:ascii="Arial"/>
          <w:sz w:val="20"/>
          <w:szCs w:val="20"/>
          <w:lang w:val="pl-PL"/>
        </w:rPr>
        <w:t>ni trgova</w:t>
      </w:r>
      <w:r w:rsidRPr="00A653E7">
        <w:rPr>
          <w:rFonts w:cs="Arial" w:hAnsi="Arial" w:ascii="Arial"/>
          <w:sz w:val="20"/>
          <w:szCs w:val="20"/>
        </w:rPr>
        <w:t>č</w:t>
      </w:r>
      <w:r w:rsidRPr="00A653E7">
        <w:rPr>
          <w:rFonts w:cs="Arial" w:hAnsi="Arial" w:ascii="Arial"/>
          <w:sz w:val="20"/>
          <w:szCs w:val="20"/>
          <w:lang w:val="pl-PL"/>
        </w:rPr>
        <w:t>ki sud</w:t>
      </w:r>
      <w:r w:rsidRPr="00A653E7">
        <w:rPr>
          <w:rFonts w:cs="Arial" w:hAnsi="Arial" w:ascii="Arial"/>
          <w:sz w:val="20"/>
          <w:szCs w:val="20"/>
        </w:rPr>
        <w:t xml:space="preserve">  :</w:t>
      </w:r>
      <w:r w:rsidRPr="00A653E7">
        <w:rPr>
          <w:rFonts w:cs="Arial" w:hAnsi="Arial" w:ascii="Arial"/>
          <w:b/>
          <w:sz w:val="20"/>
          <w:szCs w:val="20"/>
        </w:rPr>
        <w:t>Trgovački sud u Zagrebu</w:t>
      </w:r>
    </w:p>
    <w:p w:rsidRDefault="005711AC" w:rsidP="00196303" w:rsidR="005711AC" w:rsidRPr="00A653E7">
      <w:pPr>
        <w:pStyle w:val="Default"/>
        <w:rPr>
          <w:rFonts w:cs="Arial" w:hAnsi="Arial" w:ascii="Arial"/>
          <w:b/>
          <w:sz w:val="20"/>
          <w:szCs w:val="20"/>
        </w:rPr>
      </w:pPr>
      <w:r w:rsidRPr="00A653E7">
        <w:rPr>
          <w:rFonts w:cs="Arial" w:hAnsi="Arial" w:ascii="Arial"/>
          <w:sz w:val="20"/>
          <w:szCs w:val="20"/>
          <w:lang w:val="pl-PL"/>
        </w:rPr>
        <w:t>Poslovni broj spisa</w:t>
      </w:r>
      <w:r w:rsidRPr="00A653E7">
        <w:rPr>
          <w:rFonts w:cs="Arial" w:hAnsi="Arial" w:ascii="Arial"/>
          <w:b/>
          <w:sz w:val="20"/>
          <w:szCs w:val="20"/>
          <w:lang w:val="pl-PL"/>
        </w:rPr>
        <w:t>:</w:t>
      </w:r>
      <w:r w:rsidRPr="00A653E7">
        <w:rPr>
          <w:rFonts w:cs="Arial" w:hAnsi="Arial" w:ascii="Arial"/>
          <w:sz w:val="20"/>
          <w:szCs w:val="20"/>
        </w:rPr>
        <w:t xml:space="preserve"> </w:t>
      </w:r>
      <w:r w:rsidR="00196303" w:rsidRPr="00A653E7">
        <w:rPr>
          <w:rFonts w:cs="Arial" w:hAnsi="Arial" w:ascii="Arial"/>
          <w:sz w:val="20"/>
          <w:szCs w:val="20"/>
        </w:rPr>
        <w:t xml:space="preserve"> </w:t>
      </w:r>
      <w:r w:rsidR="00196303" w:rsidRPr="00A653E7">
        <w:rPr>
          <w:rFonts w:cs="Arial" w:hAnsi="Arial" w:ascii="Arial"/>
          <w:b/>
          <w:sz w:val="20"/>
          <w:szCs w:val="20"/>
        </w:rPr>
        <w:t>3 St-3141/18</w:t>
      </w:r>
    </w:p>
    <w:p w:rsidRDefault="005711AC" w:rsidP="005711AC" w:rsidR="005711AC" w:rsidRPr="00A653E7">
      <w:pPr>
        <w:rPr>
          <w:rFonts w:cs="Arial" w:hAnsi="Arial" w:ascii="Arial"/>
          <w:sz w:val="20"/>
          <w:szCs w:val="20"/>
        </w:rPr>
      </w:pPr>
      <w:r w:rsidRPr="00A653E7">
        <w:rPr>
          <w:rFonts w:cs="Arial" w:hAnsi="Arial" w:ascii="Arial"/>
          <w:sz w:val="20"/>
          <w:szCs w:val="20"/>
          <w:lang w:val="pl-PL"/>
        </w:rPr>
        <w:t>Dužnik (ime i prezime / tvrtka ili naziv, OIB, adresa / sjedište):</w:t>
      </w:r>
      <w:r w:rsidRPr="00A653E7">
        <w:rPr>
          <w:rFonts w:cs="Arial" w:hAnsi="Arial" w:ascii="Arial"/>
          <w:sz w:val="20"/>
          <w:szCs w:val="20"/>
        </w:rPr>
        <w:t xml:space="preserve"> </w:t>
      </w:r>
    </w:p>
    <w:p w:rsidRDefault="00196303" w:rsidP="005711AC" w:rsidR="005711AC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b/>
          <w:sz w:val="20"/>
          <w:szCs w:val="20"/>
          <w:lang w:eastAsia="hr-HR"/>
        </w:rPr>
      </w:pPr>
      <w:r w:rsidRPr="00A653E7">
        <w:rPr>
          <w:rFonts w:cs="Arial" w:hAnsi="Arial" w:ascii="Arial"/>
          <w:b/>
          <w:sz w:val="20"/>
          <w:szCs w:val="20"/>
          <w:lang w:val="pt-BR"/>
        </w:rPr>
        <w:t>FLEET rent a car d.o.o. Zagreb, Andrij</w:t>
      </w:r>
      <w:r w:rsidR="00507513">
        <w:rPr>
          <w:rFonts w:cs="Arial" w:hAnsi="Arial" w:ascii="Arial"/>
          <w:b/>
          <w:sz w:val="20"/>
          <w:szCs w:val="20"/>
          <w:lang w:val="pt-BR"/>
        </w:rPr>
        <w:t>e Hebranga 32, OIB: 59504443231</w:t>
      </w:r>
      <w:r w:rsidR="005711AC" w:rsidRPr="00A653E7">
        <w:rPr>
          <w:rFonts w:cs="Arial" w:eastAsia="Times New Roman" w:hAnsi="Arial" w:ascii="Arial"/>
          <w:b/>
          <w:sz w:val="20"/>
          <w:szCs w:val="20"/>
          <w:lang w:eastAsia="hr-HR"/>
        </w:rPr>
        <w:tab/>
      </w:r>
    </w:p>
    <w:p w:rsidRDefault="00507513" w:rsidP="005711AC" w:rsidR="00507513" w:rsidRPr="00A653E7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b/>
          <w:sz w:val="20"/>
          <w:szCs w:val="20"/>
          <w:lang w:eastAsia="hr-HR"/>
        </w:rPr>
      </w:pPr>
    </w:p>
    <w:p w:rsidRDefault="005711AC" w:rsidP="005711AC" w:rsidR="005711AC" w:rsidRPr="00A653E7">
      <w:pPr>
        <w:suppressAutoHyphens w:val="false"/>
        <w:overflowPunct w:val="false"/>
        <w:autoSpaceDE w:val="false"/>
        <w:adjustRightInd w:val="false"/>
        <w:spacing w:after="0"/>
        <w:ind w:firstLine="720"/>
        <w:jc w:val="both"/>
        <w:rPr>
          <w:rFonts w:cs="Arial" w:hAnsi="Arial" w:ascii="Arial"/>
          <w:sz w:val="20"/>
          <w:szCs w:val="20"/>
        </w:rPr>
      </w:pPr>
      <w:r w:rsidRPr="00A653E7">
        <w:rPr>
          <w:rFonts w:cs="Arial" w:eastAsia="Times New Roman" w:hAnsi="Arial" w:ascii="Arial"/>
          <w:sz w:val="20"/>
          <w:szCs w:val="20"/>
          <w:lang w:eastAsia="hr-HR"/>
        </w:rPr>
        <w:t xml:space="preserve">  </w:t>
      </w:r>
      <w:r w:rsidRPr="00A653E7">
        <w:rPr>
          <w:rFonts w:cs="Arial" w:eastAsia="Times New Roman" w:hAnsi="Arial" w:ascii="Arial"/>
          <w:b/>
          <w:sz w:val="20"/>
          <w:szCs w:val="20"/>
        </w:rPr>
        <w:tab/>
      </w:r>
      <w:r w:rsidRPr="00A653E7">
        <w:rPr>
          <w:rFonts w:cs="Arial" w:eastAsia="Times New Roman" w:hAnsi="Arial" w:ascii="Arial"/>
          <w:b/>
          <w:sz w:val="20"/>
          <w:szCs w:val="20"/>
        </w:rPr>
        <w:tab/>
      </w:r>
      <w:r w:rsidRPr="00A653E7">
        <w:rPr>
          <w:rFonts w:cs="Arial" w:eastAsia="Times New Roman" w:hAnsi="Arial" w:ascii="Arial"/>
          <w:b/>
          <w:sz w:val="20"/>
          <w:szCs w:val="20"/>
        </w:rPr>
        <w:tab/>
      </w:r>
      <w:r w:rsidRPr="00A653E7">
        <w:rPr>
          <w:rFonts w:cs="Arial" w:eastAsia="Times New Roman" w:hAnsi="Arial" w:ascii="Arial"/>
          <w:b/>
          <w:sz w:val="20"/>
          <w:szCs w:val="20"/>
        </w:rPr>
        <w:tab/>
      </w:r>
      <w:r w:rsidRPr="00A653E7">
        <w:rPr>
          <w:rFonts w:cs="Arial" w:eastAsia="Times New Roman" w:hAnsi="Arial" w:ascii="Arial"/>
          <w:b/>
          <w:sz w:val="20"/>
          <w:szCs w:val="20"/>
        </w:rPr>
        <w:tab/>
      </w:r>
      <w:r w:rsidRPr="00A653E7">
        <w:rPr>
          <w:rFonts w:cs="Arial" w:hAnsi="Arial" w:ascii="Arial"/>
          <w:sz w:val="20"/>
          <w:szCs w:val="20"/>
        </w:rPr>
        <w:tab/>
      </w:r>
      <w:r w:rsidRPr="00A653E7">
        <w:rPr>
          <w:rFonts w:cs="Arial" w:hAnsi="Arial" w:ascii="Arial"/>
          <w:sz w:val="20"/>
          <w:szCs w:val="20"/>
        </w:rPr>
        <w:tab/>
      </w:r>
    </w:p>
    <w:p w:rsidRDefault="005711AC" w:rsidP="005711AC" w:rsidR="005711AC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5711AC" w:rsidP="005711AC" w:rsidR="005711AC">
      <w:pPr>
        <w:pStyle w:val="Bezproreda"/>
        <w:numPr>
          <w:ilvl w:val="0"/>
          <w:numId w:val="1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5711AC" w:rsidP="005711AC" w:rsidR="005711AC">
      <w:pPr>
        <w:spacing w:after="0"/>
        <w:rPr>
          <w:rFonts w:cs="Arial" w:hAnsi="Arial" w:ascii="Arial"/>
          <w:sz w:val="18"/>
          <w:szCs w:val="18"/>
        </w:rPr>
      </w:pPr>
    </w:p>
    <w:p w:rsidRDefault="005711AC" w:rsidP="005711AC" w:rsidR="005711AC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6B7798">
        <w:rPr>
          <w:rFonts w:cs="Arial" w:hAnsi="Arial" w:ascii="Arial"/>
          <w:sz w:val="20"/>
          <w:szCs w:val="20"/>
        </w:rPr>
        <w:tab/>
        <w:t xml:space="preserve">  </w:t>
      </w:r>
      <w:r w:rsidRPr="006B7798"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5711AC" w:rsidP="005711AC" w:rsidR="005711AC">
      <w:pPr>
        <w:spacing w:after="0"/>
        <w:rPr>
          <w:rFonts w:cs="Arial" w:hAnsi="Arial" w:ascii="Arial"/>
          <w:b/>
          <w:sz w:val="20"/>
          <w:szCs w:val="20"/>
        </w:rPr>
      </w:pPr>
    </w:p>
    <w:tbl>
      <w:tblPr>
        <w:tblW w:type="dxa" w:w="14513"/>
        <w:tblInd w:type="dxa" w:w="-230"/>
        <w:tblLayout w:type="fixed"/>
        <w:tblLook w:val="04A0" w:noVBand="1" w:noHBand="0" w:lastColumn="0" w:firstColumn="1" w:lastRow="0" w:firstRow="1"/>
      </w:tblPr>
      <w:tblGrid>
        <w:gridCol w:w="622"/>
        <w:gridCol w:w="850"/>
        <w:gridCol w:w="2552"/>
        <w:gridCol w:w="1134"/>
        <w:gridCol w:w="2269"/>
        <w:gridCol w:w="1417"/>
        <w:gridCol w:w="1702"/>
        <w:gridCol w:w="1417"/>
        <w:gridCol w:w="1275"/>
        <w:gridCol w:w="1275"/>
      </w:tblGrid>
      <w:tr w:rsidTr="00A07408" w:rsidR="000A6137">
        <w:trPr>
          <w:trHeight w:val="610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A6137" w:rsidP="004936A5" w:rsidR="000A6137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A6137" w:rsidP="004936A5" w:rsidR="000A6137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A6137" w:rsidP="004936A5" w:rsidR="000A613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A6137" w:rsidP="004936A5" w:rsidR="000A613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A6137" w:rsidP="004936A5" w:rsidR="000A613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A6137" w:rsidP="004936A5" w:rsidR="000A613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neto (kn)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A6137" w:rsidP="004936A5" w:rsidR="000A6137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0A6137" w:rsidP="004936A5" w:rsidR="000A6137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bruto  (kn)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A6137" w:rsidP="004936A5" w:rsidR="000A6137">
            <w:pPr>
              <w:pStyle w:val="Bezproreda"/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  <w:r w:rsidRPr="00AC6176">
              <w:rPr>
                <w:rFonts w:cs="Arial" w:hAnsi="Arial" w:ascii="Arial"/>
                <w:b/>
                <w:sz w:val="20"/>
                <w:szCs w:val="20"/>
              </w:rPr>
              <w:t xml:space="preserve"> neto</w:t>
            </w:r>
            <w:r>
              <w:rPr>
                <w:rFonts w:cs="Arial" w:hAnsi="Arial" w:ascii="Arial"/>
                <w:b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A6137" w:rsidP="004936A5" w:rsidR="000A613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Iznos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priznate tražbine bruto</w:t>
            </w:r>
            <w:r w:rsidRPr="00167A4F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0A6137" w:rsidR="000A613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Iznos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osporene tražbine bruto</w:t>
            </w:r>
            <w:r w:rsidRPr="00167A4F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A07408" w:rsidR="000A6137">
        <w:trPr>
          <w:trHeight w:val="144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4936A5" w:rsidR="000A613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904E31" w:rsidR="000A6137" w:rsidRPr="00507513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0751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904E31" w:rsidR="000A6137" w:rsidRPr="0050751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Claudio  Antonio Prekalj ,zastupa odvj. Vladimir Berneš</w:t>
            </w:r>
            <w:r w:rsidR="006C19A1" w:rsidRPr="00507513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507513">
              <w:rPr>
                <w:rFonts w:cs="Arial" w:hAnsi="Arial" w:ascii="Arial"/>
                <w:sz w:val="18"/>
                <w:szCs w:val="18"/>
              </w:rPr>
              <w:t xml:space="preserve">iz Poreča </w:t>
            </w:r>
          </w:p>
          <w:p w:rsidRDefault="000A6137" w:rsidP="000A6137" w:rsidR="000A6137" w:rsidRPr="0050751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 xml:space="preserve"> OIB:73560020525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904E31" w:rsidR="000A613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Poreč, Istarska 15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904E31" w:rsidR="000A6137" w:rsidRPr="0050751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Ugovor o radu na neodređeno i Anex od dana  24.4.17.</w:t>
            </w:r>
          </w:p>
          <w:p w:rsidRDefault="000A6137" w:rsidP="0029525A" w:rsidR="000A6137" w:rsidRPr="0050751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 xml:space="preserve">U tijeku </w:t>
            </w:r>
            <w:r w:rsidR="0029525A" w:rsidRPr="00507513">
              <w:rPr>
                <w:rFonts w:cs="Arial" w:hAnsi="Arial" w:ascii="Arial"/>
                <w:sz w:val="18"/>
                <w:szCs w:val="18"/>
              </w:rPr>
              <w:t xml:space="preserve"> radni </w:t>
            </w:r>
            <w:r w:rsidRPr="00507513">
              <w:rPr>
                <w:rFonts w:cs="Arial" w:hAnsi="Arial" w:ascii="Arial"/>
                <w:sz w:val="18"/>
                <w:szCs w:val="18"/>
              </w:rPr>
              <w:t xml:space="preserve">spor pred Općinskim sudom u Puli posl br Pr-58/18; </w:t>
            </w:r>
            <w:r w:rsidRPr="00507513">
              <w:rPr>
                <w:rFonts w:cs="Arial" w:hAnsi="Arial" w:ascii="Arial"/>
                <w:sz w:val="18"/>
                <w:szCs w:val="18"/>
                <w:u w:val="single"/>
              </w:rPr>
              <w:t>nepravomoćnom presudom  od 4.3.2019. odbijen u cijelosti tužbeni zahtjev tužitelja ovdje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904E31" w:rsidR="000A6137" w:rsidRPr="0050751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4936A5" w:rsidR="000A613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61.072,64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4936A5" w:rsidR="000A613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4936A5" w:rsidR="000A613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A07408" w:rsidR="000A6137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A6137">
              <w:rPr>
                <w:rFonts w:cs="Arial" w:hAnsi="Arial" w:ascii="Arial"/>
                <w:sz w:val="20"/>
                <w:szCs w:val="20"/>
              </w:rPr>
              <w:t>61.072,64</w:t>
            </w:r>
          </w:p>
        </w:tc>
      </w:tr>
      <w:tr w:rsidTr="00A07408" w:rsidR="000A6137">
        <w:trPr>
          <w:trHeight w:val="144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4936A5" w:rsidR="000A613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9D42DE" w:rsidR="000A6137" w:rsidRPr="00507513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0751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62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9D42DE" w:rsidR="000A6137" w:rsidRPr="00507513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0751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Republika Hrvatska Ministarstvo financija, Porezna uprava, Područni ured Zagreb </w:t>
            </w:r>
          </w:p>
          <w:p w:rsidRDefault="000A6137" w:rsidP="009D42DE" w:rsidR="000A6137" w:rsidRPr="00507513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0751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 zastupa Županijsko državno odvjetništvo u Zagrebu OIB: 18683136487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9D42DE" w:rsidR="000A6137" w:rsidRPr="00507513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0751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Avenija Dubrovnik  32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A6137" w:rsidP="0029525A" w:rsidR="000A6137" w:rsidRPr="00507513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Porezi,doprinosi iz i na plaću</w:t>
            </w:r>
            <w:r w:rsidR="0029525A" w:rsidRPr="00507513">
              <w:rPr>
                <w:rFonts w:cs="Arial" w:hAnsi="Arial" w:ascii="Arial"/>
                <w:sz w:val="18"/>
                <w:szCs w:val="18"/>
              </w:rPr>
              <w:t xml:space="preserve">; </w:t>
            </w:r>
            <w:r w:rsidRPr="00507513">
              <w:rPr>
                <w:rFonts w:cs="Arial" w:hAnsi="Arial" w:ascii="Arial"/>
                <w:sz w:val="18"/>
                <w:szCs w:val="18"/>
              </w:rPr>
              <w:t>Temeljem podneska</w:t>
            </w:r>
            <w:r w:rsidR="00246D2D" w:rsidRPr="00507513">
              <w:rPr>
                <w:rFonts w:cs="Arial" w:hAnsi="Arial" w:ascii="Arial"/>
                <w:sz w:val="18"/>
                <w:szCs w:val="18"/>
              </w:rPr>
              <w:t xml:space="preserve"> ŽDO </w:t>
            </w:r>
            <w:r w:rsidRPr="00507513">
              <w:rPr>
                <w:rFonts w:cs="Arial" w:hAnsi="Arial" w:ascii="Arial"/>
                <w:sz w:val="18"/>
                <w:szCs w:val="18"/>
              </w:rPr>
              <w:t xml:space="preserve"> iznos koji sukladno Općem poreznom zakonu i Zakonu o doprinosima za radnike evidentira i naplaćuje porezna uprava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A6137" w:rsidP="009D42DE" w:rsidR="000A6137" w:rsidRPr="00507513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9D42DE" w:rsidR="000A6137" w:rsidRPr="00507513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248.404,87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4936A5" w:rsidR="000A613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4936A5" w:rsidR="000A613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248.404,87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A07408" w:rsidR="000A6137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lastRenderedPageBreak/>
              <w:t>3.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81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BOLANČA MATKO</w:t>
            </w: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2.500,00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5.079,00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2.500,00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5.079,00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4.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82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BOLANČA ZDENKA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23.977,36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46.526,06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23.977,36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46.526,06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5.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83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JELAČIĆ SNJEŽANA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3.679,08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5.357,66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3.679,08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5.357,66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6.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84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MATANOVIĆ SILVIO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175,00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355,53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175,00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355,53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7.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85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ŠUPE MILVA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30.260,17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56.890,96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30.260,17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56.890,96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8.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86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BAKALOVIĆ ZORAN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4.730,43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6.888,69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4.730,43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6.888,69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9.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87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ČOVIĆ TONI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6.561,25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9.565,22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6.561,25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9.565,22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10.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88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GALEŠIĆ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MARTIN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5.563,95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7.826,08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5.563,95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7.826,08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11.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89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DARAPI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VLATKO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4.608,68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7.176,66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4.608,68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7.176,66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12.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90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VARGA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IVAN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7.752,00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12.735,00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7.752,00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12.735,00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13.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91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ŽERJAVIĆ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LUKA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4.167,75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6.280,88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4.167,75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6.280,88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14.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92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JAKOVLJEVIĆ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ANĐELINA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2.949,99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4.295,91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2.949,99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4.295,91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lastRenderedPageBreak/>
              <w:t>15.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93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MIKULANDRA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KREŠIMIR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5.189,96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8.357,61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5.189,96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8.357,61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16.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94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GRUBIŠIĆ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ANTONIO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7.159,61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10.608,69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7.159,61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10.608,69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17.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95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PETRUŠIĆ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VEDRAN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5.628,00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8.914,50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5.628,00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8.914,50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18.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96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ŠUPE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 ŽELJKA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4.488,38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6.932,25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4.488,38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6.932,25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19.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97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VERŠIĆ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DANJEL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1.808,70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2.633,91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1.808,70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2.633,91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20.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98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BUNČIĆ MARIĆ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NIKOLA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1.773,91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2.217,39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1.773,91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2.217,39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21.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99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BURAZOR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MARKO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4.836,40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6.521,74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4.836,40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6.521,74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22.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100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GRBA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ALEKSANDAR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2.678,27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3.347,83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2.678,27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3.347,83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23.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101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LASTA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MATE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6.970,52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11.490,42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6.970,52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11.490,42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24.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102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LONČAREVIĆ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DARIO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3.229,95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4.703,61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3.229,95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4.703,61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25.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103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FB3687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I</w:t>
            </w: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VKIĆ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MATIJA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5.046,40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7.140,00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5.046,40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7.140,00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26.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104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VUKIĆ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HRVOJE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5.391,01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7.140,00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5.391,01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7.140,00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27.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105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ŠVERKO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LINO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71402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8.914,74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15.111,95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971402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8.</w:t>
            </w:r>
            <w:r w:rsidR="00971402" w:rsidRPr="00507513">
              <w:rPr>
                <w:rFonts w:cs="Arial" w:hAnsi="Arial" w:ascii="Arial"/>
                <w:color w:val="000000"/>
                <w:sz w:val="18"/>
                <w:szCs w:val="18"/>
              </w:rPr>
              <w:t>914,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15.111,95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lastRenderedPageBreak/>
              <w:t>28.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106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KOŽUL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 IVANA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71402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40.781,10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27.998,71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71402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40.781,10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27.998,71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29.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107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ŠKARA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MATE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71402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36.135,43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25.941,03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71402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36.135,43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25.941,03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30.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108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ARANZA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JOSIP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971402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11.</w:t>
            </w:r>
            <w:r w:rsidR="00971402" w:rsidRPr="00507513">
              <w:rPr>
                <w:rFonts w:cs="Arial" w:hAnsi="Arial" w:ascii="Arial"/>
                <w:color w:val="000000"/>
                <w:sz w:val="18"/>
                <w:szCs w:val="18"/>
              </w:rPr>
              <w:t>231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,96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15.356,74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971402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11.</w:t>
            </w:r>
            <w:r w:rsidR="00971402" w:rsidRPr="00507513">
              <w:rPr>
                <w:rFonts w:cs="Arial" w:hAnsi="Arial" w:ascii="Arial"/>
                <w:color w:val="000000"/>
                <w:sz w:val="18"/>
                <w:szCs w:val="18"/>
              </w:rPr>
              <w:t>231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,96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15.356,74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31.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109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MODRIĆ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ANA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71402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9.804,93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10.507,38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71402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9.804,93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10.507,38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32.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110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ŠKALIC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JOSIPA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71402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12.046,47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12.514,50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71402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12.046,47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12.514,50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33.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111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LOLIĆ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IGOR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25.680,78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12.832,56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94AFB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25.680,78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12.832,56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34.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112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KUKULJICA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MATO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19.629,76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13.600,01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94AFB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19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629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,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13.600,01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35.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113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LUČIĆ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MATO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94AFB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47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368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,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35.033,60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94AFB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47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368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,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35.033,60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36.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114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MIJATOVIĆ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DANKO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94AFB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30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972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,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18.480,00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94AFB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30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972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,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18.480,00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37.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115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PAVLOVIĆ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VLATKA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94AFB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26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369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,7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20.903,13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94AFB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26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369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,7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20.903,13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38.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116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MARŠIĆ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DOMAGOJ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94AFB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9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387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,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08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8.939,49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94AFB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9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387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,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08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8.939,49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39.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117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PAVIĆ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ZVONIMIR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94AFB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22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533,01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13.379,17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94AFB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22</w:t>
            </w:r>
            <w:r w:rsidR="00FB3687" w:rsidRPr="00507513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533,01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13.379,17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FB3687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40.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118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METLIČIĆ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VINKA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7.</w:t>
            </w:r>
            <w:r w:rsidR="00094AFB" w:rsidRPr="00507513">
              <w:rPr>
                <w:rFonts w:cs="Arial" w:hAnsi="Arial" w:ascii="Arial"/>
                <w:color w:val="000000"/>
                <w:sz w:val="18"/>
                <w:szCs w:val="18"/>
              </w:rPr>
              <w:t>483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12.500,00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7.</w:t>
            </w:r>
            <w:r w:rsidR="00094AFB" w:rsidRPr="00507513">
              <w:rPr>
                <w:rFonts w:cs="Arial" w:hAnsi="Arial" w:ascii="Arial"/>
                <w:color w:val="000000"/>
                <w:sz w:val="18"/>
                <w:szCs w:val="18"/>
              </w:rPr>
              <w:t>483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12.500,00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07513" w:rsidR="00FB368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lastRenderedPageBreak/>
              <w:t>41.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119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07513" w:rsidP="00507513" w:rsidR="00507513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B3687" w:rsidP="00507513" w:rsidR="00FB3687" w:rsidRPr="00507513">
            <w:pPr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MULJA</w:t>
            </w:r>
            <w:r w:rsidR="00971402" w:rsidRPr="00507513">
              <w:rPr>
                <w:rFonts w:cs="Arial" w:hAnsi="Arial" w:ascii="Arial"/>
                <w:sz w:val="18"/>
                <w:szCs w:val="18"/>
              </w:rPr>
              <w:t xml:space="preserve"> ANTONIO VLAHO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4936A5" w:rsidR="00FB368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</w:t>
            </w:r>
            <w:r w:rsidR="00094AFB" w:rsidRPr="00507513">
              <w:rPr>
                <w:rFonts w:cs="Arial" w:hAnsi="Arial" w:ascii="Arial"/>
                <w:color w:val="000000"/>
                <w:sz w:val="18"/>
                <w:szCs w:val="18"/>
              </w:rPr>
              <w:t>560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6.363,20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094AFB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4.</w:t>
            </w:r>
            <w:r w:rsidR="00094AFB" w:rsidRPr="00507513">
              <w:rPr>
                <w:rFonts w:cs="Arial" w:hAnsi="Arial" w:ascii="Arial"/>
                <w:color w:val="000000"/>
                <w:sz w:val="18"/>
                <w:szCs w:val="18"/>
              </w:rPr>
              <w:t>560</w:t>
            </w: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B3687" w:rsidP="00507513" w:rsidR="00FB3687" w:rsidRPr="00507513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7513">
              <w:rPr>
                <w:rFonts w:cs="Arial" w:hAnsi="Arial" w:ascii="Arial"/>
                <w:color w:val="000000"/>
                <w:sz w:val="18"/>
                <w:szCs w:val="18"/>
              </w:rPr>
              <w:t>6.363,20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3687" w:rsidP="00A07408" w:rsidR="00FB368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A07408" w:rsidR="000A6137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4936A5" w:rsidR="000A6137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4936A5" w:rsidR="000A6137" w:rsidRPr="005F52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4936A5" w:rsidR="000A613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507513">
              <w:rPr>
                <w:rFonts w:cs="Arial" w:hAnsi="Arial" w:ascii="Arial"/>
                <w:b/>
                <w:sz w:val="18"/>
                <w:szCs w:val="18"/>
              </w:rPr>
              <w:t xml:space="preserve">Ukupno I. Viši isplatni red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4936A5" w:rsidR="000A613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A6137" w:rsidP="004936A5" w:rsidR="000A6137" w:rsidRPr="0050751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94AFB" w:rsidP="004936A5" w:rsidR="000A613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507513">
              <w:rPr>
                <w:rFonts w:cs="Arial" w:hAnsi="Arial" w:ascii="Arial"/>
                <w:b/>
                <w:sz w:val="18"/>
                <w:szCs w:val="18"/>
              </w:rPr>
              <w:t>464.025,50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94AFB" w:rsidP="004936A5" w:rsidR="000A613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507513">
              <w:rPr>
                <w:rFonts w:cs="Arial" w:hAnsi="Arial" w:ascii="Arial"/>
                <w:b/>
                <w:sz w:val="18"/>
                <w:szCs w:val="18"/>
              </w:rPr>
              <w:t>807.924,58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94AFB" w:rsidP="004936A5" w:rsidR="000A613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507513">
              <w:rPr>
                <w:rFonts w:cs="Arial" w:hAnsi="Arial" w:ascii="Arial"/>
                <w:b/>
                <w:sz w:val="18"/>
                <w:szCs w:val="18"/>
              </w:rPr>
              <w:t>464.025,50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94AFB" w:rsidP="004936A5" w:rsidR="000A613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507513">
              <w:rPr>
                <w:rFonts w:cs="Arial" w:hAnsi="Arial" w:ascii="Arial"/>
                <w:b/>
                <w:sz w:val="18"/>
                <w:szCs w:val="18"/>
              </w:rPr>
              <w:t>746.851,94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94AFB" w:rsidP="00A07408" w:rsidR="000A6137" w:rsidRPr="0050751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507513">
              <w:rPr>
                <w:rFonts w:cs="Arial" w:hAnsi="Arial" w:ascii="Arial"/>
                <w:b/>
                <w:sz w:val="18"/>
                <w:szCs w:val="18"/>
              </w:rPr>
              <w:t>61.072,64</w:t>
            </w:r>
          </w:p>
        </w:tc>
      </w:tr>
    </w:tbl>
    <w:p w:rsidRDefault="005711AC" w:rsidP="005711AC" w:rsidR="005711AC">
      <w:pPr>
        <w:pStyle w:val="Bezproreda"/>
        <w:jc w:val="both"/>
        <w:rPr>
          <w:rFonts w:cs="Arial" w:hAnsi="Arial" w:ascii="Arial"/>
          <w:b/>
          <w:sz w:val="20"/>
          <w:szCs w:val="20"/>
        </w:rPr>
      </w:pPr>
    </w:p>
    <w:p w:rsidRDefault="005711AC" w:rsidP="005711AC" w:rsidR="0029525A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 xml:space="preserve">Napomena: </w:t>
      </w:r>
    </w:p>
    <w:p w:rsidRDefault="0029525A" w:rsidP="005711AC" w:rsidR="0029525A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 xml:space="preserve">Prijava tražbine vjerovnika </w:t>
      </w:r>
      <w:r w:rsidRPr="0029525A">
        <w:rPr>
          <w:rFonts w:cs="Arial" w:eastAsia="Times New Roman" w:hAnsi="Arial" w:ascii="Arial"/>
          <w:sz w:val="20"/>
          <w:szCs w:val="20"/>
        </w:rPr>
        <w:t>Claudio  Antonio Prekalj ,zastupa odvj. Vladim</w:t>
      </w:r>
      <w:r w:rsidR="00E74D15">
        <w:rPr>
          <w:rFonts w:cs="Arial" w:eastAsia="Times New Roman" w:hAnsi="Arial" w:ascii="Arial"/>
          <w:sz w:val="20"/>
          <w:szCs w:val="20"/>
        </w:rPr>
        <w:t xml:space="preserve">ir Berneš </w:t>
      </w:r>
      <w:r w:rsidRPr="0029525A">
        <w:rPr>
          <w:rFonts w:cs="Arial" w:eastAsia="Times New Roman" w:hAnsi="Arial" w:ascii="Arial"/>
          <w:sz w:val="20"/>
          <w:szCs w:val="20"/>
        </w:rPr>
        <w:t>iz Poreča</w:t>
      </w:r>
      <w:r>
        <w:rPr>
          <w:rFonts w:cs="Arial" w:eastAsia="Times New Roman" w:hAnsi="Arial" w:ascii="Arial"/>
          <w:sz w:val="20"/>
          <w:szCs w:val="20"/>
        </w:rPr>
        <w:t xml:space="preserve"> osporava se u cijelosti za iznos od 61.072,64 kn, u tijeku radni spor </w:t>
      </w:r>
      <w:r w:rsidRPr="0029525A">
        <w:rPr>
          <w:rFonts w:cs="Arial" w:eastAsia="Times New Roman" w:hAnsi="Arial" w:ascii="Arial"/>
          <w:sz w:val="20"/>
          <w:szCs w:val="20"/>
        </w:rPr>
        <w:t>pred Općinskim sudom u Puli posl br Pr-58/18; nepravomoćnom presudom  od 4.3.2019. odbijen u cijelosti tužbeni zahtjev tužitelja ovdje vjerovnika</w:t>
      </w:r>
      <w:r>
        <w:rPr>
          <w:rFonts w:cs="Arial" w:eastAsia="Times New Roman" w:hAnsi="Arial" w:ascii="Arial"/>
          <w:sz w:val="20"/>
          <w:szCs w:val="20"/>
        </w:rPr>
        <w:t xml:space="preserve">. </w:t>
      </w:r>
    </w:p>
    <w:p w:rsidRDefault="0029525A" w:rsidP="005711AC" w:rsidR="0029525A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5711AC" w:rsidP="005711AC" w:rsidR="005711AC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>Prijava tražbine</w:t>
      </w:r>
      <w:r w:rsidR="0029525A">
        <w:rPr>
          <w:rFonts w:cs="Arial" w:eastAsia="Times New Roman" w:hAnsi="Arial" w:ascii="Arial"/>
          <w:sz w:val="20"/>
          <w:szCs w:val="20"/>
        </w:rPr>
        <w:t xml:space="preserve"> </w:t>
      </w:r>
      <w:r w:rsidR="0029525A" w:rsidRPr="0029525A">
        <w:rPr>
          <w:rFonts w:cs="Arial" w:eastAsia="Times New Roman" w:hAnsi="Arial" w:ascii="Arial"/>
          <w:sz w:val="20"/>
          <w:szCs w:val="20"/>
        </w:rPr>
        <w:t>vjerovnika</w:t>
      </w:r>
      <w:r w:rsidR="0029525A">
        <w:rPr>
          <w:rFonts w:cs="Arial" w:eastAsia="Times New Roman" w:hAnsi="Arial" w:ascii="Arial"/>
          <w:sz w:val="20"/>
          <w:szCs w:val="20"/>
        </w:rPr>
        <w:t xml:space="preserve"> </w:t>
      </w:r>
      <w:r>
        <w:rPr>
          <w:rFonts w:cs="Arial" w:eastAsia="Times New Roman" w:hAnsi="Arial" w:ascii="Arial"/>
          <w:sz w:val="20"/>
          <w:szCs w:val="20"/>
        </w:rPr>
        <w:t xml:space="preserve"> Republika Hrvatska, Ministarstvo financija, Porezna uprava, Područni ured Zagreb, zastupana po Županijskom državnom odvjetništvu  u Zagrebu od ukupno prijavljenog iznosa tražbine</w:t>
      </w:r>
      <w:r w:rsidR="00D9432A">
        <w:rPr>
          <w:rFonts w:cs="Arial" w:eastAsia="Times New Roman" w:hAnsi="Arial" w:ascii="Arial"/>
          <w:sz w:val="20"/>
          <w:szCs w:val="20"/>
        </w:rPr>
        <w:t xml:space="preserve"> </w:t>
      </w:r>
      <w:r>
        <w:rPr>
          <w:rFonts w:cs="Arial" w:eastAsia="Times New Roman" w:hAnsi="Arial" w:ascii="Arial"/>
          <w:sz w:val="20"/>
          <w:szCs w:val="20"/>
        </w:rPr>
        <w:t>=</w:t>
      </w:r>
      <w:r w:rsidR="00E609FC">
        <w:rPr>
          <w:rFonts w:cs="Arial" w:eastAsia="Times New Roman" w:hAnsi="Arial" w:ascii="Arial"/>
          <w:sz w:val="20"/>
          <w:szCs w:val="20"/>
        </w:rPr>
        <w:t xml:space="preserve">532.620,44 </w:t>
      </w:r>
      <w:r>
        <w:rPr>
          <w:rFonts w:cs="Arial" w:eastAsia="Times New Roman" w:hAnsi="Arial" w:ascii="Arial"/>
          <w:sz w:val="20"/>
          <w:szCs w:val="20"/>
        </w:rPr>
        <w:t>kn u I.viši isplatni red svrstan je dio u iznos od =</w:t>
      </w:r>
      <w:r w:rsidR="00E609FC">
        <w:rPr>
          <w:rFonts w:cs="Arial" w:eastAsia="Times New Roman" w:hAnsi="Arial" w:ascii="Arial"/>
          <w:sz w:val="20"/>
          <w:szCs w:val="20"/>
        </w:rPr>
        <w:t xml:space="preserve">248.404,87 </w:t>
      </w:r>
      <w:r w:rsidR="00196303">
        <w:rPr>
          <w:rFonts w:cs="Arial" w:eastAsia="Times New Roman" w:hAnsi="Arial" w:ascii="Arial"/>
          <w:sz w:val="20"/>
          <w:szCs w:val="20"/>
        </w:rPr>
        <w:t xml:space="preserve">                                   </w:t>
      </w:r>
      <w:r>
        <w:rPr>
          <w:rFonts w:cs="Arial" w:eastAsia="Times New Roman" w:hAnsi="Arial" w:ascii="Arial"/>
          <w:sz w:val="20"/>
          <w:szCs w:val="20"/>
        </w:rPr>
        <w:t xml:space="preserve"> kn s osnova poreza i doprinosa koje sukladno Općem poreznom zakonu i Zakonu o doprinosima za radnike evidentira i naplaćuje Porezna uprava. </w:t>
      </w: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857ADD" w:rsidP="00196303" w:rsidR="00857ADD">
      <w:pPr>
        <w:pStyle w:val="Default"/>
        <w:rPr>
          <w:rFonts w:cs="Arial" w:hAnsi="Arial" w:ascii="Arial"/>
          <w:sz w:val="20"/>
          <w:szCs w:val="20"/>
          <w:lang w:val="pt-BR"/>
        </w:rPr>
      </w:pPr>
    </w:p>
    <w:p w:rsidRDefault="00196303" w:rsidP="00196303" w:rsidR="00196303" w:rsidRPr="00196303">
      <w:pPr>
        <w:pStyle w:val="Default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  <w:lang w:val="pt-BR"/>
        </w:rPr>
        <w:lastRenderedPageBreak/>
        <w:t xml:space="preserve">FLEET rent a car d.o.o. </w:t>
      </w:r>
      <w:r>
        <w:rPr>
          <w:rFonts w:cs="Arial" w:hAnsi="Arial" w:ascii="Arial"/>
          <w:sz w:val="20"/>
          <w:szCs w:val="20"/>
          <w:lang w:val="pt-BR"/>
        </w:rPr>
        <w:tab/>
      </w:r>
      <w:r>
        <w:rPr>
          <w:rFonts w:cs="Arial" w:hAnsi="Arial" w:ascii="Arial"/>
          <w:sz w:val="20"/>
          <w:szCs w:val="20"/>
          <w:lang w:val="pt-BR"/>
        </w:rPr>
        <w:tab/>
      </w:r>
      <w:r>
        <w:rPr>
          <w:rFonts w:cs="Arial" w:hAnsi="Arial" w:ascii="Arial"/>
          <w:sz w:val="20"/>
          <w:szCs w:val="20"/>
          <w:lang w:val="pt-BR"/>
        </w:rPr>
        <w:tab/>
      </w:r>
      <w:r>
        <w:rPr>
          <w:rFonts w:cs="Arial" w:hAnsi="Arial" w:ascii="Arial"/>
          <w:sz w:val="20"/>
          <w:szCs w:val="20"/>
          <w:lang w:val="pt-BR"/>
        </w:rPr>
        <w:tab/>
      </w:r>
      <w:r>
        <w:rPr>
          <w:rFonts w:cs="Arial" w:hAnsi="Arial" w:ascii="Arial"/>
          <w:sz w:val="20"/>
          <w:szCs w:val="20"/>
          <w:lang w:val="pt-BR"/>
        </w:rPr>
        <w:tab/>
      </w:r>
      <w:r>
        <w:rPr>
          <w:rFonts w:cs="Arial" w:hAnsi="Arial" w:ascii="Arial"/>
          <w:sz w:val="20"/>
          <w:szCs w:val="20"/>
          <w:lang w:val="pt-BR"/>
        </w:rPr>
        <w:tab/>
      </w:r>
      <w:r>
        <w:rPr>
          <w:rFonts w:cs="Arial" w:hAnsi="Arial" w:ascii="Arial"/>
          <w:sz w:val="20"/>
          <w:szCs w:val="20"/>
          <w:lang w:val="pt-BR"/>
        </w:rPr>
        <w:tab/>
      </w:r>
      <w:r>
        <w:rPr>
          <w:rFonts w:cs="Arial" w:hAnsi="Arial" w:ascii="Arial"/>
          <w:sz w:val="20"/>
          <w:szCs w:val="20"/>
          <w:lang w:val="pt-BR"/>
        </w:rPr>
        <w:tab/>
      </w:r>
      <w:r>
        <w:rPr>
          <w:rFonts w:cs="Arial" w:hAnsi="Arial" w:ascii="Arial"/>
          <w:sz w:val="20"/>
          <w:szCs w:val="20"/>
          <w:lang w:val="pt-BR"/>
        </w:rPr>
        <w:tab/>
      </w:r>
      <w:r>
        <w:rPr>
          <w:rFonts w:cs="Arial" w:hAnsi="Arial" w:ascii="Arial"/>
          <w:sz w:val="20"/>
          <w:szCs w:val="20"/>
          <w:lang w:val="pt-BR"/>
        </w:rPr>
        <w:tab/>
      </w:r>
      <w:r>
        <w:rPr>
          <w:rFonts w:cs="Arial" w:hAnsi="Arial" w:ascii="Arial"/>
          <w:sz w:val="20"/>
          <w:szCs w:val="20"/>
          <w:lang w:val="pt-BR"/>
        </w:rPr>
        <w:tab/>
      </w:r>
      <w:r>
        <w:rPr>
          <w:rFonts w:cs="Arial" w:hAnsi="Arial" w:ascii="Arial"/>
          <w:sz w:val="20"/>
          <w:szCs w:val="20"/>
          <w:lang w:val="pt-BR"/>
        </w:rPr>
        <w:tab/>
      </w:r>
      <w:r w:rsidRPr="00196303">
        <w:rPr>
          <w:rFonts w:cs="Arial" w:hAnsi="Arial" w:ascii="Arial"/>
          <w:sz w:val="20"/>
          <w:szCs w:val="20"/>
          <w:lang w:val="pt-BR"/>
        </w:rPr>
        <w:tab/>
        <w:t>Na broj:</w:t>
      </w:r>
      <w:r w:rsidRPr="00196303">
        <w:rPr>
          <w:rFonts w:cs="Arial" w:hAnsi="Arial" w:ascii="Arial"/>
          <w:sz w:val="20"/>
          <w:szCs w:val="20"/>
        </w:rPr>
        <w:t xml:space="preserve"> 3 St-3141/18</w:t>
      </w:r>
    </w:p>
    <w:p w:rsidRDefault="00196303" w:rsidP="005711AC" w:rsidR="00196303">
      <w:pPr>
        <w:spacing w:after="0"/>
        <w:rPr>
          <w:rFonts w:cs="Arial" w:hAnsi="Arial" w:ascii="Arial"/>
          <w:sz w:val="20"/>
          <w:szCs w:val="20"/>
          <w:lang w:val="pt-BR"/>
        </w:rPr>
      </w:pPr>
      <w:r>
        <w:rPr>
          <w:rFonts w:cs="Arial" w:hAnsi="Arial" w:ascii="Arial"/>
          <w:sz w:val="20"/>
          <w:szCs w:val="20"/>
          <w:lang w:val="pt-BR"/>
        </w:rPr>
        <w:t>Zagreb, Andrije Hebranga 32</w:t>
      </w:r>
    </w:p>
    <w:p w:rsidRDefault="00196303" w:rsidP="005711AC" w:rsidR="005711AC" w:rsidRPr="00196303">
      <w:pPr>
        <w:spacing w:after="0"/>
        <w:rPr>
          <w:rFonts w:cs="Arial" w:eastAsia="Times New Roman" w:hAnsi="Arial" w:ascii="Arial"/>
          <w:sz w:val="20"/>
          <w:szCs w:val="20"/>
        </w:rPr>
      </w:pPr>
      <w:r w:rsidRPr="00196303">
        <w:rPr>
          <w:rFonts w:cs="Arial" w:hAnsi="Arial" w:ascii="Arial"/>
          <w:sz w:val="20"/>
          <w:szCs w:val="20"/>
          <w:lang w:val="pt-BR"/>
        </w:rPr>
        <w:t xml:space="preserve"> OIB: 59504443231</w:t>
      </w:r>
    </w:p>
    <w:p w:rsidRDefault="005711AC" w:rsidP="005711AC" w:rsidR="005711AC" w:rsidRPr="006B7798">
      <w:pPr>
        <w:spacing w:after="0"/>
        <w:ind w:firstLine="708" w:left="4956"/>
        <w:rPr>
          <w:sz w:val="20"/>
          <w:szCs w:val="20"/>
        </w:rPr>
      </w:pPr>
      <w:r w:rsidRPr="006B7798">
        <w:rPr>
          <w:rFonts w:cs="Arial" w:hAnsi="Arial" w:ascii="Arial"/>
          <w:b/>
          <w:sz w:val="20"/>
          <w:szCs w:val="20"/>
        </w:rPr>
        <w:t xml:space="preserve">Vjerovnici </w:t>
      </w:r>
      <w:r>
        <w:rPr>
          <w:rFonts w:cs="Arial" w:hAnsi="Arial" w:ascii="Arial"/>
          <w:b/>
          <w:sz w:val="20"/>
          <w:szCs w:val="20"/>
        </w:rPr>
        <w:t>I</w:t>
      </w:r>
      <w:r w:rsidRPr="006B7798">
        <w:rPr>
          <w:rFonts w:cs="Arial" w:hAnsi="Arial" w:ascii="Arial"/>
          <w:b/>
          <w:sz w:val="20"/>
          <w:szCs w:val="20"/>
        </w:rPr>
        <w:t xml:space="preserve">I. višeg isplatnog reda </w:t>
      </w:r>
    </w:p>
    <w:p w:rsidRDefault="005711AC" w:rsidP="005711AC" w:rsidR="005711AC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4885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2"/>
        <w:gridCol w:w="2126"/>
        <w:gridCol w:w="1276"/>
        <w:gridCol w:w="1842"/>
        <w:gridCol w:w="3261"/>
        <w:gridCol w:w="1701"/>
        <w:gridCol w:w="1701"/>
        <w:gridCol w:w="1559"/>
      </w:tblGrid>
      <w:tr w:rsidTr="005F712B" w:rsidR="005711AC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711AC" w:rsidP="004936A5" w:rsidR="005711AC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osporene tražbine (kn)</w:t>
            </w:r>
          </w:p>
        </w:tc>
      </w:tr>
      <w:tr w:rsidTr="005F712B" w:rsidR="00E65B50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4936A5" w:rsidR="00E65B50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3C1F74" w:rsidR="00E65B50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3C1F74" w:rsidR="00E65B5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Sveučilište u Splitu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5B50" w:rsidP="003C1F74" w:rsidR="00E65B5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25975412650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3C1F74" w:rsidR="00E65B5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Split, Cvite Fiskovića 3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3C1F74" w:rsidR="00E65B50" w:rsidRPr="00631658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Ugovor o djelu studenta; rješenje o ovrsi javni bilježnik I. Lisonek iz Zagreba Ovrv-15699/2018 od 15.1.2019.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3C1F74" w:rsidR="00E65B50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51.542,57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904E31" w:rsidR="00E65B50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51.542,57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4936A5" w:rsidR="00E65B50" w:rsidRPr="00FA4B9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65B50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4936A5" w:rsidR="00E65B50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3C1F74" w:rsidR="00E65B50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3C1F74" w:rsidR="00E65B5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Rastin d.o.o.zastupa odvj. Zoran Roso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5B50" w:rsidP="003C1F74" w:rsidR="00E65B5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10527617077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3C1F74" w:rsidR="00E65B5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POREČ, Mate Vlašića 20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65B50" w:rsidP="003C1F74" w:rsidR="00E65B50" w:rsidRPr="0065751F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Ugovor o poslovnoj suradnji , računi iz 2017.godine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3C1F74" w:rsidR="00E65B50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13.831,71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904E31" w:rsidR="00E65B50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13.831,71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5B50" w:rsidP="004936A5" w:rsidR="00E65B50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391564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</w:t>
            </w:r>
            <w:r w:rsid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4936A5" w:rsidR="006C2A37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CB361C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AUTOCOMMERCE HRVATSKA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CB361C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36844439304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CB361C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Kovinska 22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CB361C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održavanju i popravcima motornih vozila 28.11.14.; računi 6 mjesec 2018 do 12.2018.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91564" w:rsidR="006C2A3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128.099,93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391564">
              <w:rPr>
                <w:rFonts w:cs="Arial" w:eastAsia="Times New Roman" w:hAnsi="Arial" w:ascii="Arial"/>
                <w:sz w:val="20"/>
                <w:szCs w:val="20"/>
              </w:rPr>
              <w:t>128.099,93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4936A5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  <w:r w:rsid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Zračna luka Dubrovnik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63145279942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Dubrovnik. Čilipi 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C2A37" w:rsidP="003C1F74" w:rsidR="006C2A37" w:rsidRPr="0065751F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Naknada za korištenje poslovnog prostora po računima iz 2018.g.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46.873,10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46.873,10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  <w:r w:rsid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HUP Zagreb d.d.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511C3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668859264899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Trg Krešimira Čosića 9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C2A37" w:rsidP="003C1F74" w:rsidR="006C2A37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Ugovor o zakupu poslovnog  prostora u The westin Zagreb, računi 18.godina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62.945,41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62.945,41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</w:t>
            </w:r>
            <w:r w:rsid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HP Hrvatska pošta d.d.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87311810356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Zagreb, Jurišićeva 13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C2A37" w:rsidP="003C1F74" w:rsidR="006C2A37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Ugovor o poslovnoj suradnji broj DP-2-3971/12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18.218,23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18.218,23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</w:t>
            </w:r>
            <w:r w:rsid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PRO staklo servis d.o.o.zastupa Vrdelja  odvj. društvo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67751154551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Zagreb, Oreškovićeva 21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C2A37" w:rsidP="003C1F74" w:rsidR="006C2A37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Izvod otvorenih stavki  - neplaćeni računi 2018.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37.121,34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37.121,34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</w:t>
            </w:r>
            <w:r w:rsid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8366E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366E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C2B3B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AUTOWILL d.o.o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12631083049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Vukovar,Kudeljara 5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C2A37" w:rsidP="003C1F74" w:rsidR="006C2A37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Usluge po računima , otovrene stavke na dan 21.2.2019.; računi za </w:t>
            </w:r>
            <w:r w:rsidRPr="00AD6F33">
              <w:rPr>
                <w:rFonts w:cs="Arial" w:eastAsia="Times New Roman" w:hAnsi="Arial" w:ascii="Arial"/>
                <w:sz w:val="18"/>
                <w:szCs w:val="18"/>
              </w:rPr>
              <w:t>uslugu servisa, knjigovo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dstva, najam vozila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115.595,81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AD6F33">
              <w:rPr>
                <w:rFonts w:cs="Arial" w:eastAsia="Times New Roman" w:hAnsi="Arial" w:ascii="Arial"/>
                <w:sz w:val="20"/>
                <w:szCs w:val="20"/>
              </w:rPr>
              <w:t>115.595,81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9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BA464B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INA –Industrija nafte d.d.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37759560625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Avenija V.Holjevca 10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INA-UG-1060013/30776/18  KORIŠTENJE INA kartice;po obračunu 9,11,12mjesrc2018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204.499,28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204.499,28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BA464B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Centar za vozia Hrvatske d.d.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73294314024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Capraška 6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Računi po Ugovor o pružanju usluga stanica za tehnički pregled  od  31.2.2018.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8.739,71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8.739,71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BA464B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WILL d.o.o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64502864245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Zagrbačka avenija 100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Podnajam vozila po specif. 5 i 6 mjesec 2018.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3.742,08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3.742,08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BA464B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Bosnić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25825171166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Žrnovnica, Rakite 27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Usluga servisa po računima 2018.godina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43.904,72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43.904,72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BA464B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Iskon internet d.o.o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36779353407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Garičgradska 10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po računima 10/18 do 1/19 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24.940,61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24.940,61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Auto centar Sredarevićd.o.o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96006051319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Zadar,Jadranska cesta 58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servisa vozila po računu od11.9.18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4.901,91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4.901,91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Studentski centar Dubrovnik,zastupa odvj. T.Sopjanac iz Dubrovnika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66467746606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Dubrovnik, Kralja Tomislava 7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Rješenje o ovrsi jb M.Matoš iz Zagreba, broj Ovrv-969/2018 od 5.12.2018. pravomoćno 20.12.2018.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43.815,55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43.815,55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A51128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JOLLY auto line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17898328148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Šibenik,</w:t>
            </w:r>
          </w:p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A.Šupuka 10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Usluga servis vozila po računu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2.748,00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2.748,00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17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17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A51128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ADRIA GRUPA d.o.o.zastupa Buterin &amp;Posavec, odvj.društvo d.o.o.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06637660960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Heinzelova 53/a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Rješenje o ovrsi jb I.Lisonek iz Zagreba, broj Ovrv-12939/2018 od 8.11.2018. pravomoćno 22.11</w:t>
            </w:r>
            <w:r w:rsidRPr="009B2251">
              <w:rPr>
                <w:rFonts w:cs="Arial" w:hAnsi="Arial" w:ascii="Arial"/>
                <w:sz w:val="18"/>
                <w:szCs w:val="18"/>
              </w:rPr>
              <w:t>.2018.</w:t>
            </w:r>
            <w:r>
              <w:rPr>
                <w:rFonts w:cs="Arial" w:hAnsi="Arial" w:ascii="Arial"/>
                <w:sz w:val="18"/>
                <w:szCs w:val="18"/>
              </w:rPr>
              <w:t xml:space="preserve">; Izvadak otvorenih stavki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20.304,20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20.304,20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A51128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Vista sol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35244550674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9B2251">
              <w:rPr>
                <w:rFonts w:cs="Arial" w:hAnsi="Arial" w:ascii="Arial"/>
                <w:sz w:val="18"/>
                <w:szCs w:val="18"/>
              </w:rPr>
              <w:t>Veliko brdo, Veliko brdo 113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poslovnoj suradnji od 25.04.2018.  iznajmljivanje vozila u ime i za račun dužnika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53.968,00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53.968,00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A51128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Ivica Maleš, vlasnik obrta za održavanje vozila i trgovinu AUTO SERVIS UNO, zastupa 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Župić i partneri odv.društvo iz Zargeba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89917595934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Kaštel Star,Put Blata 51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ED7548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po računima 8do 10 mjesec 2018</w:t>
            </w:r>
            <w:r w:rsidRPr="004B1842">
              <w:rPr>
                <w:rFonts w:cs="Arial" w:hAnsi="Arial" w:ascii="Arial"/>
                <w:b/>
                <w:color w:val="FF0000"/>
                <w:sz w:val="18"/>
                <w:szCs w:val="18"/>
              </w:rPr>
              <w:t xml:space="preserve">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79.764,12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ED7548">
              <w:rPr>
                <w:rFonts w:cs="Arial" w:eastAsia="Times New Roman" w:hAnsi="Arial" w:ascii="Arial"/>
                <w:sz w:val="20"/>
                <w:szCs w:val="20"/>
              </w:rPr>
              <w:t>79.764,12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20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A51128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Sveučilište u Rijeci, Studentski centar Rijeka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87500773013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Rijeka, R.Matejčić 5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o ovrsi jb Ž.Horvat-Pernar </w:t>
            </w:r>
            <w:r w:rsidRPr="00D21225">
              <w:rPr>
                <w:rFonts w:cs="Arial" w:hAnsi="Arial" w:ascii="Arial"/>
                <w:sz w:val="18"/>
                <w:szCs w:val="18"/>
              </w:rPr>
              <w:t xml:space="preserve"> i</w:t>
            </w:r>
            <w:r>
              <w:rPr>
                <w:rFonts w:cs="Arial" w:hAnsi="Arial" w:ascii="Arial"/>
                <w:sz w:val="18"/>
                <w:szCs w:val="18"/>
              </w:rPr>
              <w:t xml:space="preserve">z Zagreba, broj Ovrv-54/52019 </w:t>
            </w:r>
            <w:r w:rsidRPr="00D21225">
              <w:rPr>
                <w:rFonts w:cs="Arial" w:hAnsi="Arial" w:ascii="Arial"/>
                <w:sz w:val="18"/>
                <w:szCs w:val="18"/>
              </w:rPr>
              <w:t xml:space="preserve">od </w:t>
            </w:r>
            <w:r>
              <w:rPr>
                <w:rFonts w:cs="Arial" w:hAnsi="Arial" w:ascii="Arial"/>
                <w:sz w:val="18"/>
                <w:szCs w:val="18"/>
              </w:rPr>
              <w:t>7.2.2019.</w:t>
            </w:r>
            <w:r w:rsidRPr="00D21225">
              <w:rPr>
                <w:rFonts w:cs="Arial" w:hAnsi="Arial" w:ascii="Arial"/>
                <w:sz w:val="18"/>
                <w:szCs w:val="18"/>
              </w:rPr>
              <w:t xml:space="preserve"> pravomoćno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2.782,11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2.782,11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21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 AUTO COSMETIC d.o.o.zarupa odvjetničko društvo Mađarić i LUI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16860064074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Zagreb,Talani 2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C2A37" w:rsidP="003C1F74" w:rsidR="006C2A3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o ovrsi jb B.Miletić iz Zagreba posl.br.Ovr-2033/18 od 13.12.2018.  po računima za usluge ; </w:t>
            </w:r>
            <w:r w:rsidRPr="00F1656A">
              <w:rPr>
                <w:rFonts w:cs="Arial" w:hAnsi="Arial" w:ascii="Arial"/>
                <w:b/>
                <w:sz w:val="18"/>
                <w:szCs w:val="18"/>
              </w:rPr>
              <w:t>02.03.19.pravomoćno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11.402,77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904E31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11.402,77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22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22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AUTOMEHANIKA d.d. zastupa odvj. Raoul Fuchs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52233171260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Kovinska 4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Računi za uslugu registracije  5/2018 do 12/18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24.570,82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CB361C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24.570,82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Hrvatska osiguravajuća kuća d.d.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00432869176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,Capraška ulica 6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Dospjele neplaćene premije osiguranja po računima 6/2018 do 10/2018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6.183,95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CB361C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6.183,95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24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TM-VOZILA d.o.o </w:t>
            </w:r>
            <w:r w:rsidRPr="00D57785">
              <w:rPr>
                <w:rFonts w:cs="Arial" w:hAnsi="Arial" w:ascii="Arial"/>
                <w:sz w:val="18"/>
                <w:szCs w:val="18"/>
              </w:rPr>
              <w:t>zastupa odvj. Raoul Fuchs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15980292681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Kovinska 4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o ovrsi jb  V.Šarčević iz Zagreba Ovrv-73/2018 od 16.11.2018. pravomoćno 6.12.2018.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13.896,42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5D5BC4">
              <w:rPr>
                <w:rFonts w:cs="Arial" w:eastAsia="Times New Roman" w:hAnsi="Arial" w:ascii="Arial"/>
                <w:sz w:val="20"/>
                <w:szCs w:val="20"/>
              </w:rPr>
              <w:t>13.896,42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25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25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M&amp;CO DUBROVNIK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41302937012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116A1E">
              <w:rPr>
                <w:rFonts w:cs="Arial" w:hAnsi="Arial" w:ascii="Arial"/>
                <w:sz w:val="18"/>
                <w:szCs w:val="18"/>
              </w:rPr>
              <w:t>Dubrovnik, Zamaslina 11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Računi za  rezervne dijelove i uslugu 5/16 do 6/18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20.574,84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ED7548">
              <w:rPr>
                <w:rFonts w:cs="Arial" w:eastAsia="Times New Roman" w:hAnsi="Arial" w:ascii="Arial"/>
                <w:sz w:val="20"/>
                <w:szCs w:val="20"/>
              </w:rPr>
              <w:t>20.574,84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26 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Zračna luka Split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83462362655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Kaštel Štafilić, F.Tuđmana 1270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C2A37" w:rsidP="00DC497D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zakupu posLovnog prostora, rješenje o ovrsi jb M.Matoš iz Zagreba broj Ovrv-1019/2018 od 03.01.2019 </w:t>
            </w:r>
            <w:r w:rsidR="00403A84">
              <w:rPr>
                <w:rFonts w:cs="Arial" w:hAnsi="Arial" w:ascii="Arial"/>
                <w:sz w:val="18"/>
                <w:szCs w:val="18"/>
              </w:rPr>
              <w:t>(95.766,44+1.651,44)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497D" w:rsidP="003C1F74" w:rsidR="00DC497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403A84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95.766,44</w:t>
            </w:r>
          </w:p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497D" w:rsidP="003C1F74" w:rsidR="006C2A37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95.766,44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267595" w:rsidR="006C2A37" w:rsidRPr="0050751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7513">
              <w:rPr>
                <w:rFonts w:cs="Arial" w:hAnsi="Arial" w:ascii="Arial"/>
                <w:sz w:val="18"/>
                <w:szCs w:val="18"/>
              </w:rPr>
              <w:t>Odbaciti 1.651,44 kn</w:t>
            </w:r>
          </w:p>
        </w:tc>
      </w:tr>
      <w:tr w:rsidTr="005F712B" w:rsidR="006C2A37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0729F1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</w:t>
            </w:r>
            <w:r w:rsidR="008366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Sveučilište u Zadru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2A37" w:rsidP="003C1F74" w:rsidR="006C2A3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10839679016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Zadar,Mihovila Pavlinovića 1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C2A37" w:rsidP="003C1F74" w:rsidR="006C2A3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Račun z auslugu, rješenje o ovris jb T.Matijević iz Zagreba broj Ovrv-34/2019 od 18.01.2019 , pravomoćno 05.03.2019.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6.768,00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1A329A">
              <w:rPr>
                <w:rFonts w:cs="Arial" w:eastAsia="Times New Roman" w:hAnsi="Arial" w:ascii="Arial"/>
                <w:sz w:val="20"/>
                <w:szCs w:val="20"/>
              </w:rPr>
              <w:t>6.768,00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6C2A37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</w:t>
            </w:r>
            <w:r w:rsidR="008366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28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PORSCHE LEASING d.o.o.  zastupa odvj društvo Stefanović i Vrdelja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90275854576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Velimira Škorpika  21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Računi za mjesečne rate, ugovorne kazne za kašnjenje povrata vozila, više pređene km i naknada za troškove registracije po računima 10/2018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DC497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DC497D">
              <w:rPr>
                <w:rFonts w:cs="Arial" w:hAnsi="Arial" w:ascii="Arial"/>
                <w:sz w:val="18"/>
                <w:szCs w:val="18"/>
              </w:rPr>
              <w:t>2.630.746,31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497D" w:rsidP="003C1F74" w:rsidR="00ED7548" w:rsidRPr="00DC497D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DC497D">
              <w:rPr>
                <w:rFonts w:cs="Arial" w:eastAsia="Times New Roman" w:hAnsi="Arial" w:ascii="Arial"/>
                <w:sz w:val="18"/>
                <w:szCs w:val="18"/>
              </w:rPr>
              <w:t>2.630.746,31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29</w:t>
            </w:r>
            <w:r w:rsidR="008366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29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Međunarodna zračna luka Zagreb d.d.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79446233150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Velika Gorica, Rudolfa Fizira 1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Mjesečna naknada po računu 1/19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804,49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t>804,49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</w:t>
            </w:r>
            <w:r w:rsidR="008366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E65B50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Večernji list d.o.o. Zstupa odv društvo Sučević i partneri d.o.o.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92276133102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Oreškovićeva 6H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Računi za objavu oglasa 10,11,12/18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2.853,11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904E31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2.853,11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</w:t>
            </w:r>
            <w:r w:rsidR="008366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Konica Minolta Hrvatska poslovna rješenja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31697259786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Andrije Hebranga 32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korištenju uređaja RC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2.461,48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904E31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2.461,48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</w:t>
            </w:r>
            <w:r w:rsidR="008366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33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Tehničar copy servis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51390945090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Kranjčevićeva 25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Računi po otvorenim stavkama 8/18 do 11/18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19.703,34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904E31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19.703,34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</w:t>
            </w:r>
            <w:r w:rsidR="008366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ZUBAK GRUPA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39135989747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Velika  Gorica, Zagrebačka 117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 računima Oryx grupe d.o.o. preuzeo kao univerzalni slijednik ovdje vjerovnik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1.291,34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904E31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1.291,34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C2A37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</w:t>
            </w:r>
            <w:r w:rsidR="008366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35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Grand auto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30176496729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Ljubljanska avenija 4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servisa, rješenje o ovrsi jbB.Miletić posl br Ovrv-2057/2018 od 18.12.2018, pravomoćno 20.03.2019.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150.907,94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904E31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150.907,94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729F1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36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F2F2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Stefanović i Vrdelja odvjetničko druištvo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16998632083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D.T. Gavrana 13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pružanju pravne pomći od 1.4.2016. Anex od 31.3.17 ;</w:t>
            </w:r>
          </w:p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DC497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DC497D">
              <w:rPr>
                <w:rFonts w:cs="Arial" w:hAnsi="Arial" w:ascii="Arial"/>
                <w:sz w:val="18"/>
                <w:szCs w:val="18"/>
              </w:rPr>
              <w:t xml:space="preserve">93.214,37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497D" w:rsidP="003C1F74" w:rsidR="00ED7548" w:rsidRPr="00DC497D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DC497D">
              <w:rPr>
                <w:rFonts w:cs="Arial" w:eastAsia="Times New Roman" w:hAnsi="Arial" w:ascii="Arial"/>
                <w:sz w:val="18"/>
                <w:szCs w:val="18"/>
              </w:rPr>
              <w:t>93.214,37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DC497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F303A7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37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PSC Dalmacija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54069837861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Split, Put Mostina 12/a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Isporučena roba i usluge po rn 5/18 do12/18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F303A7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27.744,19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F303A7" w:rsidR="00ED7548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        </w:t>
            </w:r>
            <w:r w:rsidRPr="00F303A7">
              <w:rPr>
                <w:rFonts w:cs="Arial" w:eastAsia="Times New Roman" w:hAnsi="Arial" w:ascii="Arial"/>
                <w:sz w:val="20"/>
                <w:szCs w:val="20"/>
              </w:rPr>
              <w:t>27.744,19</w:t>
            </w:r>
            <w:r w:rsidRPr="00F303A7">
              <w:rPr>
                <w:rFonts w:cs="Arial" w:eastAsia="Times New Roman" w:hAnsi="Arial" w:ascii="Arial"/>
                <w:sz w:val="20"/>
                <w:szCs w:val="20"/>
              </w:rPr>
              <w:tab/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38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Sveučilište u Zagrebu –Studentski centar u Zagrebu , zastupa odvj Slavko Duvnjak iz Zagreba</w:t>
            </w:r>
          </w:p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22597784145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Savska cesta 25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Usluga, rješenje o ovrsi    Ovrv-75/2018 od 4.12.19. </w:t>
            </w:r>
            <w:r w:rsidRPr="007B3974">
              <w:rPr>
                <w:rFonts w:cs="Arial" w:hAnsi="Arial" w:ascii="Arial"/>
                <w:b/>
                <w:sz w:val="18"/>
                <w:szCs w:val="18"/>
              </w:rPr>
              <w:t xml:space="preserve">pravomoćno </w:t>
            </w:r>
            <w:r>
              <w:rPr>
                <w:rFonts w:cs="Arial" w:hAnsi="Arial" w:ascii="Arial"/>
                <w:sz w:val="18"/>
                <w:szCs w:val="18"/>
              </w:rPr>
              <w:t xml:space="preserve">20.12.2018.; rješenje o ovrsi Ovrv-1/2019 od 7.1.19. </w:t>
            </w:r>
            <w:r w:rsidRPr="007B3974">
              <w:rPr>
                <w:rFonts w:cs="Arial" w:hAnsi="Arial" w:ascii="Arial"/>
                <w:b/>
                <w:sz w:val="18"/>
                <w:szCs w:val="18"/>
              </w:rPr>
              <w:t>pravomoćno</w:t>
            </w:r>
            <w:r>
              <w:rPr>
                <w:rFonts w:cs="Arial" w:hAnsi="Arial" w:ascii="Arial"/>
                <w:sz w:val="18"/>
                <w:szCs w:val="18"/>
              </w:rPr>
              <w:t xml:space="preserve"> 25.1.2019.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64.965,05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2A5F82">
              <w:rPr>
                <w:rFonts w:cs="Arial" w:eastAsia="Times New Roman" w:hAnsi="Arial" w:ascii="Arial"/>
                <w:sz w:val="20"/>
                <w:szCs w:val="20"/>
              </w:rPr>
              <w:t>64.965,05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F303A7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38.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39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PSC Split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14946582688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Split,Put mostina 12b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Isporuka roba po rn 10mj 2018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F303A7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1.529,45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303A7">
              <w:rPr>
                <w:rFonts w:cs="Arial" w:eastAsia="Times New Roman" w:hAnsi="Arial" w:ascii="Arial"/>
                <w:sz w:val="20"/>
                <w:szCs w:val="20"/>
              </w:rPr>
              <w:t>1.529,45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39.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40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Hrvatska poštanska banka d.d.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87939104217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,Jurišićeva 4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A1712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17126">
              <w:rPr>
                <w:rFonts w:cs="Arial" w:hAnsi="Arial" w:ascii="Arial"/>
                <w:sz w:val="16"/>
                <w:szCs w:val="16"/>
              </w:rPr>
              <w:t>Ugovor o kratkoročnom revolving kreditu broj 28/2018-007-RCZG od 09.07.18</w:t>
            </w:r>
            <w:r>
              <w:rPr>
                <w:rFonts w:cs="Arial" w:hAnsi="Arial" w:ascii="Arial"/>
                <w:sz w:val="16"/>
                <w:szCs w:val="16"/>
              </w:rPr>
              <w:t xml:space="preserve">; Ugovor o kratkoročnom kreditu 29 2018-007-RCZG od 9.7.18; Ugovor o otvaranju i vođenju transakcijskog računa ; ovršne isprave-zadužnice dužnika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DC497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DC497D">
              <w:rPr>
                <w:rFonts w:cs="Arial" w:hAnsi="Arial" w:ascii="Arial"/>
                <w:sz w:val="18"/>
                <w:szCs w:val="18"/>
              </w:rPr>
              <w:t>1.547.688,35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497D" w:rsidP="003C1F74" w:rsidR="00ED7548" w:rsidRPr="00DC497D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DC497D">
              <w:rPr>
                <w:rFonts w:cs="Arial" w:eastAsia="Times New Roman" w:hAnsi="Arial" w:ascii="Arial"/>
                <w:sz w:val="18"/>
                <w:szCs w:val="18"/>
              </w:rPr>
              <w:t>1.547.688,35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Sveučilište  Jurja Dobrile u Puli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63288148995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Pula, Sv. Mihovila  3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Račun za uslugu; rješenje o ovrsi jb Ž.Horvat-Pernar Ovrv-32/2018 od 18.12.2018.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2.810,33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DC497D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DC497D">
              <w:rPr>
                <w:rFonts w:cs="Arial" w:eastAsia="Times New Roman" w:hAnsi="Arial" w:ascii="Arial"/>
                <w:sz w:val="18"/>
                <w:szCs w:val="18"/>
              </w:rPr>
              <w:t>2.810,33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42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Adriatic osiguranje d.d,. Podružnica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94472454976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Listopadska 2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osiguranju – računi 4/18 do 5/18;</w:t>
            </w:r>
            <w:r>
              <w:t xml:space="preserve"> </w:t>
            </w:r>
            <w:r w:rsidRPr="000B1D5D">
              <w:rPr>
                <w:rFonts w:cs="Arial" w:hAnsi="Arial" w:ascii="Arial"/>
                <w:sz w:val="18"/>
                <w:szCs w:val="18"/>
              </w:rPr>
              <w:t>ovršne isprave-zadužnice dužnika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10.255,02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E0916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10.255,02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3E0916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42.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43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Sanitat Dubrovnik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99080716453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Dubrovnik,  M. Marojice 5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po računu 8/18 do 10/18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20.195,00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D7548" w:rsidP="003E0916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20.195,00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Auto Benussi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96262119913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E51C9B">
            <w:pPr>
              <w:rPr>
                <w:rFonts w:cs="Arial" w:hAnsi="Arial" w:ascii="Arial"/>
                <w:sz w:val="16"/>
                <w:szCs w:val="16"/>
              </w:rPr>
            </w:pPr>
            <w:r w:rsidRPr="00E51C9B">
              <w:rPr>
                <w:rFonts w:cs="Arial" w:hAnsi="Arial" w:ascii="Arial"/>
                <w:sz w:val="16"/>
                <w:szCs w:val="16"/>
              </w:rPr>
              <w:t>Pula, Industrijska ul. 2/D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po računima 5 mj i 6 mj 2018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18.400,86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E0916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18.400,86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45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Zagrebački holding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85584865987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Zagreb, Ulica grada Vukovara 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E51C9B">
              <w:rPr>
                <w:rFonts w:cs="Arial" w:hAnsi="Arial" w:ascii="Arial"/>
                <w:sz w:val="18"/>
                <w:szCs w:val="18"/>
              </w:rPr>
              <w:t>Usluga po računima</w:t>
            </w:r>
            <w:r>
              <w:rPr>
                <w:rFonts w:cs="Arial" w:hAnsi="Arial" w:ascii="Arial"/>
                <w:sz w:val="18"/>
                <w:szCs w:val="18"/>
              </w:rPr>
              <w:t xml:space="preserve"> 10/18 do 2/19, Podružnica Zagrebparkig; Podružnica Čistoća;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8.999,49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E0916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8.999,49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45.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46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WWF ADRIA Udruga za zaštitu prirode i očuvanja biološke raznolikosti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92278052107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,Zelinska 2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Polog za garanciju naplatu najma   vozila od 11.7.2018.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1.500,00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E0916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1.500,00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46.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47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Financijska agencija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85821130368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po računima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15.585,73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E0916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15.585,73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48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Zagrebačka banka d.d.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92963223473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bana J.Jelačića 10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Naknada po Ugovoru o prihvatu kartice od13.02.2014. ;Ugovor o otvaranju i vođenju transakcijskog računa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4.571,66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E0916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4.571,66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48.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49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AUTO Hrvatska prodajno servisni centri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87682591133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Hrvatski Leskovac, Zastavnice 25c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Računi za robu 2018. g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4.825,50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E0916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4.825,50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49.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50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A1 Hrvatska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29524210204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,Vrtni put 1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Računi za usluge 10/18 do 2/19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113.107,44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67595" w:rsidP="003C1F74" w:rsidR="00ED7548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267595">
              <w:rPr>
                <w:rFonts w:cs="Arial" w:eastAsia="Times New Roman" w:hAnsi="Arial" w:ascii="Arial"/>
                <w:sz w:val="20"/>
                <w:szCs w:val="20"/>
              </w:rPr>
              <w:t>113.107,44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Privredna banka Zagreb d.d. zastupa Odvj.  društvo Suić i Škunca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02535697732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Radnička cesta 50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kratkoročnom revolving kreditu od 6.32017. Dodatak I. Ugovoru od 06.12.2017.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6A3FA0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A3FA0">
              <w:rPr>
                <w:rFonts w:cs="Arial" w:hAnsi="Arial" w:ascii="Arial"/>
                <w:color w:val="000000"/>
                <w:sz w:val="18"/>
                <w:szCs w:val="18"/>
              </w:rPr>
              <w:t>275.938,28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4F85" w:rsidP="003C1F74" w:rsidR="00ED7548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D4F85">
              <w:rPr>
                <w:rFonts w:cs="Arial" w:eastAsia="Times New Roman" w:hAnsi="Arial" w:ascii="Arial"/>
                <w:sz w:val="20"/>
                <w:szCs w:val="20"/>
              </w:rPr>
              <w:t>275.938,28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ED7548" w:rsidRPr="00347CCB">
        <w:trPr>
          <w:trHeight w:val="2049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ED754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52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UNICREDIT LEASING CROATIA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7548" w:rsidP="003C1F74" w:rsidR="00ED7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18736141210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Heinzelova 33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7548" w:rsidP="00AD2FAA" w:rsidR="00ED7548" w:rsidRPr="009E344D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Ugovori o operativnom leasingu iz 2017. Godine i 2018. godine kopije prometne dozvole, plan plaćanja, zapisnik o primopredaji, račun dobavljača , ukupno 455  ugovora s prilozima; Pregled plaćanja potraživanja za sve Ugovore </w:t>
            </w:r>
            <w:r w:rsidR="00AD2FAA">
              <w:rPr>
                <w:rFonts w:cs="Arial" w:hAnsi="Arial" w:ascii="Arial"/>
                <w:sz w:val="18"/>
                <w:szCs w:val="18"/>
              </w:rPr>
              <w:t>-</w:t>
            </w:r>
            <w:r w:rsidRPr="009E344D">
              <w:rPr>
                <w:rFonts w:cs="Arial" w:hAnsi="Arial" w:ascii="Arial"/>
                <w:b/>
                <w:sz w:val="18"/>
                <w:szCs w:val="18"/>
              </w:rPr>
              <w:t xml:space="preserve">Izlučno pravo – Ugovor o operativnom leasingu 76731/18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AD2FAA" w:rsidP="003C1F74" w:rsidR="00AD2F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ED7548" w:rsidP="003C1F74" w:rsidR="00ED7548" w:rsidRPr="00AD2F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D2FAA">
              <w:rPr>
                <w:rFonts w:cs="Arial" w:hAnsi="Arial" w:ascii="Arial"/>
                <w:sz w:val="18"/>
                <w:szCs w:val="18"/>
              </w:rPr>
              <w:t>2.211.486,85</w:t>
            </w:r>
          </w:p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ED7548" w:rsidP="003C1F74" w:rsidR="00ED754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2FAA" w:rsidP="00AD2FAA" w:rsidR="00ED7548" w:rsidRPr="00AD2FA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</w:t>
            </w:r>
            <w:r w:rsidRPr="00AD2FAA">
              <w:rPr>
                <w:rFonts w:cs="Arial" w:eastAsia="Times New Roman" w:hAnsi="Arial" w:ascii="Arial"/>
                <w:sz w:val="18"/>
                <w:szCs w:val="18"/>
              </w:rPr>
              <w:t>2.211.486,85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7548" w:rsidP="003C1F74" w:rsidR="00ED754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52.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53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ERSTE&amp;STEIERMARKISCHE S-LEASING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3C1F74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46550671661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Zelinska 3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Ugovori o operativnom leasingu iz 2018. g</w:t>
            </w:r>
            <w:r w:rsidRPr="00E65FD3">
              <w:rPr>
                <w:rFonts w:cs="Arial" w:hAnsi="Arial" w:ascii="Arial"/>
                <w:sz w:val="18"/>
                <w:szCs w:val="18"/>
              </w:rPr>
              <w:t>odine</w:t>
            </w:r>
            <w:r>
              <w:rPr>
                <w:rFonts w:cs="Arial" w:hAnsi="Arial" w:ascii="Arial"/>
                <w:sz w:val="18"/>
                <w:szCs w:val="18"/>
              </w:rPr>
              <w:t>, ukupno 106 kom, Pregled plaćnaj potraživanja po Ugovorima  na dan 05.04.2019.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532.318,05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CB361C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532.318,05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NOVA GRATIA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3C1F74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66126775778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Cesta Plano 2/A,Trogir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Računi za uslugu najma vozila2018. Godina; prijedlog za ovrhu jb S.Pandža iz Zgareb Ovrv-10/2019 od 14.01.2019. </w:t>
            </w:r>
            <w:r w:rsidRPr="00E65FD3">
              <w:rPr>
                <w:rFonts w:cs="Arial" w:hAnsi="Arial" w:ascii="Arial"/>
                <w:b/>
                <w:sz w:val="18"/>
                <w:szCs w:val="18"/>
              </w:rPr>
              <w:t>pravomoćno</w:t>
            </w:r>
            <w:r>
              <w:rPr>
                <w:rFonts w:cs="Arial" w:hAnsi="Arial" w:ascii="Arial"/>
                <w:sz w:val="18"/>
                <w:szCs w:val="18"/>
              </w:rPr>
              <w:t xml:space="preserve"> 26.01.2019.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104.927,02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5565E0">
              <w:rPr>
                <w:rFonts w:cs="Arial" w:eastAsia="Times New Roman" w:hAnsi="Arial" w:ascii="Arial"/>
                <w:sz w:val="20"/>
                <w:szCs w:val="20"/>
              </w:rPr>
              <w:t>104.927,02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B91693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54.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55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PORSCHE INTER AUTO d.o.o. zastupa odvj B.Anišić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BA464B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67492500921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,Škorpika 21-23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Računi ,radni nalozi , rješenje o ovrsi jb T.Matijević iz Zagreba, posl broj Ovrv-3846/2018 od 23.10.2018.; po </w:t>
            </w:r>
            <w:r w:rsidRPr="00AD2FAA">
              <w:rPr>
                <w:rFonts w:cs="Arial" w:hAnsi="Arial" w:ascii="Arial"/>
                <w:sz w:val="18"/>
                <w:szCs w:val="18"/>
              </w:rPr>
              <w:t>žalbi dužnika spor pred Trgovačkim sudom  u Zagrebu  broj Povrv-518/19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91693" w:rsidR="00FE39DF" w:rsidRPr="00AD2F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D2FAA">
              <w:rPr>
                <w:rFonts w:cs="Arial" w:hAnsi="Arial" w:ascii="Arial"/>
                <w:sz w:val="18"/>
                <w:szCs w:val="18"/>
              </w:rPr>
              <w:t>1.158.424,11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2FAA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AD2FAA">
              <w:rPr>
                <w:rFonts w:cs="Arial" w:hAnsi="Arial" w:ascii="Arial"/>
                <w:sz w:val="18"/>
                <w:szCs w:val="18"/>
              </w:rPr>
              <w:t>1.158.424,11</w:t>
            </w:r>
          </w:p>
        </w:tc>
      </w:tr>
      <w:tr w:rsidTr="00B91693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55.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56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RAIFFEISEN LEASING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BA464B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75346450537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Radnička cesta 43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9DF" w:rsidP="00BA464B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okviru  br 1950 od 23.5.2018; Ugovori o operativnom leasingu od broja 56266/18. do broja 56281/18 od 28.5.2018. ; stanje otvorenih potraživanja, računi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91693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51.616,71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E39DF">
              <w:rPr>
                <w:rFonts w:cs="Arial" w:eastAsia="Times New Roman" w:hAnsi="Arial" w:ascii="Arial"/>
                <w:sz w:val="20"/>
                <w:szCs w:val="20"/>
              </w:rPr>
              <w:t>51.616,71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B91693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57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OTP Leasing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BA464B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23780250353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Petrovaradinska1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Ugovori o operativnom leasingu 216 ugovora ; izvadak iz poslovnih knjiga na dan 04.04.19. ;ovršna isprava na =3.397.318,48€ -zadužnice ovjerene po jb N.Tadić iz Zagreba OV-2390/18 do 3327/18 od 29.6.18.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91693" w:rsidR="00FE39DF" w:rsidRPr="00AD2F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D2FAA">
              <w:rPr>
                <w:rFonts w:cs="Arial" w:hAnsi="Arial" w:ascii="Arial"/>
                <w:sz w:val="18"/>
                <w:szCs w:val="18"/>
              </w:rPr>
              <w:t>1.017.822,50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2FAA" w:rsidP="003C1F74" w:rsidR="00FE39D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AD2FAA">
              <w:rPr>
                <w:rFonts w:cs="Arial" w:eastAsia="Times New Roman" w:hAnsi="Arial" w:ascii="Arial"/>
                <w:sz w:val="20"/>
                <w:szCs w:val="20"/>
              </w:rPr>
              <w:t>1.017.822,50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57.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58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EUROTEIL d.o.o. zastupa odvj društvo Penezić  i partneri d.o.o. iz Zagrba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BA464B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36511267271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I.Resnik 36A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o ovrsi jb B.Miletić iz Zagreba broj Ovrv-2021/2018 od 10.12.2018. </w:t>
            </w:r>
            <w:r w:rsidRPr="00533DBA">
              <w:rPr>
                <w:rFonts w:cs="Arial" w:hAnsi="Arial" w:ascii="Arial"/>
                <w:b/>
                <w:sz w:val="18"/>
                <w:szCs w:val="18"/>
              </w:rPr>
              <w:t>pravomoćno i ovršno 21.12.2018.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C40F4A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342.307,68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C40F4A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342.307,68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59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Genesis Pharma Adriaticd.o.o.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BA464B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46225411626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Zadarska ul. 80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Računi za najam vozila iz 12 mj.2018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4B5881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9.810,00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C40F4A" w:rsidR="00FE39D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4B5881">
              <w:rPr>
                <w:rFonts w:cs="Arial" w:eastAsia="Times New Roman" w:hAnsi="Arial" w:ascii="Arial"/>
                <w:sz w:val="20"/>
                <w:szCs w:val="20"/>
              </w:rPr>
              <w:t>9.810,00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59.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60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TRIGLAV OSIGURANJE d.d.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BA464B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39743547503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Zagreb., Antuna Heinza 4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poslovnoj suradnji od dana 30.4.2018.(obvezno osiguranjeod automobilske odgovornosti, osiguranje vozača i putnika)računi 6 mj 18 do 1 mj 2019.g.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4B5881" w:rsidR="00FE39DF" w:rsidRPr="00AD2F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D2FAA">
              <w:rPr>
                <w:rFonts w:cs="Arial" w:hAnsi="Arial" w:ascii="Arial"/>
                <w:sz w:val="18"/>
                <w:szCs w:val="18"/>
              </w:rPr>
              <w:t>4.821.106,16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2FAA" w:rsidP="00C40F4A" w:rsidR="00FE39DF" w:rsidRPr="00AD2FAA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AD2FAA">
              <w:rPr>
                <w:rFonts w:cs="Arial" w:eastAsia="Times New Roman" w:hAnsi="Arial" w:ascii="Arial"/>
                <w:sz w:val="18"/>
                <w:szCs w:val="18"/>
              </w:rPr>
              <w:t>4.821.106,16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60.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CRODUX DERIVATI  DVA d.o.o. zastupa odvj Helena Mihaljević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9DF" w:rsidP="00BA464B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59504443231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Savska Opatovina 36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poslovanju Crodux karticom od 29.10.14. računi 9 i 10 mj 2018.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A464B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31.480,63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E39DF">
              <w:rPr>
                <w:rFonts w:cs="Arial" w:eastAsia="Times New Roman" w:hAnsi="Arial" w:ascii="Arial"/>
                <w:sz w:val="20"/>
                <w:szCs w:val="20"/>
              </w:rPr>
              <w:t>31.480,63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62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Reublika Hrvatska, Ministarstvo financija,Porezna uprava, Područni ured Zagreb, zastupa Županijsko državno odvjetništvo u Zagrebu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9D42DE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34E20">
              <w:rPr>
                <w:rFonts w:cs="Arial" w:hAnsi="Arial" w:ascii="Arial"/>
                <w:sz w:val="18"/>
                <w:szCs w:val="18"/>
              </w:rPr>
              <w:t>18683136487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334E20">
              <w:rPr>
                <w:rFonts w:cs="Arial" w:hAnsi="Arial" w:ascii="Arial"/>
                <w:sz w:val="18"/>
                <w:szCs w:val="18"/>
              </w:rPr>
              <w:t>Zagreb ,Avenija Dubrovnik 32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9DF" w:rsidP="009D42DE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Porezi doprinosi, sudske pristojbe javna davanja ; prijava poreza na  dodanu vrijednsot 12 mj 2018 i 1mj 2019.kartice zaduženja ostala javna davanja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284.215,57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284.215,57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62.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63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Zračna luka Rijeka d.o.o. zastupa odvj. Kristina Mikulić iz Rijeke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9D42DE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37940245720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Rijeka, Hamec 1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zakupu poslovnog prostora od 21.03.2018.Ugovor o korištenju parkirališta Zračne luke Rijeka d.o.o. 21.3.18.Otkazi Ugovora; računi za 2018. godinu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16.457,52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16.457,52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63.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MARKER d.o.o., zastupa odvj Dijana Kladar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9D42DE" w:rsidR="00FE39DF" w:rsidRPr="002717E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43509185735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Varaždin, Vinka Međerala 4/a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Usluge izrade web stranice, edukacije i sl po ponudi; računi  6 mj do 11 mj.  2018. godine:</w:t>
            </w:r>
            <w:r w:rsidRPr="00FE39DF">
              <w:rPr>
                <w:rFonts w:cs="Arial" w:hAnsi="Arial" w:ascii="Arial"/>
                <w:sz w:val="18"/>
                <w:szCs w:val="18"/>
              </w:rPr>
              <w:t xml:space="preserve"> nepravomoćno</w:t>
            </w:r>
            <w:r w:rsidRPr="00CF1EC5">
              <w:rPr>
                <w:rFonts w:cs="Arial" w:hAnsi="Arial" w:ascii="Arial"/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rješenje o ovrsi  jb N.Tadić iz Zagreba Ovrv-6500/2018 od 28.12.2018.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86.434,25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E39DF">
              <w:rPr>
                <w:rFonts w:cs="Arial" w:eastAsia="Times New Roman" w:hAnsi="Arial" w:ascii="Arial"/>
                <w:sz w:val="20"/>
                <w:szCs w:val="20"/>
              </w:rPr>
              <w:t>86.434,25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673F5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64.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4673F5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65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ERSTE CARD CLUB d.o.o. zastupa odvj D.Hanžeković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9D42DE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85941596441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UL. F.Folnegovića 6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Zaduženja po Mastercard  Busines card do 13.2.19;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5.545,00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4B5881">
              <w:rPr>
                <w:rFonts w:cs="Arial" w:eastAsia="Times New Roman" w:hAnsi="Arial" w:ascii="Arial"/>
                <w:sz w:val="20"/>
                <w:szCs w:val="20"/>
              </w:rPr>
              <w:t>5.545,00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673F5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65.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4673F5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66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ERSTE&amp;STEIERMARKISCHE  BANK d.d.. zastupa Gugić, Kovačić &amp;Krivić odvj društvo d.o.o. 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9D42DE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23057039320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Rijeka, Jadranski trg 3/A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vođenju transakcijskog računa; Ugovor o kreditu br 5302067008 od 10.7.18; Ugovor o izdavanju bankarske garancije br 5402026214  od 18.1.218.; zadužnica 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OV-456/2018 od 19.1.18. i ov-3569/2018 od 11.7.18.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7A10CC" w:rsidR="00FE39DF" w:rsidRPr="00AD2F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D2FAA">
              <w:rPr>
                <w:rFonts w:cs="Arial" w:hAnsi="Arial" w:ascii="Arial"/>
                <w:sz w:val="18"/>
                <w:szCs w:val="18"/>
              </w:rPr>
              <w:lastRenderedPageBreak/>
              <w:t>3.139.016,61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2FAA" w:rsidP="003C1F74" w:rsidR="00FE39DF" w:rsidRPr="00AD2FAA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AD2FAA">
              <w:rPr>
                <w:rFonts w:cs="Arial" w:eastAsia="Times New Roman" w:hAnsi="Arial" w:ascii="Arial"/>
                <w:sz w:val="18"/>
                <w:szCs w:val="18"/>
              </w:rPr>
              <w:t>3.139.016,61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673F5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66.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4673F5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67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Hrvatska radiotelevizija, zastupa odvjetničko društvo Madirazza i partneri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9D42DE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68419124305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Prisavlje 3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Rješenje o ovrsi vjb N.Tadić posl br Ovrv-4225/2018 od 14.12.2018; računi 7 mj 2018. do 2mj 2019 (98 prijemnika u vouilima pristojba)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03570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72.273,69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4B5881">
              <w:rPr>
                <w:rFonts w:cs="Arial" w:eastAsia="Times New Roman" w:hAnsi="Arial" w:ascii="Arial"/>
                <w:sz w:val="20"/>
                <w:szCs w:val="20"/>
              </w:rPr>
              <w:t>72.273,69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673F5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67.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4673F5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68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F0114F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IMPULS-LEASING d.o.o.zastupa Odvj društvoKnezović&amp;partneri j.t.d.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9D42DE" w:rsidR="00FE39DF" w:rsidRPr="002717E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65918029671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V.Škorpika 24/I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Ugovori o operativnom leasingu  16 ugovora; analitika potraživanja po ugovorima 2018 g.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03570" w:rsidR="00FE39DF" w:rsidRPr="00AD2F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D2FAA">
              <w:rPr>
                <w:rFonts w:cs="Arial" w:hAnsi="Arial" w:ascii="Arial"/>
                <w:sz w:val="18"/>
                <w:szCs w:val="18"/>
              </w:rPr>
              <w:t>860.763,09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D2FAA" w:rsidP="003C1F74" w:rsidR="00FE39DF" w:rsidRPr="00AD2FAA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AD2FAA">
              <w:rPr>
                <w:rFonts w:cs="Arial" w:eastAsia="Times New Roman" w:hAnsi="Arial" w:ascii="Arial"/>
                <w:sz w:val="18"/>
                <w:szCs w:val="18"/>
              </w:rPr>
              <w:t>860.763,09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673F5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68.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4673F5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69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Josip Dokuš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9D42DE" w:rsidR="00FE39DF" w:rsidRPr="002717E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32218635074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D.Cesarića 1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djelu 10-18, bruto iznos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03570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1.639,92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1.639,92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673F5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69.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4673F5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70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DOGUS MARINA HOTELI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9D42DE" w:rsidR="00FE39DF" w:rsidRPr="002717E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55920360113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Šibenik, Obala Jerka Šižgorića 1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Računi temeljem Ugovor o zakupu  12 mj 18. I 1 i 2 mj 2019. ; zadužnica OV-2357/17 od 8.5.17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03570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16.275,91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16.275,91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673F5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70.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4673F5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Auto Radolović d.o.o. zastupa odvj ured Đokić iz Pule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9D42DE" w:rsidR="00FE39DF" w:rsidRPr="002717E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82533308800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Pula, Industrijska 15A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Račun za popravak vouila dosp. 22.8.2018.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03570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26.475,81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26.475,81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673F5" w:rsidR="00FE39D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FE39D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4673F5" w:rsidR="00FE39D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72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6D6321" w:rsidR="00FE39D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Reublika Hrvatska, Ministarstvo poljoprivrede Županijsko državno odvjetništvo u Zagrebu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9DF" w:rsidP="005F712B" w:rsidR="00FE39D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76767369197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78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9D42DE" w:rsidR="00FE39D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Naknada za Općekorisne funkcije šuma za 2017.godinu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B03570" w:rsidR="00FE39D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19.848,57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625235">
              <w:rPr>
                <w:rFonts w:cs="Arial" w:eastAsia="Times New Roman" w:hAnsi="Arial" w:ascii="Arial"/>
                <w:sz w:val="20"/>
                <w:szCs w:val="20"/>
              </w:rPr>
              <w:t>19.848,57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9DF" w:rsidP="003C1F74" w:rsidR="00FE39D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673F5" w:rsidR="00D437A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D437A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72.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4673F5" w:rsidR="00D437A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73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9D5292" w:rsidR="00D437A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Alma Baran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37A8" w:rsidP="005F712B" w:rsidR="00D437A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84911915104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D01149" w:rsidR="00D437A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Kaštela, Cesta Vi.Pavla II, br 253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635A96" w:rsidR="00D437A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djelu 10-18,  prijava neto,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B03570" w:rsidR="00D437A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3.528,45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CB361C" w:rsidR="00D437A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3.528,45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3C1F74" w:rsidR="00D437A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D437A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D437A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73.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5E0980" w:rsidR="00D437A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9D42DE" w:rsidR="00D437A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Domagoj  Lovrić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37A8" w:rsidP="005F712B" w:rsidR="00D437A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26674828792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9D42DE" w:rsidR="00D437A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Kaštel Novi, I.Pavla II ,br 297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635A96" w:rsidR="00D437A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djelu 10-18,  prijava neto,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B03570" w:rsidR="00D437A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1.225,06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CB361C" w:rsidR="00D437A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1.225,06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3C1F74" w:rsidR="00D437A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D437A8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D437A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74.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9D42DE" w:rsidR="00D437A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75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9D42DE" w:rsidR="00D437A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Carmoto CO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37A8" w:rsidP="009D42DE" w:rsidR="00D437A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40137598254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9D42DE" w:rsidR="00D437A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Rijeka, Osječka 11 a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9D42DE" w:rsidR="00D437A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popravak vozila po računima 2018 .g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B03570" w:rsidR="00D437A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6.626,69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CB361C" w:rsidR="00D437A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6.626,69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437A8" w:rsidP="003C1F74" w:rsidR="00D437A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E2F10" w:rsidR="00391564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39156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75.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76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Vladimir Radolović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91564" w:rsidP="000E2F10" w:rsidR="0039156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64004117303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Ližnjan, Valtursko polje 201a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djelu 10.12.2018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8.912,66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CB361C" w:rsidR="0039156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8.912,66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3C1F74" w:rsidR="00391564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391564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39156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76.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77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P.C.S PRIMORJE d.o.o. zastupa odv društvo Vrkić ,Belja i Denona IZ Rijeke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91564" w:rsidP="009D42DE" w:rsidR="0039156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73209095120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Rijeka, Martinkovac 143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servisa vozila po računu</w:t>
            </w:r>
          </w:p>
          <w:p w:rsidRDefault="00391564" w:rsidP="009D42DE" w:rsidR="0039156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15/15/01/018 od 18.4.2018 i 4615/01/8 od 25.10.2018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14.773,91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CB361C" w:rsidR="0039156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14.773,91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3C1F74" w:rsidR="00391564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7F7C4E" w:rsidR="00391564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39156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77.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78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EMIL FREY Auto Centar d.o.o. zastupa odvj ured Kusalić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91564" w:rsidP="007F7C4E" w:rsidR="0039156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01930677284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,Kovinska 5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91564" w:rsidP="009D42DE" w:rsidR="0039156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servis vozila po računima 8 do 11.mjesec 2018.</w:t>
            </w:r>
          </w:p>
          <w:p w:rsidRDefault="00391564" w:rsidP="009D42DE" w:rsidR="00391564" w:rsidRPr="005A1B3E">
            <w:pPr>
              <w:spacing w:after="0"/>
              <w:rPr>
                <w:rFonts w:cs="Arial" w:hAnsi="Arial" w:asci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69.248,92</w:t>
            </w:r>
          </w:p>
          <w:p w:rsidRDefault="00391564" w:rsidP="009D42DE" w:rsidR="00391564" w:rsidRPr="005A1B3E">
            <w:pPr>
              <w:jc w:val="right"/>
              <w:rPr>
                <w:rFonts w:cs="Arial" w:hAnsi="Arial" w:asci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CB361C" w:rsidR="0039156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69.248,92</w:t>
            </w:r>
          </w:p>
          <w:p w:rsidRDefault="00391564" w:rsidP="00CB361C" w:rsidR="00391564" w:rsidRPr="005A1B3E">
            <w:pPr>
              <w:jc w:val="right"/>
              <w:rPr>
                <w:rFonts w:cs="Arial" w:hAnsi="Arial" w:asci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3C1F74" w:rsidR="00391564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B361C" w:rsidR="00391564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39156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78.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79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Milenko Crnjak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91564" w:rsidP="00017179" w:rsidR="0039156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23531139942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Podstrana, A.Stepinca 39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C56FD" w:rsidR="0039156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djelu 10.12.2018  neto prijava; </w:t>
            </w:r>
          </w:p>
          <w:p w:rsidRDefault="00391564" w:rsidP="009C56FD" w:rsidR="00391564" w:rsidRPr="00AD2F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AD2FAA">
              <w:rPr>
                <w:rFonts w:cs="Arial" w:hAnsi="Arial" w:ascii="Arial"/>
                <w:sz w:val="18"/>
                <w:szCs w:val="18"/>
              </w:rPr>
              <w:t>452,90+33,97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91564" w:rsidP="0035294B" w:rsidR="0039156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486,87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91564" w:rsidP="00CB361C" w:rsidR="0039156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486,87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3C1F74" w:rsidR="00391564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B361C" w:rsidR="00391564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6E8" w:rsidP="003C1F74" w:rsidR="0039156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79.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80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Marin Deur vlasnik obrta DEUR za prijevoz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91564" w:rsidP="00017179" w:rsidR="0039156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01300773498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D42DE" w:rsidR="0039156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Zadar, Splitska 29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9C56FD" w:rsidR="0039156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po računu 615/3/3 od 11.9.18 i rn 630/3/3 od 12.9.18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91564" w:rsidP="0035294B" w:rsidR="0039156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5.703,75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91564" w:rsidP="00CB361C" w:rsidR="0039156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5.703,75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3C1F74" w:rsidR="00391564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F712B" w:rsidR="00391564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3C1F74" w:rsidR="00391564" w:rsidRPr="005F71E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3C1F74" w:rsidR="00391564" w:rsidRPr="005F71E4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3C1F74" w:rsidR="00391564" w:rsidRPr="005F71E4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3C1F74" w:rsidR="00391564" w:rsidRPr="005F71E4">
            <w:pPr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5103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564" w:rsidP="003C1F74" w:rsidR="00391564" w:rsidRPr="006927C3">
            <w:pPr>
              <w:spacing w:lineRule="auto" w:line="276"/>
              <w:rPr>
                <w:rFonts w:cs="Arial" w:hAnsi="Arial" w:ascii="Arial"/>
                <w:b/>
                <w:sz w:val="20"/>
                <w:szCs w:val="20"/>
              </w:rPr>
            </w:pPr>
            <w:r w:rsidRPr="006927C3">
              <w:rPr>
                <w:rFonts w:cs="Arial" w:hAnsi="Arial" w:ascii="Arial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50B6E" w:rsidP="003C1F74" w:rsidR="00391564" w:rsidRPr="00850B6E">
            <w:pPr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850B6E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21.088.352,32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50B6E" w:rsidP="003C1F74" w:rsidR="00391564" w:rsidRPr="00850B6E">
            <w:pPr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850B6E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19.929.928,21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50B6E" w:rsidP="003C1F74" w:rsidR="00391564" w:rsidRPr="00850B6E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50B6E">
              <w:rPr>
                <w:rFonts w:cs="Arial" w:hAnsi="Arial" w:ascii="Arial"/>
                <w:b/>
                <w:sz w:val="18"/>
                <w:szCs w:val="18"/>
              </w:rPr>
              <w:t>1.158.424,11</w:t>
            </w:r>
          </w:p>
        </w:tc>
      </w:tr>
    </w:tbl>
    <w:p w:rsidRDefault="003C1F74" w:rsidP="003C1F74" w:rsidR="003C1F74">
      <w:pPr>
        <w:ind w:firstLine="708" w:left="1"/>
        <w:rPr>
          <w:rFonts w:cs="Arial" w:hAnsi="Arial" w:ascii="Arial"/>
          <w:sz w:val="20"/>
          <w:szCs w:val="20"/>
        </w:rPr>
      </w:pPr>
    </w:p>
    <w:p w:rsidRDefault="003C1F74" w:rsidP="00AD2FAA" w:rsidR="00AD2FAA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Napomena uz Tablicu vjero</w:t>
      </w:r>
      <w:r w:rsidR="00AD2FAA">
        <w:rPr>
          <w:rFonts w:cs="Arial" w:hAnsi="Arial" w:ascii="Arial"/>
          <w:sz w:val="20"/>
          <w:szCs w:val="20"/>
        </w:rPr>
        <w:t>vnika II. višeg isplatnog reda:</w:t>
      </w:r>
    </w:p>
    <w:p w:rsidRDefault="003C1F74" w:rsidP="00973438" w:rsidR="00B54949">
      <w:r>
        <w:rPr>
          <w:rFonts w:cs="Arial" w:hAnsi="Arial" w:ascii="Arial"/>
          <w:sz w:val="20"/>
          <w:szCs w:val="20"/>
        </w:rPr>
        <w:t xml:space="preserve">1. </w:t>
      </w:r>
      <w:r w:rsidR="00AD2FAA">
        <w:rPr>
          <w:rFonts w:cs="Arial" w:eastAsia="Times New Roman" w:hAnsi="Arial" w:ascii="Arial"/>
          <w:sz w:val="20"/>
          <w:szCs w:val="20"/>
        </w:rPr>
        <w:t>Prijavu</w:t>
      </w:r>
      <w:r>
        <w:rPr>
          <w:rFonts w:cs="Arial" w:eastAsia="Times New Roman" w:hAnsi="Arial" w:ascii="Arial"/>
          <w:sz w:val="20"/>
          <w:szCs w:val="20"/>
        </w:rPr>
        <w:t xml:space="preserve"> tražbine</w:t>
      </w:r>
      <w:r w:rsidR="00AD2FAA" w:rsidRPr="00AD2FAA">
        <w:t xml:space="preserve"> </w:t>
      </w:r>
      <w:r w:rsidR="00AD2FAA" w:rsidRPr="00AD2FAA">
        <w:rPr>
          <w:rFonts w:cs="Arial" w:eastAsia="Times New Roman" w:hAnsi="Arial" w:ascii="Arial"/>
          <w:sz w:val="20"/>
          <w:szCs w:val="20"/>
        </w:rPr>
        <w:t xml:space="preserve">pod rednim brojem 26. </w:t>
      </w:r>
      <w:r>
        <w:rPr>
          <w:rFonts w:cs="Arial" w:eastAsia="Times New Roman" w:hAnsi="Arial" w:ascii="Arial"/>
          <w:sz w:val="20"/>
          <w:szCs w:val="20"/>
        </w:rPr>
        <w:t>vjerovnika</w:t>
      </w:r>
      <w:r w:rsidR="00AD2FAA">
        <w:rPr>
          <w:rFonts w:cs="Arial" w:eastAsia="Times New Roman" w:hAnsi="Arial" w:ascii="Arial"/>
          <w:sz w:val="20"/>
          <w:szCs w:val="20"/>
        </w:rPr>
        <w:t xml:space="preserve"> Zračna luka Split d.o.o. treba odbaciti u iznosu od 1.651,44 kn jer se odnosi na tražbinu nižeg isplatnog reda </w:t>
      </w:r>
      <w:r>
        <w:rPr>
          <w:rFonts w:cs="Arial" w:eastAsia="Times New Roman" w:hAnsi="Arial" w:ascii="Arial"/>
          <w:sz w:val="20"/>
          <w:szCs w:val="20"/>
        </w:rPr>
        <w:t xml:space="preserve">                                                      </w:t>
      </w:r>
    </w:p>
    <w:p w:rsidRDefault="00AD2FAA" w:rsidP="00973438" w:rsidR="00B54949">
      <w:r>
        <w:t xml:space="preserve">2. Prijava tražbine pod rednim brojem </w:t>
      </w:r>
      <w:r w:rsidR="008366E8">
        <w:t xml:space="preserve"> 55. </w:t>
      </w:r>
      <w:r w:rsidR="008366E8" w:rsidRPr="008366E8">
        <w:t xml:space="preserve">vjeronika </w:t>
      </w:r>
      <w:r w:rsidR="008366E8">
        <w:t xml:space="preserve"> PORSCHE INTER AUTO d.o.o., zastupa odvj. B. Anišić iz Zagreba, osporava se u cijelosti za iznos od 1.158.424,11 kn, u tijeku je spor pred Trgovačkim sudom u Zagrebu, broj Povrv-518/19</w:t>
      </w:r>
      <w:r>
        <w:t xml:space="preserve"> </w:t>
      </w:r>
    </w:p>
    <w:p w:rsidRDefault="00AD2FAA" w:rsidP="00973438" w:rsidR="00AD2FAA"/>
    <w:p w:rsidRDefault="00AD2FAA" w:rsidP="00973438" w:rsidR="00AD2FAA"/>
    <w:p w:rsidRDefault="00507513" w:rsidP="00973438" w:rsidR="00507513"/>
    <w:p w:rsidRDefault="00507513" w:rsidP="00973438" w:rsidR="00507513"/>
    <w:p w:rsidRDefault="00507513" w:rsidP="00973438" w:rsidR="00507513"/>
    <w:p w:rsidRDefault="00507513" w:rsidP="00973438" w:rsidR="00507513"/>
    <w:p w:rsidRDefault="00B54949" w:rsidP="00973438" w:rsidR="00B54949"/>
    <w:p w:rsidRDefault="006A2E35" w:rsidP="006A2E35" w:rsidR="006A2E35">
      <w:pPr>
        <w:spacing w:after="0"/>
      </w:pPr>
      <w:r>
        <w:lastRenderedPageBreak/>
        <w:t xml:space="preserve">FLEET rent a car d.o.o.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 broj: 3 St-3141/18</w:t>
      </w:r>
    </w:p>
    <w:p w:rsidRDefault="006A2E35" w:rsidP="006A2E35" w:rsidR="006A2E35">
      <w:pPr>
        <w:spacing w:after="0"/>
      </w:pPr>
      <w:r>
        <w:t>Zagreb, Andrije Hebranga 32</w:t>
      </w:r>
    </w:p>
    <w:p w:rsidRDefault="006A2E35" w:rsidP="006A2E35" w:rsidR="00B54949">
      <w:pPr>
        <w:spacing w:after="0"/>
      </w:pPr>
      <w:r>
        <w:t>OIB: 59504443231</w:t>
      </w:r>
    </w:p>
    <w:p w:rsidRDefault="00B54949" w:rsidP="006A2E35" w:rsidR="00B54949">
      <w:pPr>
        <w:spacing w:after="0"/>
      </w:pPr>
    </w:p>
    <w:p w:rsidRDefault="00B54949" w:rsidP="00973438" w:rsidR="00B54949"/>
    <w:p w:rsidRDefault="00C85F3D" w:rsidP="00973438" w:rsidR="00C85F3D"/>
    <w:p w:rsidRDefault="00C85F3D" w:rsidP="00973438" w:rsidR="00C85F3D"/>
    <w:p w:rsidRDefault="0017096D" w:rsidP="0017096D" w:rsidR="0017096D" w:rsidRPr="00A56F63">
      <w:pPr>
        <w:spacing w:after="0"/>
        <w:rPr>
          <w:rFonts w:cs="Arial" w:hAnsi="Arial" w:ascii="Arial"/>
          <w:sz w:val="20"/>
          <w:szCs w:val="20"/>
        </w:rPr>
      </w:pPr>
    </w:p>
    <w:p w:rsidRDefault="0017096D" w:rsidP="0017096D" w:rsidR="0017096D" w:rsidRPr="00A56F63">
      <w:pPr>
        <w:rPr>
          <w:rFonts w:cs="Arial" w:hAnsi="Arial" w:ascii="Arial"/>
          <w:b/>
          <w:sz w:val="20"/>
          <w:szCs w:val="20"/>
        </w:rPr>
      </w:pP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b/>
          <w:sz w:val="20"/>
          <w:szCs w:val="20"/>
        </w:rPr>
        <w:tab/>
      </w:r>
      <w:r w:rsidRPr="00A56F63">
        <w:rPr>
          <w:rFonts w:cs="Arial" w:hAnsi="Arial" w:ascii="Arial"/>
          <w:b/>
          <w:sz w:val="20"/>
          <w:szCs w:val="20"/>
        </w:rPr>
        <w:tab/>
        <w:t xml:space="preserve">                           Rekapitulacija </w:t>
      </w:r>
    </w:p>
    <w:p w:rsidRDefault="0017096D" w:rsidP="0017096D" w:rsidR="0017096D" w:rsidRPr="00A56F63">
      <w:pPr>
        <w:rPr>
          <w:rFonts w:cs="Arial" w:hAnsi="Arial" w:ascii="Arial"/>
          <w:sz w:val="20"/>
          <w:szCs w:val="20"/>
        </w:rPr>
      </w:pPr>
    </w:p>
    <w:p w:rsidRDefault="0017096D" w:rsidP="0017096D" w:rsidR="0017096D" w:rsidRPr="00A56F63">
      <w:pPr>
        <w:rPr>
          <w:rFonts w:cs="Arial" w:hAnsi="Arial" w:ascii="Arial"/>
          <w:sz w:val="20"/>
          <w:szCs w:val="20"/>
        </w:rPr>
      </w:pPr>
    </w:p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3C1F74" w:rsidR="0017096D" w:rsidRPr="00A56F63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7096D" w:rsidP="003C1F74" w:rsidR="0017096D" w:rsidRPr="00A56F63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7096D" w:rsidP="003C1F74" w:rsidR="0017096D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7096D" w:rsidP="003C1F74" w:rsidR="0017096D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7096D" w:rsidP="003C1F74" w:rsidR="0017096D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3C1F74" w:rsidR="0017096D" w:rsidRPr="002B5E3D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7096D" w:rsidP="003C1F74" w:rsidR="0017096D" w:rsidRPr="002B5E3D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B5E3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7513" w:rsidP="003C1F74" w:rsidR="0017096D" w:rsidRPr="002B5E3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807.924,58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7513" w:rsidP="003C1F74" w:rsidR="0017096D" w:rsidRPr="002B5E3D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746.851,94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7513" w:rsidP="003C1F74" w:rsidR="0017096D" w:rsidRPr="002B5E3D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61.072,64</w:t>
            </w:r>
          </w:p>
        </w:tc>
      </w:tr>
      <w:tr w:rsidTr="003C1F74" w:rsidR="0017096D" w:rsidRPr="002B5E3D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7096D" w:rsidP="003C1F74" w:rsidR="0017096D" w:rsidRPr="002B5E3D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B5E3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03A84" w:rsidP="003C1F74" w:rsidR="0017096D" w:rsidRPr="002B5E3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21.088.352,32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03A84" w:rsidP="003C1F74" w:rsidR="0017096D" w:rsidRPr="002B5E3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19.929.928,21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03A84" w:rsidP="003C1F74" w:rsidR="0017096D" w:rsidRPr="002B5E3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1.158.424,11</w:t>
            </w:r>
          </w:p>
        </w:tc>
      </w:tr>
      <w:tr w:rsidTr="003C1F74" w:rsidR="0017096D" w:rsidRPr="002B5E3D">
        <w:trPr>
          <w:trHeight w:val="57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7096D" w:rsidP="003C1F74" w:rsidR="0017096D" w:rsidRPr="002B5E3D">
            <w:pPr>
              <w:spacing w:lineRule="auto" w:line="276"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2B5E3D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33E84" w:rsidP="003C1F74" w:rsidR="0017096D" w:rsidRPr="002B5E3D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21.896.276,90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33E84" w:rsidP="003C1F74" w:rsidR="0017096D" w:rsidRPr="002B5E3D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20.676.780,15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33E84" w:rsidP="003C1F74" w:rsidR="0017096D" w:rsidRPr="002B5E3D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1.219.496,75</w:t>
            </w:r>
          </w:p>
        </w:tc>
      </w:tr>
    </w:tbl>
    <w:p w:rsidRDefault="0017096D" w:rsidP="0017096D" w:rsidR="0017096D" w:rsidRPr="002B5E3D">
      <w:pPr>
        <w:ind w:left="870"/>
        <w:rPr>
          <w:rFonts w:cs="Arial" w:hAnsi="Arial" w:ascii="Arial"/>
          <w:b/>
          <w:sz w:val="20"/>
          <w:szCs w:val="20"/>
        </w:rPr>
      </w:pPr>
    </w:p>
    <w:p w:rsidRDefault="0017096D" w:rsidP="0017096D" w:rsidR="0017096D">
      <w:pPr>
        <w:rPr>
          <w:rFonts w:cs="Arial" w:hAnsi="Arial" w:ascii="Arial"/>
          <w:sz w:val="20"/>
          <w:szCs w:val="20"/>
        </w:rPr>
      </w:pPr>
    </w:p>
    <w:p w:rsidRDefault="003E0916" w:rsidP="0017096D" w:rsidR="003E0916">
      <w:pPr>
        <w:rPr>
          <w:rFonts w:cs="Arial" w:hAnsi="Arial" w:ascii="Arial"/>
          <w:sz w:val="20"/>
          <w:szCs w:val="20"/>
        </w:rPr>
      </w:pPr>
    </w:p>
    <w:p w:rsidRDefault="003E0916" w:rsidP="0017096D" w:rsidR="003E0916">
      <w:pPr>
        <w:rPr>
          <w:rFonts w:cs="Arial" w:hAnsi="Arial" w:ascii="Arial"/>
          <w:sz w:val="20"/>
          <w:szCs w:val="20"/>
        </w:rPr>
      </w:pPr>
    </w:p>
    <w:p w:rsidRDefault="00746A57" w:rsidP="0017096D" w:rsidR="00746A57">
      <w:pPr>
        <w:rPr>
          <w:rFonts w:cs="Arial" w:hAnsi="Arial" w:ascii="Arial"/>
          <w:sz w:val="20"/>
          <w:szCs w:val="20"/>
        </w:rPr>
      </w:pPr>
    </w:p>
    <w:p w:rsidRDefault="00746A57" w:rsidP="0017096D" w:rsidR="00746A57">
      <w:pPr>
        <w:rPr>
          <w:rFonts w:cs="Arial" w:hAnsi="Arial" w:ascii="Arial"/>
          <w:sz w:val="20"/>
          <w:szCs w:val="20"/>
        </w:rPr>
      </w:pPr>
    </w:p>
    <w:p w:rsidRDefault="00746A57" w:rsidP="0017096D" w:rsidR="00746A57">
      <w:pPr>
        <w:rPr>
          <w:rFonts w:cs="Arial" w:hAnsi="Arial" w:ascii="Arial"/>
          <w:sz w:val="20"/>
          <w:szCs w:val="20"/>
        </w:rPr>
      </w:pPr>
    </w:p>
    <w:p w:rsidRDefault="00746A57" w:rsidP="0017096D" w:rsidR="00746A57">
      <w:pPr>
        <w:rPr>
          <w:rFonts w:cs="Arial" w:hAnsi="Arial" w:ascii="Arial"/>
          <w:sz w:val="20"/>
          <w:szCs w:val="20"/>
        </w:rPr>
      </w:pPr>
    </w:p>
    <w:p w:rsidRDefault="00746A57" w:rsidP="0017096D" w:rsidR="00746A57" w:rsidRPr="00A56F63">
      <w:pPr>
        <w:rPr>
          <w:rFonts w:cs="Arial" w:hAnsi="Arial" w:ascii="Arial"/>
          <w:sz w:val="20"/>
          <w:szCs w:val="20"/>
        </w:rPr>
      </w:pPr>
    </w:p>
    <w:p w:rsidRDefault="0017096D" w:rsidP="0017096D" w:rsidR="0017096D">
      <w:pPr>
        <w:rPr>
          <w:rFonts w:cs="Arial" w:hAnsi="Arial" w:ascii="Arial"/>
          <w:sz w:val="20"/>
          <w:szCs w:val="20"/>
        </w:rPr>
      </w:pPr>
    </w:p>
    <w:p w:rsidRDefault="003E0916" w:rsidP="0017096D" w:rsidR="003E0916">
      <w:pPr>
        <w:rPr>
          <w:rFonts w:cs="Arial" w:hAnsi="Arial" w:ascii="Arial"/>
          <w:sz w:val="20"/>
          <w:szCs w:val="20"/>
        </w:rPr>
      </w:pPr>
    </w:p>
    <w:p w:rsidRDefault="003E0916" w:rsidP="0017096D" w:rsidR="003E0916" w:rsidRPr="00A56F63">
      <w:pPr>
        <w:rPr>
          <w:rFonts w:cs="Arial" w:hAnsi="Arial" w:ascii="Arial"/>
          <w:sz w:val="20"/>
          <w:szCs w:val="20"/>
        </w:rPr>
      </w:pPr>
    </w:p>
    <w:p w:rsidRDefault="00C85F3D" w:rsidP="00C85F3D" w:rsidR="00C85F3D">
      <w:pPr>
        <w:spacing w:after="0"/>
      </w:pPr>
      <w:r>
        <w:lastRenderedPageBreak/>
        <w:t xml:space="preserve">FLEET rent a car d.o.o.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 broj: 3 St-3141/18</w:t>
      </w:r>
    </w:p>
    <w:p w:rsidRDefault="00C85F3D" w:rsidP="00C85F3D" w:rsidR="00C85F3D">
      <w:pPr>
        <w:spacing w:after="0"/>
      </w:pPr>
      <w:r>
        <w:t>Zagreb, Andrije Hebranga 32</w:t>
      </w:r>
    </w:p>
    <w:p w:rsidRDefault="00C85F3D" w:rsidP="00C85F3D" w:rsidR="00C85F3D">
      <w:pPr>
        <w:spacing w:after="0"/>
      </w:pPr>
      <w:r>
        <w:t xml:space="preserve"> OIB: 59504443231</w:t>
      </w:r>
    </w:p>
    <w:p w:rsidRDefault="003C1F74" w:rsidP="003C1F74" w:rsidR="003C1F74">
      <w:pPr>
        <w:ind w:hanging="3540" w:left="3540"/>
        <w:rPr>
          <w:rFonts w:cs="Arial" w:eastAsia="Times New Roman" w:hAnsi="Arial" w:ascii="Arial"/>
          <w:sz w:val="16"/>
          <w:szCs w:val="16"/>
        </w:rPr>
      </w:pP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  <w:t xml:space="preserve">         </w:t>
      </w:r>
      <w:r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>
        <w:rPr>
          <w:rFonts w:cs="Arial" w:eastAsia="Times New Roman" w:hAnsi="Arial" w:ascii="Arial"/>
          <w:sz w:val="16"/>
          <w:szCs w:val="16"/>
        </w:rPr>
        <w:t xml:space="preserve">        </w:t>
      </w:r>
    </w:p>
    <w:p w:rsidRDefault="003C1F74" w:rsidP="003C1F74" w:rsidR="003C1F74" w:rsidRPr="00347CCB">
      <w:pPr>
        <w:ind w:firstLine="708" w:left="4956"/>
        <w:rPr>
          <w:rFonts w:cs="Arial" w:hAnsi="Arial" w:ascii="Arial"/>
          <w:b/>
          <w:sz w:val="20"/>
          <w:szCs w:val="20"/>
        </w:rPr>
      </w:pPr>
      <w:r w:rsidRPr="006B6F7A">
        <w:rPr>
          <w:rFonts w:cs="Arial" w:eastAsia="Times New Roman" w:hAnsi="Arial" w:ascii="Arial"/>
          <w:sz w:val="16"/>
          <w:szCs w:val="16"/>
        </w:rPr>
        <w:t xml:space="preserve">  </w:t>
      </w:r>
      <w:r w:rsidR="00295C8A">
        <w:rPr>
          <w:rFonts w:cs="Arial" w:hAnsi="Arial" w:ascii="Arial"/>
          <w:b/>
          <w:sz w:val="20"/>
          <w:szCs w:val="20"/>
        </w:rPr>
        <w:t>II.</w:t>
      </w:r>
      <w:r w:rsidRPr="00347CCB">
        <w:rPr>
          <w:rFonts w:cs="Arial" w:hAnsi="Arial" w:ascii="Arial"/>
          <w:b/>
          <w:sz w:val="20"/>
          <w:szCs w:val="20"/>
        </w:rPr>
        <w:t xml:space="preserve"> TABLICA RAZLUČNIH PRAVA</w:t>
      </w:r>
    </w:p>
    <w:p w:rsidRDefault="003E0916" w:rsidP="003C1F74" w:rsidR="003C1F74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 </w:t>
      </w:r>
      <w:r w:rsidR="003C1F74">
        <w:rPr>
          <w:rFonts w:cs="Arial" w:hAnsi="Arial" w:ascii="Arial"/>
          <w:sz w:val="20"/>
          <w:szCs w:val="20"/>
        </w:rPr>
        <w:t>Na po</w:t>
      </w:r>
      <w:r w:rsidR="003C1F74" w:rsidRPr="00347CCB">
        <w:rPr>
          <w:rFonts w:cs="Arial" w:hAnsi="Arial" w:ascii="Arial"/>
          <w:sz w:val="20"/>
          <w:szCs w:val="20"/>
        </w:rPr>
        <w:t xml:space="preserve">kretninama </w:t>
      </w:r>
      <w:r w:rsidRPr="003E0916">
        <w:rPr>
          <w:rFonts w:cs="Arial" w:hAnsi="Arial" w:ascii="Arial"/>
          <w:b/>
          <w:sz w:val="20"/>
          <w:szCs w:val="20"/>
        </w:rPr>
        <w:t xml:space="preserve"> nema</w:t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3C1F74" w:rsidP="003C1F74" w:rsidR="003C1F74">
      <w:pPr>
        <w:spacing w:after="0"/>
        <w:rPr>
          <w:rFonts w:cs="Arial" w:hAnsi="Arial" w:ascii="Arial"/>
          <w:sz w:val="20"/>
          <w:szCs w:val="20"/>
        </w:rPr>
      </w:pPr>
    </w:p>
    <w:p w:rsidRDefault="003C1F74" w:rsidP="003C1F74" w:rsidR="003C1F74" w:rsidRPr="00347CCB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 xml:space="preserve">                              </w:t>
      </w:r>
      <w:r w:rsidR="003E0916">
        <w:rPr>
          <w:rFonts w:cs="Arial" w:hAnsi="Arial" w:ascii="Arial"/>
          <w:sz w:val="18"/>
          <w:szCs w:val="18"/>
        </w:rPr>
        <w:t xml:space="preserve">       </w:t>
      </w:r>
      <w:r>
        <w:rPr>
          <w:rFonts w:cs="Arial" w:hAnsi="Arial" w:ascii="Arial"/>
          <w:sz w:val="18"/>
          <w:szCs w:val="18"/>
        </w:rPr>
        <w:t xml:space="preserve">       </w:t>
      </w:r>
      <w:r w:rsidR="001A36F4">
        <w:rPr>
          <w:rFonts w:cs="Arial" w:hAnsi="Arial" w:ascii="Arial"/>
          <w:b/>
          <w:sz w:val="20"/>
          <w:szCs w:val="20"/>
        </w:rPr>
        <w:t>III</w:t>
      </w:r>
      <w:r w:rsidR="00295C8A">
        <w:rPr>
          <w:rFonts w:cs="Arial" w:hAnsi="Arial" w:ascii="Arial"/>
          <w:b/>
          <w:sz w:val="20"/>
          <w:szCs w:val="20"/>
        </w:rPr>
        <w:t>.</w:t>
      </w:r>
      <w:r w:rsidRPr="00347CCB">
        <w:rPr>
          <w:rFonts w:cs="Arial" w:hAnsi="Arial" w:ascii="Arial"/>
          <w:b/>
          <w:sz w:val="20"/>
          <w:szCs w:val="20"/>
        </w:rPr>
        <w:t xml:space="preserve"> TABLICA RAZLUČNIH PRAVA</w:t>
      </w:r>
    </w:p>
    <w:p w:rsidRDefault="00A75BD6" w:rsidP="003C1F74" w:rsidR="003C1F74" w:rsidRPr="00C35677">
      <w:pPr>
        <w:jc w:val="center"/>
        <w:rPr>
          <w:rFonts w:cs="Arial" w:hAnsi="Arial" w:ascii="Arial"/>
          <w:sz w:val="16"/>
          <w:szCs w:val="16"/>
        </w:rPr>
      </w:pPr>
      <w:r>
        <w:rPr>
          <w:rFonts w:cs="Arial" w:hAnsi="Arial" w:ascii="Arial"/>
          <w:sz w:val="20"/>
          <w:szCs w:val="20"/>
        </w:rPr>
        <w:t xml:space="preserve">         </w:t>
      </w:r>
      <w:r w:rsidR="003C1F74">
        <w:rPr>
          <w:rFonts w:cs="Arial" w:hAnsi="Arial" w:ascii="Arial"/>
          <w:sz w:val="20"/>
          <w:szCs w:val="20"/>
        </w:rPr>
        <w:t>Na n</w:t>
      </w:r>
      <w:r w:rsidR="003C1F74" w:rsidRPr="00347CCB">
        <w:rPr>
          <w:rFonts w:cs="Arial" w:hAnsi="Arial" w:ascii="Arial"/>
          <w:sz w:val="20"/>
          <w:szCs w:val="20"/>
        </w:rPr>
        <w:t xml:space="preserve">ekretninama </w:t>
      </w:r>
      <w:r w:rsidR="003E0916" w:rsidRPr="003E0916">
        <w:rPr>
          <w:rFonts w:cs="Arial" w:hAnsi="Arial" w:ascii="Arial"/>
          <w:b/>
          <w:sz w:val="20"/>
          <w:szCs w:val="20"/>
        </w:rPr>
        <w:t>nema</w:t>
      </w:r>
      <w:r w:rsidR="003C1F74">
        <w:rPr>
          <w:rFonts w:cs="Arial" w:hAnsi="Arial" w:ascii="Arial"/>
          <w:sz w:val="20"/>
          <w:szCs w:val="20"/>
        </w:rPr>
        <w:tab/>
        <w:t xml:space="preserve">                                                                        </w:t>
      </w:r>
    </w:p>
    <w:p w:rsidRDefault="003E0916" w:rsidP="00851143" w:rsidR="003E0916">
      <w:pPr>
        <w:spacing w:after="0"/>
      </w:pPr>
    </w:p>
    <w:p w:rsidRDefault="003E0916" w:rsidP="00851143" w:rsidR="003E0916">
      <w:pPr>
        <w:spacing w:after="0"/>
      </w:pPr>
    </w:p>
    <w:p w:rsidRDefault="00295C8A" w:rsidP="00E97AF1" w:rsidR="00E97AF1" w:rsidRPr="002F79BC">
      <w:pPr>
        <w:jc w:val="center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  </w:t>
      </w:r>
      <w:r w:rsidR="001A36F4">
        <w:rPr>
          <w:rFonts w:cs="Arial" w:hAnsi="Arial" w:ascii="Arial"/>
          <w:b/>
          <w:sz w:val="20"/>
          <w:szCs w:val="20"/>
        </w:rPr>
        <w:t>I</w:t>
      </w:r>
      <w:r>
        <w:rPr>
          <w:rFonts w:cs="Arial" w:hAnsi="Arial" w:ascii="Arial"/>
          <w:b/>
          <w:sz w:val="20"/>
          <w:szCs w:val="20"/>
        </w:rPr>
        <w:t>V</w:t>
      </w:r>
      <w:r w:rsidR="00E97AF1" w:rsidRPr="002F79BC">
        <w:rPr>
          <w:rFonts w:cs="Arial" w:hAnsi="Arial" w:ascii="Arial"/>
          <w:b/>
          <w:sz w:val="20"/>
          <w:szCs w:val="20"/>
        </w:rPr>
        <w:t>. TABLICA IZLUČNIH PRAVA</w:t>
      </w:r>
    </w:p>
    <w:p w:rsidRDefault="00E97AF1" w:rsidP="00E97AF1" w:rsidR="00E97AF1" w:rsidRPr="002F79BC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 pokretninama </w:t>
      </w:r>
    </w:p>
    <w:p w:rsidRDefault="00E97AF1" w:rsidP="00E97AF1" w:rsidR="00E97AF1" w:rsidRPr="002F79BC">
      <w:pPr>
        <w:jc w:val="center"/>
        <w:rPr>
          <w:rFonts w:cs="Arial" w:hAnsi="Arial" w:ascii="Arial"/>
          <w:sz w:val="20"/>
          <w:szCs w:val="20"/>
        </w:rPr>
      </w:pPr>
    </w:p>
    <w:tbl>
      <w:tblPr>
        <w:tblW w:type="pct" w:w="4625"/>
        <w:jc w:val="center"/>
        <w:tblInd w:type="dxa" w:w="-8737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937"/>
        <w:gridCol w:w="2989"/>
        <w:gridCol w:w="1771"/>
        <w:gridCol w:w="1500"/>
        <w:gridCol w:w="3071"/>
        <w:gridCol w:w="2886"/>
      </w:tblGrid>
      <w:tr w:rsidTr="00A75BD6" w:rsidR="00E97AF1" w:rsidRPr="00347CCB">
        <w:trPr>
          <w:trHeight w:val="1229"/>
          <w:jc w:val="center"/>
        </w:trPr>
        <w:tc>
          <w:tcPr>
            <w:tcW w:type="dxa" w:w="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97AF1" w:rsidP="00A75BD6" w:rsidR="00E97AF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Rb / Broj prijave </w:t>
            </w:r>
          </w:p>
          <w:p w:rsidRDefault="00E97AF1" w:rsidP="00A75BD6" w:rsidR="00E97AF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97AF1" w:rsidP="00A75BD6" w:rsidR="00E97AF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</w:t>
            </w:r>
            <w:r>
              <w:rPr>
                <w:rFonts w:cs="Arial" w:hAnsi="Arial" w:ascii="Arial"/>
                <w:sz w:val="20"/>
                <w:szCs w:val="20"/>
              </w:rPr>
              <w:t xml:space="preserve">me /  tvrtka ili naziv izlučnog 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97AF1" w:rsidP="00A75BD6" w:rsidR="00E97AF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i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zlučnog vjerovnika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97AF1" w:rsidP="00A75BD6" w:rsidR="00E97AF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Adresa / sjedište i</w:t>
            </w:r>
            <w:r w:rsidRPr="00347CCB">
              <w:rPr>
                <w:rFonts w:cs="Arial" w:hAnsi="Arial" w:ascii="Arial"/>
                <w:sz w:val="20"/>
                <w:szCs w:val="20"/>
              </w:rPr>
              <w:t>zlučnog vjerovnika</w:t>
            </w:r>
          </w:p>
        </w:tc>
        <w:tc>
          <w:tcPr>
            <w:tcW w:type="dxa" w:w="32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97AF1" w:rsidP="00A75BD6" w:rsidR="00E97AF1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Pravnu osnovu tražbine</w:t>
            </w:r>
          </w:p>
          <w:p w:rsidRDefault="00E97AF1" w:rsidP="00A75BD6" w:rsidR="00E97AF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izlučnog prava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97AF1" w:rsidP="00A75BD6" w:rsidR="00E97AF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</w:t>
            </w:r>
            <w:r>
              <w:rPr>
                <w:rFonts w:cs="Arial" w:hAnsi="Arial" w:ascii="Arial"/>
                <w:sz w:val="20"/>
                <w:szCs w:val="20"/>
              </w:rPr>
              <w:t>ovine na koji se odnosi izlučno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pravo</w:t>
            </w:r>
          </w:p>
        </w:tc>
      </w:tr>
      <w:tr w:rsidTr="00A75BD6" w:rsidR="00E97AF1" w:rsidRPr="00347CCB">
        <w:trPr>
          <w:trHeight w:val="1160"/>
          <w:jc w:val="center"/>
        </w:trPr>
        <w:tc>
          <w:tcPr>
            <w:tcW w:type="dxa" w:w="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97AF1" w:rsidP="00A75BD6" w:rsidR="00E97AF1" w:rsidRPr="00347CC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1/</w:t>
            </w:r>
            <w:r w:rsidR="00C47119">
              <w:rPr>
                <w:rFonts w:cs="Arial" w:hAnsi="Arial" w:ascii="Arial"/>
                <w:sz w:val="20"/>
                <w:szCs w:val="20"/>
              </w:rPr>
              <w:t>52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97AF1" w:rsidP="00E97AF1" w:rsidR="00E97AF1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UNICREDIT LEASING CROATIA d.o.o. 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97AF1" w:rsidP="00A75BD6" w:rsidR="00E97AF1" w:rsidRPr="00636050">
            <w:pPr>
              <w:rPr>
                <w:rFonts w:cs="Arial" w:hAnsi="Arial" w:ascii="Arial"/>
                <w:sz w:val="18"/>
                <w:szCs w:val="18"/>
              </w:rPr>
            </w:pPr>
            <w:r w:rsidRPr="00E97AF1">
              <w:rPr>
                <w:rFonts w:cs="Arial" w:hAnsi="Arial" w:ascii="Arial"/>
                <w:sz w:val="18"/>
                <w:szCs w:val="18"/>
              </w:rPr>
              <w:t>18736141210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2172B" w:rsidP="00A75BD6" w:rsidR="00E97AF1" w:rsidRPr="00636050">
            <w:pPr>
              <w:rPr>
                <w:rFonts w:cs="Arial" w:hAnsi="Arial" w:ascii="Arial"/>
                <w:sz w:val="18"/>
                <w:szCs w:val="18"/>
              </w:rPr>
            </w:pPr>
            <w:r w:rsidRPr="00F2172B">
              <w:rPr>
                <w:rFonts w:cs="Arial" w:hAnsi="Arial" w:ascii="Arial"/>
                <w:sz w:val="18"/>
                <w:szCs w:val="18"/>
              </w:rPr>
              <w:t>Zagreb, Heinzelova 33</w:t>
            </w:r>
          </w:p>
        </w:tc>
        <w:tc>
          <w:tcPr>
            <w:tcW w:type="dxa" w:w="32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97AF1" w:rsidP="00A75BD6" w:rsidR="00E97AF1" w:rsidRPr="0060274F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E97AF1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Ugovor o operativnom leasingu broj 76731/18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97AF1" w:rsidP="00A75BD6" w:rsidR="00E97AF1" w:rsidRPr="002B2EF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E97AF1">
              <w:rPr>
                <w:rFonts w:cs="Arial" w:hAnsi="Arial" w:ascii="Arial"/>
                <w:sz w:val="18"/>
                <w:szCs w:val="18"/>
              </w:rPr>
              <w:t>OPEL CORSA 5 door colour edition B 1,4 XEL MT5,broj šasije w0v0Xep6814258890, registarske oznake KA 332ID, godina proizvodnje 2018.</w:t>
            </w:r>
          </w:p>
        </w:tc>
      </w:tr>
    </w:tbl>
    <w:p w:rsidRDefault="00E97AF1" w:rsidP="00E97AF1" w:rsidR="00E97AF1">
      <w:pPr>
        <w:rPr>
          <w:rFonts w:cs="Arial" w:hAnsi="Arial" w:ascii="Arial"/>
          <w:sz w:val="20"/>
          <w:szCs w:val="20"/>
        </w:rPr>
      </w:pPr>
    </w:p>
    <w:p w:rsidRDefault="00E97AF1" w:rsidP="00E97AF1" w:rsidR="00E97AF1">
      <w:pPr>
        <w:rPr>
          <w:rFonts w:cs="Arial" w:hAnsi="Arial" w:ascii="Arial"/>
          <w:sz w:val="20"/>
          <w:szCs w:val="20"/>
        </w:rPr>
      </w:pPr>
      <w:r w:rsidRPr="003051F3">
        <w:rPr>
          <w:rFonts w:cs="Arial" w:hAnsi="Arial" w:ascii="Arial"/>
          <w:sz w:val="20"/>
          <w:szCs w:val="20"/>
        </w:rPr>
        <w:t>Napomena uz tablicu prijavljenih izlučnih prava:</w:t>
      </w:r>
      <w:r w:rsidR="00C47119">
        <w:rPr>
          <w:rFonts w:cs="Arial" w:hAnsi="Arial" w:ascii="Arial"/>
          <w:sz w:val="20"/>
          <w:szCs w:val="20"/>
        </w:rPr>
        <w:t xml:space="preserve">vjerovnik </w:t>
      </w:r>
      <w:r w:rsidRPr="003051F3">
        <w:rPr>
          <w:rFonts w:cs="Arial" w:hAnsi="Arial" w:ascii="Arial"/>
          <w:sz w:val="20"/>
          <w:szCs w:val="20"/>
        </w:rPr>
        <w:t xml:space="preserve"> </w:t>
      </w:r>
      <w:r w:rsidR="00C47119" w:rsidRPr="00C47119">
        <w:rPr>
          <w:rFonts w:cs="Arial" w:hAnsi="Arial" w:ascii="Arial"/>
          <w:sz w:val="20"/>
          <w:szCs w:val="20"/>
        </w:rPr>
        <w:t>UNICREDIT LEASING CROATIA d.o.o.</w:t>
      </w:r>
      <w:r w:rsidR="00C47119">
        <w:rPr>
          <w:rFonts w:cs="Arial" w:hAnsi="Arial" w:ascii="Arial"/>
          <w:sz w:val="20"/>
          <w:szCs w:val="20"/>
        </w:rPr>
        <w:t xml:space="preserve"> navodi u obavijesti o izlučnom pravu da u slučaju </w:t>
      </w:r>
      <w:r w:rsidR="00B373EB">
        <w:rPr>
          <w:rFonts w:cs="Arial" w:hAnsi="Arial" w:ascii="Arial"/>
          <w:sz w:val="20"/>
          <w:szCs w:val="20"/>
        </w:rPr>
        <w:t xml:space="preserve">da se </w:t>
      </w:r>
    </w:p>
    <w:p w:rsidRDefault="00B373EB" w:rsidP="00E97AF1" w:rsidR="00B373EB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predmet izlučnog zahtjeva ne izdvoji iz stečajne mase vjerovnik traži naknadu štete. </w:t>
      </w:r>
    </w:p>
    <w:p w:rsidRDefault="00BE400D" w:rsidP="00B00152" w:rsidR="00851143" w:rsidRPr="00507513">
      <w:r w:rsidRPr="00507513">
        <w:rPr>
          <w:rFonts w:cs="Arial" w:hAnsi="Arial" w:ascii="Arial"/>
          <w:sz w:val="20"/>
          <w:szCs w:val="20"/>
        </w:rPr>
        <w:t>Ste</w:t>
      </w:r>
      <w:r w:rsidR="00B00152" w:rsidRPr="00507513">
        <w:rPr>
          <w:rFonts w:cs="Arial" w:hAnsi="Arial" w:ascii="Arial"/>
          <w:sz w:val="20"/>
          <w:szCs w:val="20"/>
        </w:rPr>
        <w:t>čajna upraviteljica nije</w:t>
      </w:r>
      <w:r w:rsidR="00507513" w:rsidRPr="00507513">
        <w:rPr>
          <w:rFonts w:cs="Arial" w:hAnsi="Arial" w:ascii="Arial"/>
          <w:sz w:val="20"/>
          <w:szCs w:val="20"/>
        </w:rPr>
        <w:t xml:space="preserve"> u posjedu predmetnog vozila niti ima saznanja gdje se isto nalazi.</w:t>
      </w:r>
    </w:p>
    <w:p w:rsidRDefault="006A2A44" w:rsidP="00E97AF1" w:rsidR="006A2A44">
      <w:pPr>
        <w:ind w:firstLine="708" w:left="4248"/>
      </w:pPr>
    </w:p>
    <w:p w:rsidRDefault="006A2A44" w:rsidP="00E97AF1" w:rsidR="006A2A44" w:rsidRPr="00985E9D">
      <w:pPr>
        <w:ind w:firstLine="708" w:left="4248"/>
        <w:rPr>
          <w:rFonts w:cs="Arial" w:hAnsi="Arial" w:ascii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7513">
        <w:tab/>
      </w:r>
      <w:r w:rsidRPr="00985E9D">
        <w:rPr>
          <w:rFonts w:cs="Arial" w:hAnsi="Arial" w:ascii="Arial"/>
        </w:rPr>
        <w:t>Stečajna upraviteljica</w:t>
      </w:r>
      <w:r w:rsidR="00507513">
        <w:rPr>
          <w:rFonts w:cs="Arial" w:hAnsi="Arial" w:ascii="Arial"/>
        </w:rPr>
        <w:t>:</w:t>
      </w:r>
    </w:p>
    <w:p w:rsidRDefault="006A2A44" w:rsidP="00E97AF1" w:rsidR="006A2A44" w:rsidRPr="00985E9D">
      <w:pPr>
        <w:ind w:firstLine="708" w:left="4248"/>
        <w:rPr>
          <w:rFonts w:cs="Arial" w:hAnsi="Arial" w:ascii="Arial"/>
        </w:rPr>
      </w:pPr>
      <w:r w:rsidRPr="00985E9D">
        <w:rPr>
          <w:rFonts w:cs="Arial" w:hAnsi="Arial" w:ascii="Arial"/>
        </w:rPr>
        <w:tab/>
      </w:r>
      <w:r w:rsidRPr="00985E9D">
        <w:rPr>
          <w:rFonts w:cs="Arial" w:hAnsi="Arial" w:ascii="Arial"/>
        </w:rPr>
        <w:tab/>
      </w:r>
      <w:r w:rsidRPr="00985E9D">
        <w:rPr>
          <w:rFonts w:cs="Arial" w:hAnsi="Arial" w:ascii="Arial"/>
        </w:rPr>
        <w:tab/>
      </w:r>
      <w:r w:rsidRPr="00985E9D">
        <w:rPr>
          <w:rFonts w:cs="Arial" w:hAnsi="Arial" w:ascii="Arial"/>
        </w:rPr>
        <w:tab/>
      </w:r>
      <w:r w:rsidRPr="00985E9D">
        <w:rPr>
          <w:rFonts w:cs="Arial" w:hAnsi="Arial" w:ascii="Arial"/>
        </w:rPr>
        <w:tab/>
      </w:r>
      <w:r w:rsidRPr="00985E9D">
        <w:rPr>
          <w:rFonts w:cs="Arial" w:hAnsi="Arial" w:ascii="Arial"/>
        </w:rPr>
        <w:tab/>
      </w:r>
      <w:r w:rsidRPr="00985E9D">
        <w:rPr>
          <w:rFonts w:cs="Arial" w:hAnsi="Arial" w:ascii="Arial"/>
        </w:rPr>
        <w:tab/>
      </w:r>
      <w:r w:rsidR="00985E9D">
        <w:rPr>
          <w:rFonts w:cs="Arial" w:hAnsi="Arial" w:ascii="Arial"/>
        </w:rPr>
        <w:t xml:space="preserve">      </w:t>
      </w:r>
      <w:r w:rsidR="00507513">
        <w:rPr>
          <w:rFonts w:cs="Arial" w:hAnsi="Arial" w:ascii="Arial"/>
        </w:rPr>
        <w:tab/>
      </w:r>
      <w:r w:rsidRPr="00985E9D">
        <w:rPr>
          <w:rFonts w:cs="Arial" w:hAnsi="Arial" w:ascii="Arial"/>
        </w:rPr>
        <w:t>Iva Petanjek</w:t>
      </w:r>
      <w:r w:rsidR="00507513">
        <w:rPr>
          <w:rFonts w:cs="Arial" w:hAnsi="Arial" w:ascii="Arial"/>
        </w:rPr>
        <w:t>, dip.oec</w:t>
      </w:r>
      <w:r w:rsidRPr="00985E9D">
        <w:rPr>
          <w:rFonts w:cs="Arial" w:hAnsi="Arial" w:ascii="Arial"/>
        </w:rPr>
        <w:t xml:space="preserve"> </w:t>
      </w:r>
    </w:p>
    <w:sectPr w:rsidSect="005711AC" w:rsidR="006A2A44" w:rsidRPr="00985E9D">
      <w:foot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AD5" w:rsidP="00295C8A" w:rsidR="00966AD5">
      <w:pPr>
        <w:spacing w:after="0"/>
      </w:pPr>
      <w:r>
        <w:separator/>
      </w:r>
    </w:p>
  </w:endnote>
  <w:endnote w:id="0" w:type="continuationSeparator">
    <w:p w:rsidRDefault="00966AD5" w:rsidP="00295C8A" w:rsidR="00966A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513" w:rsidR="0050751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34FD6">
      <w:rPr>
        <w:noProof/>
      </w:rPr>
      <w:t>16</w:t>
    </w:r>
    <w:r>
      <w:fldChar w:fldCharType="end"/>
    </w:r>
  </w:p>
  <w:p w:rsidRDefault="00507513" w:rsidR="005075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AD5" w:rsidP="00295C8A" w:rsidR="00966AD5">
      <w:pPr>
        <w:spacing w:after="0"/>
      </w:pPr>
      <w:r>
        <w:separator/>
      </w:r>
    </w:p>
  </w:footnote>
  <w:footnote w:id="0" w:type="continuationSeparator">
    <w:p w:rsidRDefault="00966AD5" w:rsidP="00295C8A" w:rsidR="00966AD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11AC"/>
    <w:rsid w:val="00017179"/>
    <w:rsid w:val="00024311"/>
    <w:rsid w:val="000501E5"/>
    <w:rsid w:val="000729F1"/>
    <w:rsid w:val="00091DFA"/>
    <w:rsid w:val="00094AFB"/>
    <w:rsid w:val="000A6137"/>
    <w:rsid w:val="000E2F10"/>
    <w:rsid w:val="00107B50"/>
    <w:rsid w:val="0017096D"/>
    <w:rsid w:val="001728B2"/>
    <w:rsid w:val="00196303"/>
    <w:rsid w:val="001A329A"/>
    <w:rsid w:val="001A36F4"/>
    <w:rsid w:val="002241A5"/>
    <w:rsid w:val="00246D2D"/>
    <w:rsid w:val="00267595"/>
    <w:rsid w:val="0029525A"/>
    <w:rsid w:val="00295C8A"/>
    <w:rsid w:val="002A5F82"/>
    <w:rsid w:val="002F2B2F"/>
    <w:rsid w:val="0030563D"/>
    <w:rsid w:val="00330943"/>
    <w:rsid w:val="00334FD6"/>
    <w:rsid w:val="0035294B"/>
    <w:rsid w:val="00361FE5"/>
    <w:rsid w:val="0036387F"/>
    <w:rsid w:val="003643A3"/>
    <w:rsid w:val="003841CF"/>
    <w:rsid w:val="00391564"/>
    <w:rsid w:val="003C1F74"/>
    <w:rsid w:val="003E0916"/>
    <w:rsid w:val="00403A84"/>
    <w:rsid w:val="00437971"/>
    <w:rsid w:val="00462E6A"/>
    <w:rsid w:val="004673F5"/>
    <w:rsid w:val="004936A5"/>
    <w:rsid w:val="004A0AAD"/>
    <w:rsid w:val="004A27DF"/>
    <w:rsid w:val="004B1842"/>
    <w:rsid w:val="004B5881"/>
    <w:rsid w:val="004E149E"/>
    <w:rsid w:val="00507513"/>
    <w:rsid w:val="0052075E"/>
    <w:rsid w:val="00534520"/>
    <w:rsid w:val="00551ED6"/>
    <w:rsid w:val="005565E0"/>
    <w:rsid w:val="005711AC"/>
    <w:rsid w:val="0057407F"/>
    <w:rsid w:val="00591545"/>
    <w:rsid w:val="005D5BC4"/>
    <w:rsid w:val="005D5DAF"/>
    <w:rsid w:val="005E0980"/>
    <w:rsid w:val="005F2F24"/>
    <w:rsid w:val="005F712B"/>
    <w:rsid w:val="006041E8"/>
    <w:rsid w:val="00625235"/>
    <w:rsid w:val="00633E84"/>
    <w:rsid w:val="00635A96"/>
    <w:rsid w:val="00636E2B"/>
    <w:rsid w:val="00652EE0"/>
    <w:rsid w:val="006A2A44"/>
    <w:rsid w:val="006A2E35"/>
    <w:rsid w:val="006A3FA0"/>
    <w:rsid w:val="006A4452"/>
    <w:rsid w:val="006A64B2"/>
    <w:rsid w:val="006C19A1"/>
    <w:rsid w:val="006C2A37"/>
    <w:rsid w:val="006C61AA"/>
    <w:rsid w:val="006D12CD"/>
    <w:rsid w:val="006D6321"/>
    <w:rsid w:val="007353CB"/>
    <w:rsid w:val="00746A57"/>
    <w:rsid w:val="00794E19"/>
    <w:rsid w:val="007A10CC"/>
    <w:rsid w:val="007B4DC9"/>
    <w:rsid w:val="007F7C4E"/>
    <w:rsid w:val="00824EDD"/>
    <w:rsid w:val="008366E8"/>
    <w:rsid w:val="00846B28"/>
    <w:rsid w:val="00850B6E"/>
    <w:rsid w:val="00851143"/>
    <w:rsid w:val="00857ADD"/>
    <w:rsid w:val="008B5383"/>
    <w:rsid w:val="008B55A0"/>
    <w:rsid w:val="008C61FB"/>
    <w:rsid w:val="00904E31"/>
    <w:rsid w:val="00945861"/>
    <w:rsid w:val="0095002B"/>
    <w:rsid w:val="00966AD5"/>
    <w:rsid w:val="00971402"/>
    <w:rsid w:val="00973438"/>
    <w:rsid w:val="00985E9D"/>
    <w:rsid w:val="009C56FD"/>
    <w:rsid w:val="009D42DE"/>
    <w:rsid w:val="009D4F85"/>
    <w:rsid w:val="009D5292"/>
    <w:rsid w:val="00A07408"/>
    <w:rsid w:val="00A51128"/>
    <w:rsid w:val="00A653E7"/>
    <w:rsid w:val="00A75BD6"/>
    <w:rsid w:val="00A944F5"/>
    <w:rsid w:val="00AB0E27"/>
    <w:rsid w:val="00AB1394"/>
    <w:rsid w:val="00AC0B89"/>
    <w:rsid w:val="00AD2FAA"/>
    <w:rsid w:val="00AD6F33"/>
    <w:rsid w:val="00B00152"/>
    <w:rsid w:val="00B03570"/>
    <w:rsid w:val="00B07370"/>
    <w:rsid w:val="00B13A1A"/>
    <w:rsid w:val="00B373EB"/>
    <w:rsid w:val="00B54949"/>
    <w:rsid w:val="00B91693"/>
    <w:rsid w:val="00B9317F"/>
    <w:rsid w:val="00B97F14"/>
    <w:rsid w:val="00BA464B"/>
    <w:rsid w:val="00BE400D"/>
    <w:rsid w:val="00BE4D38"/>
    <w:rsid w:val="00BF5449"/>
    <w:rsid w:val="00C27B50"/>
    <w:rsid w:val="00C40F4A"/>
    <w:rsid w:val="00C47119"/>
    <w:rsid w:val="00C85F3D"/>
    <w:rsid w:val="00C907F4"/>
    <w:rsid w:val="00CB200C"/>
    <w:rsid w:val="00CB361C"/>
    <w:rsid w:val="00D01149"/>
    <w:rsid w:val="00D252AD"/>
    <w:rsid w:val="00D437A8"/>
    <w:rsid w:val="00D639BA"/>
    <w:rsid w:val="00D8567D"/>
    <w:rsid w:val="00D94089"/>
    <w:rsid w:val="00D9432A"/>
    <w:rsid w:val="00D9545F"/>
    <w:rsid w:val="00DC497D"/>
    <w:rsid w:val="00DD1AB1"/>
    <w:rsid w:val="00DE575B"/>
    <w:rsid w:val="00DF2A78"/>
    <w:rsid w:val="00E22338"/>
    <w:rsid w:val="00E371AE"/>
    <w:rsid w:val="00E44DA2"/>
    <w:rsid w:val="00E609FC"/>
    <w:rsid w:val="00E65B50"/>
    <w:rsid w:val="00E74D15"/>
    <w:rsid w:val="00E97AF1"/>
    <w:rsid w:val="00E97E00"/>
    <w:rsid w:val="00EC2B73"/>
    <w:rsid w:val="00ED7548"/>
    <w:rsid w:val="00F0114F"/>
    <w:rsid w:val="00F1606A"/>
    <w:rsid w:val="00F2172B"/>
    <w:rsid w:val="00F303A7"/>
    <w:rsid w:val="00F40DA4"/>
    <w:rsid w:val="00FB3687"/>
    <w:rsid w:val="00FE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11AC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11AC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customStyle="true" w:styleId="Default" w:type="paragraph">
    <w:name w:val="Default"/>
    <w:rsid w:val="00196303"/>
    <w:pPr>
      <w:autoSpaceDE w:val="false"/>
      <w:autoSpaceDN w:val="false"/>
      <w:adjustRightInd w:val="false"/>
    </w:pPr>
    <w:rPr>
      <w:rFonts w:hAnsi="Times New Roman" w:ascii="Times New Roman"/>
      <w:color w:val="00000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295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95C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95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95C8A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4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FD6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FD6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FD6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FD6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11AC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11AC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customStyle="1" w:styleId="Default" w:type="paragraph">
    <w:name w:val="Default"/>
    <w:rsid w:val="001963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295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95C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95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95C8A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4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FD6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FD6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FD6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FD6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AA660-F4A9-4FE3-8E91-6878D7E90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16</properties:Pages>
  <properties:Words>3049</properties:Words>
  <properties:Characters>18622</properties:Characters>
  <properties:Lines>1747</properties:Lines>
  <properties:Paragraphs>1020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2019-05-13T06:05:00Z</dcterms:created>
  <dc:creator>Darko</dc:creator>
  <cp:lastModifiedBy>Kristina Švajger</cp:lastModifiedBy>
  <cp:lastPrinted>2019-05-12T15:17:00Z</cp:lastPrinted>
  <dcterms:modified xmlns:xsi="http://www.w3.org/2001/XMLSchema-instance" xsi:type="dcterms:W3CDTF">2019-05-13T06:08:00Z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(tablica stečajnog upravitelja, 13. 5.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