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c65a" w14:paraId="0cec65a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317445">
        <w:t>4377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317445">
        <w:t>AUTO AUKCIJE d.o.o. OIB:16133974923, Dankovečka ulica 21, Zagreb</w:t>
      </w:r>
      <w:r w:rsidR="002A3ED2">
        <w:t>,</w:t>
      </w:r>
      <w:r w:rsidRPr="001F7DF5">
        <w:t xml:space="preserve">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317445" w:rsidRPr="00317445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17445" w:rsidRPr="00317445">
        <w:rPr>
          <w:rFonts w:hAnsi="Times New Roman" w:ascii="Times New Roman"/>
        </w:rPr>
        <w:t>AUTO AUKCIJE d.o.o. OIB:16133974923, Dankovečka ulica 21, Zagreb,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>
        <w:rPr>
          <w:rFonts w:hAnsi="Times New Roman" w:ascii="Times New Roman"/>
          <w:szCs w:val="24"/>
        </w:rPr>
        <w:t xml:space="preserve">. godine u </w:t>
      </w:r>
      <w:r w:rsidR="002A3ED2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 sati i </w:t>
      </w:r>
      <w:r w:rsidR="00317445">
        <w:rPr>
          <w:rFonts w:hAnsi="Times New Roman" w:ascii="Times New Roman"/>
          <w:szCs w:val="24"/>
        </w:rPr>
        <w:t>40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317445">
        <w:rPr>
          <w:rFonts w:hAnsi="Times New Roman" w:ascii="Times New Roman"/>
          <w:szCs w:val="24"/>
        </w:rPr>
        <w:t>Ivan Gjurašić OIB:66025260916, Petrinjska 28, Zagreb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2A3ED2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317445">
        <w:t>AUTO AUKCIJE d.o.o. OIB:16133974923, Dankovečka ulica 21, Zagreb,</w:t>
      </w:r>
    </w:p>
    <w:p w:rsidRDefault="00317445" w:rsidP="00BE5BDA" w:rsidR="00317445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BC4D48">
        <w:t>2</w:t>
      </w:r>
      <w:r w:rsidR="00317445">
        <w:t>7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5910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317445">
      <w:t>4377</w:t>
    </w:r>
    <w:r w:rsidR="008458AF">
      <w:t>/2015.</w:t>
    </w:r>
  </w:p>
  <w:p w:rsidRDefault="003E5910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317445"/>
    <w:rsid w:val="003245C6"/>
    <w:rsid w:val="003609F8"/>
    <w:rsid w:val="00372AAE"/>
    <w:rsid w:val="003D692E"/>
    <w:rsid w:val="003E3507"/>
    <w:rsid w:val="003E5910"/>
    <w:rsid w:val="00400844"/>
    <w:rsid w:val="00426BAD"/>
    <w:rsid w:val="005173B7"/>
    <w:rsid w:val="00561DA9"/>
    <w:rsid w:val="005820D0"/>
    <w:rsid w:val="005C2E2A"/>
    <w:rsid w:val="00611754"/>
    <w:rsid w:val="006159BE"/>
    <w:rsid w:val="0063095E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5BDA"/>
    <w:rsid w:val="00C00BD5"/>
    <w:rsid w:val="00C67F75"/>
    <w:rsid w:val="00C750ED"/>
    <w:rsid w:val="00C80FF2"/>
    <w:rsid w:val="00C97383"/>
    <w:rsid w:val="00CB6548"/>
    <w:rsid w:val="00E00CB1"/>
    <w:rsid w:val="00E11006"/>
    <w:rsid w:val="00E3117D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E5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9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E5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9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4377</izvorni_sadrzaj>
    <derivirana_varijabla naziv="DomainObject.Predmet.Broj_1">4377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St-4377/2015</izvorni_sadrzaj>
    <derivirana_varijabla naziv="DomainObject.Predmet.OznakaBroj_1">St-4377/2015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AUKCIJE d.o.o.</izvorni_sadrzaj>
    <derivirana_varijabla naziv="DomainObject.Predmet.ProtustrankaFormated_1">  AUTO AUKCIJE d.o.o.</derivirana_varijabla>
  </DomainObject.Predmet.ProtustrankaFormated>
  <DomainObject.Predmet.ProtustrankaFormatedOIB>
    <izvorni_sadrzaj>  AUTO AUKCIJE d.o.o., OIB 16133974923</izvorni_sadrzaj>
    <derivirana_varijabla naziv="DomainObject.Predmet.ProtustrankaFormatedOIB_1">  AUTO AUKCIJE d.o.o., OIB 16133974923</derivirana_varijabla>
  </DomainObject.Predmet.ProtustrankaFormatedOIB>
  <DomainObject.Predmet.ProtustrankaFormatedWithAdress>
    <izvorni_sadrzaj> AUTO AUKCIJE d.o.o., Dankovečka ulica 21, 10000 Zagreb</izvorni_sadrzaj>
    <derivirana_varijabla naziv="DomainObject.Predmet.ProtustrankaFormatedWithAdress_1"> AUTO AUKCIJE d.o.o., Dankovečka ulica 21, 10000 Zagreb</derivirana_varijabla>
  </DomainObject.Predmet.ProtustrankaFormatedWithAdress>
  <DomainObject.Predmet.ProtustrankaFormatedWithAdressOIB>
    <izvorni_sadrzaj> AUTO AUKCIJE d.o.o., OIB 16133974923, Dankovečka ulica 21, 10000 Zagreb</izvorni_sadrzaj>
    <derivirana_varijabla naziv="DomainObject.Predmet.ProtustrankaFormatedWithAdressOIB_1"> AUTO AUKCIJE d.o.o., OIB 16133974923, Dankovečka ulica 21, 10000 Zagreb</derivirana_varijabla>
  </DomainObject.Predmet.ProtustrankaFormatedWithAdressOIB>
  <DomainObject.Predmet.ProtustrankaWithAdress>
    <izvorni_sadrzaj>AUTO AUKCIJE d.o.o. Dankovečka ulica 21, 10000 Zagreb</izvorni_sadrzaj>
    <derivirana_varijabla naziv="DomainObject.Predmet.ProtustrankaWithAdress_1">AUTO AUKCIJE d.o.o. Dankovečka ulica 21, 10000 Zagreb</derivirana_varijabla>
  </DomainObject.Predmet.ProtustrankaWithAdress>
  <DomainObject.Predmet.ProtustrankaWithAdressOIB>
    <izvorni_sadrzaj>AUTO AUKCIJE d.o.o., OIB 16133974923, Dankovečka ulica 21, 10000 Zagreb</izvorni_sadrzaj>
    <derivirana_varijabla naziv="DomainObject.Predmet.ProtustrankaWithAdressOIB_1">AUTO AUKCIJE d.o.o., OIB 16133974923, Dankovečka ulica 21, 10000 Zagreb</derivirana_varijabla>
  </DomainObject.Predmet.ProtustrankaWithAdressOIB>
  <DomainObject.Predmet.ProtustrankaNazivFormated>
    <izvorni_sadrzaj>AUTO AUKCIJE d.o.o.</izvorni_sadrzaj>
    <derivirana_varijabla naziv="DomainObject.Predmet.ProtustrankaNazivFormated_1">AUTO AUKCIJE d.o.o.</derivirana_varijabla>
  </DomainObject.Predmet.ProtustrankaNazivFormated>
  <DomainObject.Predmet.ProtustrankaNazivFormatedOIB>
    <izvorni_sadrzaj>AUTO AUKCIJE d.o.o., OIB 16133974923</izvorni_sadrzaj>
    <derivirana_varijabla naziv="DomainObject.Predmet.ProtustrankaNazivFormatedOIB_1">AUTO AUKCIJE d.o.o., OIB 16133974923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AUKCIJE d.o.o.</item>
    </izvorni_sadrzaj>
    <derivirana_varijabla naziv="DomainObject.Predmet.ProtuStrankaListFormated_1">
      <item>AUTO AUKCIJE d.o.o.</item>
    </derivirana_varijabla>
  </DomainObject.Predmet.ProtuStrankaListFormated>
  <DomainObject.Predmet.ProtuStrankaListFormatedOIB>
    <izvorni_sadrzaj>
      <item>AUTO AUKCIJE d.o.o., OIB 16133974923</item>
    </izvorni_sadrzaj>
    <derivirana_varijabla naziv="DomainObject.Predmet.ProtuStrankaListFormatedOIB_1">
      <item>AUTO AUKCIJE d.o.o., OIB 16133974923</item>
    </derivirana_varijabla>
  </DomainObject.Predmet.ProtuStrankaListFormatedOIB>
  <DomainObject.Predmet.ProtuStrankaListFormatedWithAdress>
    <izvorni_sadrzaj>
      <item>AUTO AUKCIJE d.o.o., Dankovečka ulica 21, 10000 Zagreb</item>
    </izvorni_sadrzaj>
    <derivirana_varijabla naziv="DomainObject.Predmet.ProtuStrankaListFormatedWithAdress_1">
      <item>AUTO AUKCIJE d.o.o., Dankovečka ulica 21, 10000 Zagreb</item>
    </derivirana_varijabla>
  </DomainObject.Predmet.ProtuStrankaListFormatedWithAdress>
  <DomainObject.Predmet.ProtuStrankaListFormatedWithAdressOIB>
    <izvorni_sadrzaj>
      <item>AUTO AUKCIJE d.o.o., OIB 16133974923, Dankovečka ulica 21, 10000 Zagreb</item>
    </izvorni_sadrzaj>
    <derivirana_varijabla naziv="DomainObject.Predmet.ProtuStrankaListFormatedWithAdressOIB_1">
      <item>AUTO AUKCIJE d.o.o., OIB 16133974923, Dankovečka ulica 21, 10000 Zagreb</item>
    </derivirana_varijabla>
  </DomainObject.Predmet.ProtuStrankaListFormatedWithAdressOIB>
  <DomainObject.Predmet.ProtuStrankaListNazivFormated>
    <izvorni_sadrzaj>
      <item>AUTO AUKCIJE d.o.o.</item>
    </izvorni_sadrzaj>
    <derivirana_varijabla naziv="DomainObject.Predmet.ProtuStrankaListNazivFormated_1">
      <item>AUTO AUKCIJE d.o.o.</item>
    </derivirana_varijabla>
  </DomainObject.Predmet.ProtuStrankaListNazivFormated>
  <DomainObject.Predmet.ProtuStrankaListNazivFormatedOIB>
    <izvorni_sadrzaj>
      <item>AUTO AUKCIJE d.o.o., OIB 16133974923</item>
    </izvorni_sadrzaj>
    <derivirana_varijabla naziv="DomainObject.Predmet.ProtuStrankaListNazivFormatedOIB_1">
      <item>AUTO AUKCIJE d.o.o., OIB 16133974923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AUKCIJE d.o.o.</izvorni_sadrzaj>
    <derivirana_varijabla naziv="DomainObject.Predmet.ProtustrankaIDrugi_1">AUTO AUKCIJE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AUKCIJE d.o.o., OIB 16133974923, Dankovečka ulica 21, 10000 Zagreb</izvorni_sadrzaj>
    <derivirana_varijabla naziv="DomainObject.Predmet.ProtustrankaIDrugiAdressOIB_1">AUTO AUKCIJE d.o.o., OIB 16133974923, Dankovečka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AUKCIJE d.o.o.</item>
      <item>FINA Regionalni centar Zagreb</item>
    </izvorni_sadrzaj>
    <derivirana_varijabla naziv="DomainObject.Predmet.SudioniciListNaziv_1">
      <item>AUTO AUKCIJE d.o.o.</item>
      <item>FINA Regionalni centar Zagreb</item>
    </derivirana_varijabla>
  </DomainObject.Predmet.SudioniciListNaziv>
  <DomainObject.Predmet.SudioniciListAdressOIB>
    <izvorni_sadrzaj>
      <item>AUTO AUKCIJE d.o.o., OIB 16133974923, Dankovečka ulica 21,10000 Zagreb</item>
      <item>FINA Regionalni centar Zagreb, OIB 85821130368, Trg svibanjskih žrtava 1995. 1,10000 Zagreb</item>
    </izvorni_sadrzaj>
    <derivirana_varijabla naziv="DomainObject.Predmet.SudioniciListAdressOIB_1">
      <item>AUTO AUKCIJE d.o.o., OIB 16133974923, Dankovečka ulica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16133974923</item>
      <item>, OIB 85821130368</item>
    </izvorni_sadrzaj>
    <derivirana_varijabla naziv="DomainObject.Predmet.SudioniciListNazivOIB_1">
      <item>, OIB 16133974923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1945</properties:Characters>
  <properties:Lines>73</properties:Lines>
  <properties:Paragraphs>27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2016-02-11T13:39:00Z</cp:lastPrinted>
  <dcterms:modified xmlns:xsi="http://www.w3.org/2001/XMLSchema-instance" xsi:type="dcterms:W3CDTF">2016-02-11T13:39:00Z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