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4337" w14:paraId="bd84337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1728">
        <w:t xml:space="preserve"> dužnika SINO j.</w:t>
      </w:r>
      <w:r w:rsidR="00931D35">
        <w:t>d.o.o</w:t>
      </w:r>
      <w:r w:rsidR="00851728">
        <w:t>. iz Pribislavca, Braće Radića 26</w:t>
      </w:r>
      <w:r w:rsidR="00637444">
        <w:t>,</w:t>
      </w:r>
      <w:r w:rsidR="00AF0757">
        <w:t xml:space="preserve"> OIB:</w:t>
      </w:r>
      <w:r w:rsidR="00851728">
        <w:t xml:space="preserve"> </w:t>
      </w:r>
      <w:r w:rsidR="00851728" w:rsidRPr="00851728">
        <w:t>51129562550</w:t>
      </w:r>
      <w:r w:rsidR="00931D35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851728" w:rsidRPr="00851728">
        <w:t xml:space="preserve"> </w:t>
      </w:r>
      <w:r w:rsidR="00851728">
        <w:t xml:space="preserve">SINO j.d.o.o. iz Pribislavca, Braće Radića 26, OIB: </w:t>
      </w:r>
      <w:r w:rsidR="00851728" w:rsidRPr="00851728">
        <w:t>51129562550</w:t>
      </w:r>
      <w:r w:rsidR="009B5681">
        <w:t xml:space="preserve">, </w:t>
      </w:r>
      <w:r w:rsidR="00851728">
        <w:t>iznosi 3.764,31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851728">
        <w:t xml:space="preserve"> Siniša Lesjak, Pribislavec</w:t>
      </w:r>
      <w:r w:rsidR="00684DB9">
        <w:t xml:space="preserve">, </w:t>
      </w:r>
      <w:r w:rsidR="00851728">
        <w:t>Braće Radića 26, OIB: 91652775044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>Iris Hatvalić Nemec</w:t>
      </w:r>
    </w:p>
    <w:sectPr w:rsidSect="004862AF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4EE" w:rsidR="00A204EE">
      <w:r>
        <w:separator/>
      </w:r>
    </w:p>
  </w:endnote>
  <w:endnote w:id="0" w:type="continuationSeparator">
    <w:p w:rsidRDefault="00A204EE" w:rsidR="00A20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4EE" w:rsidR="00A204EE">
      <w:r>
        <w:separator/>
      </w:r>
    </w:p>
  </w:footnote>
  <w:footnote w:id="0" w:type="continuationSeparator">
    <w:p w:rsidRDefault="00A204EE" w:rsidR="00A20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851728">
      <w:t>: 4 St-170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B6F3E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31711"/>
    <w:rsid w:val="0047710E"/>
    <w:rsid w:val="004861BE"/>
    <w:rsid w:val="004862AF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1728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204EE"/>
    <w:rsid w:val="00A9178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7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178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178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178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7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178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178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178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 jednostavno društvo s ograničenom odgovornošću za trgovinu i usluge</izvorni_sadrzaj>
    <derivirana_varijabla naziv="DomainObject.Predmet.ProtustrankaFormated_1">  SINO jednostavno društvo s ograničenom odgovornošću za trgovinu i usluge</derivirana_varijabla>
  </DomainObject.Predmet.ProtustrankaFormated>
  <DomainObject.Predmet.ProtustrankaFormatedOIB>
    <izvorni_sadrzaj>  SINO jednostavno društvo s ograničenom odgovornošću za trgovinu i usluge, OIB 51129562550</izvorni_sadrzaj>
    <derivirana_varijabla naziv="DomainObject.Predmet.ProtustrankaFormatedOIB_1">  SINO jednostavno društvo s ograničenom odgovornošću za trgovinu i usluge, OIB 51129562550</derivirana_varijabla>
  </DomainObject.Predmet.ProtustrankaFormatedOIB>
  <DomainObject.Predmet.ProtustrankaFormatedWithAdress>
    <izvorni_sadrzaj> SINO jednostavno društvo s ograničenom odgovornošću za trgovinu i usluge, Braće Radića 26, 40000 Pribislavec</izvorni_sadrzaj>
    <derivirana_varijabla naziv="DomainObject.Predmet.ProtustrankaFormatedWithAdress_1"> SINO jednostavno društvo s ograničenom odgovornošću za trgovinu i usluge, Braće Radića 26, 40000 Pribislavec</derivirana_varijabla>
  </DomainObject.Predmet.ProtustrankaFormatedWithAdress>
  <DomainObject.Predmet.ProtustrankaFormatedWithAdressOIB>
    <izvorni_sadrzaj> SINO jednostavno društvo s ograničenom odgovornošću za trgovinu i usluge, OIB 51129562550, Braće Radića 26, 40000 Pribislavec</izvorni_sadrzaj>
    <derivirana_varijabla naziv="DomainObject.Predmet.ProtustrankaFormatedWithAdressOIB_1"> SINO jednostavno društvo s ograničenom odgovornošću za trgovinu i usluge, OIB 51129562550, Braće Radića 26, 40000 Pribislavec</derivirana_varijabla>
  </DomainObject.Predmet.ProtustrankaFormatedWithAdressOIB>
  <DomainObject.Predmet.ProtustrankaWithAdress>
    <izvorni_sadrzaj>SINO jednostavno društvo s ograničenom odgovornošću za trgovinu i usluge Braće Radića 26, 40000 Pribislavec</izvorni_sadrzaj>
    <derivirana_varijabla naziv="DomainObject.Predmet.ProtustrankaWithAdress_1">SINO jednostavno društvo s ograničenom odgovornošću za trgovinu i usluge Braće Radića 26, 40000 Pribislavec</derivirana_varijabla>
  </DomainObject.Predmet.ProtustrankaWithAdress>
  <DomainObject.Predmet.ProtustrankaWithAdressOIB>
    <izvorni_sadrzaj>SINO jednostavno društvo s ograničenom odgovornošću za trgovinu i usluge, OIB 51129562550, Braće Radića 26, 40000 Pribislavec</izvorni_sadrzaj>
    <derivirana_varijabla naziv="DomainObject.Predmet.ProtustrankaWithAdressOIB_1">SINO jednostavno društvo s ograničenom odgovornošću za trgovinu i usluge, OIB 51129562550, Braće Radića 26, 40000 Pribislavec</derivirana_varijabla>
  </DomainObject.Predmet.ProtustrankaWithAdressOIB>
  <DomainObject.Predmet.ProtustrankaNazivFormated>
    <izvorni_sadrzaj>SINO jednostavno društvo s ograničenom odgovornošću za trgovinu i usluge</izvorni_sadrzaj>
    <derivirana_varijabla naziv="DomainObject.Predmet.ProtustrankaNazivFormated_1">SINO jednostavno društvo s ograničenom odgovornošću za trgovinu i usluge</derivirana_varijabla>
  </DomainObject.Predmet.ProtustrankaNazivFormated>
  <DomainObject.Predmet.ProtustrankaNazivFormatedOIB>
    <izvorni_sadrzaj>SINO jednostavno društvo s ograničenom odgovornošću za trgovinu i usluge, OIB 51129562550</izvorni_sadrzaj>
    <derivirana_varijabla naziv="DomainObject.Predmet.ProtustrankaNazivFormatedOIB_1">SINO jednostavno društvo s ograničenom odgovornošću za trgovinu i usluge, OIB 51129562550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3764.31</izvorni_sadrzaj>
    <derivirana_varijabla naziv="DomainObject.Predmet.TrenutnaVrijednost_1">3764.31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SINO jednostavno društvo s ograničenom odgovornošću za trgovinu i usluge</item>
    </izvorni_sadrzaj>
    <derivirana_varijabla naziv="DomainObject.Predmet.ProtuStrankaListFormated_1">
      <item>SINO jednostavno društvo s ograničenom odgovornošću za trgovinu i usluge</item>
    </derivirana_varijabla>
  </DomainObject.Predmet.ProtuStrankaListFormated>
  <DomainObject.Predmet.ProtuStrankaListFormatedOIB>
    <izvorni_sadrzaj>
      <item>SINO jednostavno društvo s ograničenom odgovornošću za trgovinu i usluge, OIB 51129562550</item>
    </izvorni_sadrzaj>
    <derivirana_varijabla naziv="DomainObject.Predmet.ProtuStrankaListFormatedOIB_1">
      <item>SINO jednostavno društvo s ograničenom odgovornošću za trgovinu i usluge, OIB 51129562550</item>
    </derivirana_varijabla>
  </DomainObject.Predmet.ProtuStrankaListFormatedOIB>
  <DomainObject.Predmet.ProtuStrankaListFormatedWithAdress>
    <izvorni_sadrzaj>
      <item>SINO jednostavno društvo s ograničenom odgovornošću za trgovinu i usluge, Braće Radića 26, 40000 Pribislavec</item>
    </izvorni_sadrzaj>
    <derivirana_varijabla naziv="DomainObject.Predmet.ProtuStrankaListFormatedWithAdress_1">
      <item>SINO jednostavno društvo s ograničenom odgovornošću za trgovinu i usluge, Braće Radića 26, 40000 Pribislavec</item>
    </derivirana_varijabla>
  </DomainObject.Predmet.ProtuStrankaListFormatedWithAdress>
  <DomainObject.Predmet.ProtuStrankaListFormatedWithAdressOIB>
    <izvorni_sadrzaj>
      <item>SINO jednostavno društvo s ograničenom odgovornošću za trgovinu i usluge, OIB 51129562550, Braće Radića 26, 40000 Pribislavec</item>
    </izvorni_sadrzaj>
    <derivirana_varijabla naziv="DomainObject.Predmet.ProtuStrankaListFormatedWithAdressOIB_1">
      <item>SINO jednostavno društvo s ograničenom odgovornošću za trgovinu i usluge, OIB 51129562550, Braće Radića 26, 40000 Pribislavec</item>
    </derivirana_varijabla>
  </DomainObject.Predmet.ProtuStrankaListFormatedWithAdressOIB>
  <DomainObject.Predmet.ProtuStrankaListNazivFormated>
    <izvorni_sadrzaj>
      <item>SINO jednostavno društvo s ograničenom odgovornošću za trgovinu i usluge</item>
    </izvorni_sadrzaj>
    <derivirana_varijabla naziv="DomainObject.Predmet.ProtuStrankaListNazivFormated_1">
      <item>SINO jednostavno društvo s ograničenom odgovornošću za trgovinu i usluge</item>
    </derivirana_varijabla>
  </DomainObject.Predmet.ProtuStrankaListNazivFormated>
  <DomainObject.Predmet.ProtuStrankaListNazivFormatedOIB>
    <izvorni_sadrzaj>
      <item>SINO jednostavno društvo s ograničenom odgovornošću za trgovinu i usluge, OIB 51129562550</item>
    </izvorni_sadrzaj>
    <derivirana_varijabla naziv="DomainObject.Predmet.ProtuStrankaListNazivFormatedOIB_1">
      <item>SINO jednostavno društvo s ograničenom odgovornošću za trgovinu i usluge, OIB 51129562550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registar, OIB </item>
    </izvorni_sadrzaj>
    <derivirana_varijabla naziv="DomainObject.Predmet.OstaliListFormatedOIB_1">
      <item>E-oglasna ploča</item>
      <item>Sudski registar, OIB 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registar, OIB </item>
    </izvorni_sadrzaj>
    <derivirana_varijabla naziv="DomainObject.Predmet.OstaliListFormatedWithAdressOIB_1">
      <item>E-oglasna ploča</item>
      <item>Sudski registar, OIB 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registar, OIB </item>
    </izvorni_sadrzaj>
    <derivirana_varijabla naziv="DomainObject.Predmet.OstaliListNazivFormatedOIB_1">
      <item>E-oglasna ploča</item>
      <item>Sudski registar,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SINO jednostavno društvo s ograničenom odgovornošću za trgovinu i usluge</izvorni_sadrzaj>
    <derivirana_varijabla naziv="DomainObject.Predmet.ProtustrankaIDrugi_1">SINO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SINO jednostavno društvo s ograničenom odgovornošću za trgovinu i usluge, OIB 51129562550, Braće Radića 26, 40000 Pribislavec</izvorni_sadrzaj>
    <derivirana_varijabla naziv="DomainObject.Predmet.ProtustrankaIDrugiAdressOIB_1">SINO jednostavno društvo s ograničenom odgovornošću za trgovinu i usluge, OIB 51129562550, Braće Radića 26,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SINO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SINO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SINO jednostavno društvo s ograničenom odgovornošću za trgovinu i usluge, OIB 51129562550, Braće Radića 26,40000 Pribislavec</item>
      <item>E-oglasna ploča</item>
      <item>Sudski registar, OIB </item>
    </izvorni_sadrzaj>
    <derivirana_varijabla naziv="DomainObject.Predmet.SudioniciListAdressOIB_1">
      <item>Financijska agencija, OIB 85821130368, A. Cesarca 2,42000 Varaždin</item>
      <item>SINO jednostavno društvo s ograničenom odgovornošću za trgovinu i usluge, OIB 51129562550, Braće Radića 26,40000 Pribislavec</item>
      <item>E-oglasna ploča</item>
      <item>Sudski registar,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51129562550</item>
      <item>, OIB null</item>
      <item>, OIB </item>
    </izvorni_sadrzaj>
    <derivirana_varijabla naziv="DomainObject.Predmet.SudioniciListNazivOIB_1">
      <item>, OIB 85821130368</item>
      <item>, OIB 51129562550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DD443-40C1-4F46-A125-8C724CFEC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1986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2016-02-17T09:08:00Z</dcterms:created>
  <dc:creator>Ljubica Makovec</dc:creator>
  <cp:lastModifiedBy>Maja Marčec</cp:lastModifiedBy>
  <cp:lastPrinted>2016-02-17T11:20:00Z</cp:lastPrinted>
  <dcterms:modified xmlns:xsi="http://www.w3.org/2001/XMLSchema-instance" xsi:type="dcterms:W3CDTF">2016-02-17T11:23:00Z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