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4e5c" w14:paraId="2824e5c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</w:t>
      </w:r>
      <w:r w:rsidR="00031099">
        <w:t>1</w:t>
      </w:r>
      <w:r w:rsidR="00BC3193">
        <w:t>1</w:t>
      </w:r>
      <w:r w:rsidR="00447DA0">
        <w:t>7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86105F">
        <w:t xml:space="preserve"> </w:t>
      </w:r>
      <w:r w:rsidR="00447DA0" w:rsidRPr="00447DA0">
        <w:t>Braniteljska zadruga ZLATNA PČELA za pčelarstvo, trgovinu i usluge</w:t>
      </w:r>
      <w:r w:rsidR="00447DA0">
        <w:t xml:space="preserve"> Široko Polje, Veliko Polje 18, </w:t>
      </w:r>
      <w:proofErr w:type="spellStart"/>
      <w:r w:rsidR="00447DA0">
        <w:t>OIB</w:t>
      </w:r>
      <w:proofErr w:type="spellEnd"/>
      <w:r w:rsidR="00447DA0">
        <w:t xml:space="preserve">: </w:t>
      </w:r>
      <w:r w:rsidR="00447DA0" w:rsidRPr="00447DA0">
        <w:t>21550781826</w:t>
      </w:r>
      <w:r w:rsidR="00447DA0">
        <w:t xml:space="preserve">, </w:t>
      </w:r>
      <w:proofErr w:type="spellStart"/>
      <w:r w:rsidR="00447DA0">
        <w:t>MBS</w:t>
      </w:r>
      <w:proofErr w:type="spellEnd"/>
      <w:r w:rsidR="00447DA0">
        <w:t xml:space="preserve">: </w:t>
      </w:r>
      <w:r w:rsidR="00447DA0" w:rsidRPr="00447DA0">
        <w:t>030112544</w:t>
      </w:r>
      <w:r w:rsidR="00447DA0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0D4280">
        <w:t>1</w:t>
      </w:r>
      <w:r w:rsidR="0086105F">
        <w:t>6</w:t>
      </w:r>
      <w:r w:rsidR="000D4280">
        <w:t>. listopada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B6C7F">
        <w:rPr>
          <w:bCs/>
        </w:rPr>
        <w:t xml:space="preserve"> </w:t>
      </w:r>
      <w:r w:rsidR="00447DA0" w:rsidRPr="00447DA0">
        <w:t>Braniteljska zadruga ZLATNA PČELA za pčelarstvo, trgovinu i usluge</w:t>
      </w:r>
      <w:r w:rsidR="00447DA0">
        <w:t xml:space="preserve"> Široko Polje, Veliko Polje 18, </w:t>
      </w:r>
      <w:proofErr w:type="spellStart"/>
      <w:r w:rsidR="00447DA0">
        <w:t>OIB</w:t>
      </w:r>
      <w:proofErr w:type="spellEnd"/>
      <w:r w:rsidR="00447DA0">
        <w:t xml:space="preserve">: </w:t>
      </w:r>
      <w:r w:rsidR="00447DA0" w:rsidRPr="00447DA0">
        <w:t>21550781826</w:t>
      </w:r>
      <w:r w:rsidR="00447DA0">
        <w:t xml:space="preserve">, </w:t>
      </w:r>
      <w:proofErr w:type="spellStart"/>
      <w:r w:rsidR="00447DA0">
        <w:t>MBS</w:t>
      </w:r>
      <w:proofErr w:type="spellEnd"/>
      <w:r w:rsidR="00447DA0">
        <w:t xml:space="preserve">: </w:t>
      </w:r>
      <w:r w:rsidR="00447DA0" w:rsidRPr="00447DA0">
        <w:t>030112544</w:t>
      </w:r>
      <w:r w:rsidR="00447DA0">
        <w:t>, iznosi 26.668,38 kn.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r w:rsidR="00447DA0">
        <w:t xml:space="preserve">Branko Bagarić iz Đakova,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E1DE7">
        <w:t>1</w:t>
      </w:r>
      <w:r w:rsidR="00031099">
        <w:t>1</w:t>
      </w:r>
      <w:r w:rsidR="00BC3193">
        <w:t>1</w:t>
      </w:r>
      <w:r w:rsidR="00447DA0">
        <w:t>7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0D4280">
        <w:t>1</w:t>
      </w:r>
      <w:r w:rsidR="0086105F">
        <w:t>6</w:t>
      </w:r>
      <w:r w:rsidR="000D4280">
        <w:t xml:space="preserve">. listopada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5F58"/>
    <w:rsid w:val="001163B9"/>
    <w:rsid w:val="001702A3"/>
    <w:rsid w:val="001744F2"/>
    <w:rsid w:val="001A3819"/>
    <w:rsid w:val="001B2234"/>
    <w:rsid w:val="001C5A25"/>
    <w:rsid w:val="001C6776"/>
    <w:rsid w:val="001D042F"/>
    <w:rsid w:val="001E1227"/>
    <w:rsid w:val="0024175D"/>
    <w:rsid w:val="00241DA6"/>
    <w:rsid w:val="00274CCA"/>
    <w:rsid w:val="00286FEC"/>
    <w:rsid w:val="002975E0"/>
    <w:rsid w:val="002D38A2"/>
    <w:rsid w:val="00301544"/>
    <w:rsid w:val="00315FA3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47DA0"/>
    <w:rsid w:val="004726DA"/>
    <w:rsid w:val="004777F8"/>
    <w:rsid w:val="004D53CB"/>
    <w:rsid w:val="004E1DE7"/>
    <w:rsid w:val="0053343C"/>
    <w:rsid w:val="00536D6F"/>
    <w:rsid w:val="00541C63"/>
    <w:rsid w:val="005761C7"/>
    <w:rsid w:val="005B153D"/>
    <w:rsid w:val="005B6C7F"/>
    <w:rsid w:val="005B7479"/>
    <w:rsid w:val="005E3513"/>
    <w:rsid w:val="00614853"/>
    <w:rsid w:val="006341D0"/>
    <w:rsid w:val="006437E1"/>
    <w:rsid w:val="00647F89"/>
    <w:rsid w:val="00650C13"/>
    <w:rsid w:val="00655B9E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6105F"/>
    <w:rsid w:val="008E3CFD"/>
    <w:rsid w:val="00910DD3"/>
    <w:rsid w:val="00912224"/>
    <w:rsid w:val="00920CF8"/>
    <w:rsid w:val="00972793"/>
    <w:rsid w:val="00A1253E"/>
    <w:rsid w:val="00A95271"/>
    <w:rsid w:val="00AA1B10"/>
    <w:rsid w:val="00AD2FA6"/>
    <w:rsid w:val="00AE18F6"/>
    <w:rsid w:val="00B1067E"/>
    <w:rsid w:val="00B209C6"/>
    <w:rsid w:val="00B60967"/>
    <w:rsid w:val="00B82754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87DF7"/>
    <w:rsid w:val="00DA30E4"/>
    <w:rsid w:val="00DB40AF"/>
    <w:rsid w:val="00DB5246"/>
    <w:rsid w:val="00DE0702"/>
    <w:rsid w:val="00DE33B1"/>
    <w:rsid w:val="00E00CDF"/>
    <w:rsid w:val="00E21D06"/>
    <w:rsid w:val="00E275FE"/>
    <w:rsid w:val="00E34457"/>
    <w:rsid w:val="00E440F4"/>
    <w:rsid w:val="00E60796"/>
    <w:rsid w:val="00EB4CAC"/>
    <w:rsid w:val="00EB6035"/>
    <w:rsid w:val="00ED6CF0"/>
    <w:rsid w:val="00F058BB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3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A3819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A3819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819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819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3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A3819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A3819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81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81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2018.</izvorni_sadrzaj>
    <derivirana_varijabla naziv="DomainObject.Predmet.DatumOsnivanja_1">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St-1117/2018</izvorni_sadrzaj>
    <derivirana_varijabla naziv="DomainObject.Predmet.OznakaBroj_1">St-1117/2018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ZLATNA PČELA za pčelarstvo, trgovinu i usluge</izvorni_sadrzaj>
    <derivirana_varijabla naziv="DomainObject.Predmet.ProtustrankaFormated_1">  Braniteljska zadruga ZLATNA PČELA za pčelarstvo, trgovinu i usluge</derivirana_varijabla>
  </DomainObject.Predmet.ProtustrankaFormated>
  <DomainObject.Predmet.ProtustrankaFormatedOIB>
    <izvorni_sadrzaj>  Braniteljska zadruga ZLATNA PČELA za pčelarstvo, trgovinu i usluge, OIB 21550781826</izvorni_sadrzaj>
    <derivirana_varijabla naziv="DomainObject.Predmet.ProtustrankaFormatedOIB_1">  Braniteljska zadruga ZLATNA PČELA za pčelarstvo, trgovinu i usluge, OIB 21550781826</derivirana_varijabla>
  </DomainObject.Predmet.ProtustrankaFormatedOIB>
  <DomainObject.Predmet.ProtustrankaFormatedWithAdress>
    <izvorni_sadrzaj> Braniteljska zadruga ZLATNA PČELA za pčelarstvo, trgovinu i usluge, Veliko Polje 18, 31403 Široko Polje</izvorni_sadrzaj>
    <derivirana_varijabla naziv="DomainObject.Predmet.ProtustrankaFormatedWithAdress_1"> Braniteljska zadruga ZLATNA PČELA za pčelarstvo, trgovinu i usluge, Veliko Polje 18, 31403 Široko Polje</derivirana_varijabla>
  </DomainObject.Predmet.ProtustrankaFormatedWithAdress>
  <DomainObject.Predmet.ProtustrankaFormatedWithAdressOIB>
    <izvorni_sadrzaj> Braniteljska zadruga ZLATNA PČELA za pčelarstvo, trgovinu i usluge, OIB 21550781826, Veliko Polje 18, 31403 Široko Polje</izvorni_sadrzaj>
    <derivirana_varijabla naziv="DomainObject.Predmet.ProtustrankaFormatedWithAdressOIB_1"> Braniteljska zadruga ZLATNA PČELA za pčelarstvo, trgovinu i usluge, OIB 21550781826, Veliko Polje 18, 31403 Široko Polje</derivirana_varijabla>
  </DomainObject.Predmet.ProtustrankaFormatedWithAdressOIB>
  <DomainObject.Predmet.ProtustrankaWithAdress>
    <izvorni_sadrzaj>Braniteljska zadruga ZLATNA PČELA za pčelarstvo, trgovinu i usluge Veliko Polje 18, 31403 Široko Polje</izvorni_sadrzaj>
    <derivirana_varijabla naziv="DomainObject.Predmet.ProtustrankaWithAdress_1">Braniteljska zadruga ZLATNA PČELA za pčelarstvo, trgovinu i usluge Veliko Polje 18, 31403 Široko Polje</derivirana_varijabla>
  </DomainObject.Predmet.ProtustrankaWithAdress>
  <DomainObject.Predmet.ProtustrankaWithAdressOIB>
    <izvorni_sadrzaj>Braniteljska zadruga ZLATNA PČELA za pčelarstvo, trgovinu i usluge, OIB 21550781826, Veliko Polje 18, 31403 Široko Polje</izvorni_sadrzaj>
    <derivirana_varijabla naziv="DomainObject.Predmet.ProtustrankaWithAdressOIB_1">Braniteljska zadruga ZLATNA PČELA za pčelarstvo, trgovinu i usluge, OIB 21550781826, Veliko Polje 18, 31403 Široko Polje</derivirana_varijabla>
  </DomainObject.Predmet.ProtustrankaWithAdressOIB>
  <DomainObject.Predmet.ProtustrankaNazivFormated>
    <izvorni_sadrzaj>Braniteljska zadruga ZLATNA PČELA za pčelarstvo, trgovinu i usluge</izvorni_sadrzaj>
    <derivirana_varijabla naziv="DomainObject.Predmet.ProtustrankaNazivFormated_1">Braniteljska zadruga ZLATNA PČELA za pčelarstvo, trgovinu i usluge</derivirana_varijabla>
  </DomainObject.Predmet.ProtustrankaNazivFormated>
  <DomainObject.Predmet.ProtustrankaNazivFormatedOIB>
    <izvorni_sadrzaj>Braniteljska zadruga ZLATNA PČELA za pčelarstvo, trgovinu i usluge, OIB 21550781826</izvorni_sadrzaj>
    <derivirana_varijabla naziv="DomainObject.Predmet.ProtustrankaNazivFormatedOIB_1">Braniteljska zadruga ZLATNA PČELA za pčelarstvo, trgovinu i usluge, OIB 21550781826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Braniteljska zadruga ZLATNA PČELA za pčelarstvo, trgovinu i usluge</item>
    </izvorni_sadrzaj>
    <derivirana_varijabla naziv="DomainObject.Predmet.ProtuStrankaListFormated_1">
      <item>Braniteljska zadruga ZLATNA PČELA za pčelarstvo, trgovinu i usluge</item>
    </derivirana_varijabla>
  </DomainObject.Predmet.ProtuStrankaListFormated>
  <DomainObject.Predmet.ProtuStrankaListFormatedOIB>
    <izvorni_sadrzaj>
      <item>Braniteljska zadruga ZLATNA PČELA za pčelarstvo, trgovinu i usluge, OIB 21550781826</item>
    </izvorni_sadrzaj>
    <derivirana_varijabla naziv="DomainObject.Predmet.ProtuStrankaListFormatedOIB_1">
      <item>Braniteljska zadruga ZLATNA PČELA za pčelarstvo, trgovinu i usluge, OIB 21550781826</item>
    </derivirana_varijabla>
  </DomainObject.Predmet.ProtuStrankaListFormatedOIB>
  <DomainObject.Predmet.ProtuStrankaListFormatedWithAdress>
    <izvorni_sadrzaj>
      <item>Braniteljska zadruga ZLATNA PČELA za pčelarstvo, trgovinu i usluge, Veliko Polje 18, 31403 Široko Polje</item>
    </izvorni_sadrzaj>
    <derivirana_varijabla naziv="DomainObject.Predmet.ProtuStrankaListFormatedWithAdress_1">
      <item>Braniteljska zadruga ZLATNA PČELA za pčelarstvo, trgovinu i usluge, Veliko Polje 18, 31403 Široko Polje</item>
    </derivirana_varijabla>
  </DomainObject.Predmet.ProtuStrankaListFormatedWithAdress>
  <DomainObject.Predmet.ProtuStrankaListFormatedWithAdressOIB>
    <izvorni_sadrzaj>
      <item>Braniteljska zadruga ZLATNA PČELA za pčelarstvo, trgovinu i usluge, OIB 21550781826, Veliko Polje 18, 31403 Široko Polje</item>
    </izvorni_sadrzaj>
    <derivirana_varijabla naziv="DomainObject.Predmet.ProtuStrankaListFormatedWithAdressOIB_1">
      <item>Braniteljska zadruga ZLATNA PČELA za pčelarstvo, trgovinu i usluge, OIB 21550781826, Veliko Polje 18, 31403 Široko Polje</item>
    </derivirana_varijabla>
  </DomainObject.Predmet.ProtuStrankaListFormatedWithAdressOIB>
  <DomainObject.Predmet.ProtuStrankaListNazivFormated>
    <izvorni_sadrzaj>
      <item>Braniteljska zadruga ZLATNA PČELA za pčelarstvo, trgovinu i usluge</item>
    </izvorni_sadrzaj>
    <derivirana_varijabla naziv="DomainObject.Predmet.ProtuStrankaListNazivFormated_1">
      <item>Braniteljska zadruga ZLATNA PČELA za pčelarstvo, trgovinu i usluge</item>
    </derivirana_varijabla>
  </DomainObject.Predmet.ProtuStrankaListNazivFormated>
  <DomainObject.Predmet.ProtuStrankaListNazivFormatedOIB>
    <izvorni_sadrzaj>
      <item>Braniteljska zadruga ZLATNA PČELA za pčelarstvo, trgovinu i usluge, OIB 21550781826</item>
    </izvorni_sadrzaj>
    <derivirana_varijabla naziv="DomainObject.Predmet.ProtuStrankaListNazivFormatedOIB_1">
      <item>Braniteljska zadruga ZLATNA PČELA za pčelarstvo, trgovinu i usluge, OIB 21550781826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Braniteljska zadruga ZLATNA PČELA za pčelarstvo, trgovinu i usluge</izvorni_sadrzaj>
    <derivirana_varijabla naziv="DomainObject.Predmet.ProtustrankaIDrugi_1">Braniteljska zadruga ZLATNA PČELA za pčelarstvo,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Braniteljska zadruga ZLATNA PČELA za pčelarstvo, trgovinu i usluge, OIB 21550781826, Veliko Polje 18, 31403 Široko Polje</izvorni_sadrzaj>
    <derivirana_varijabla naziv="DomainObject.Predmet.ProtustrankaIDrugiAdressOIB_1">Braniteljska zadruga ZLATNA PČELA za pčelarstvo, trgovinu i usluge, OIB 21550781826, Veliko Polje 18, 31403 Široko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Braniteljska zadruga ZLATNA PČELA za pčelarstvo, trgovinu i usluge</item>
    </izvorni_sadrzaj>
    <derivirana_varijabla naziv="DomainObject.Predmet.SudioniciListNaziv_1">
      <item>FINA RC OSIJEK</item>
      <item>Braniteljska zadruga ZLATNA PČELA za pčelarstvo, trgovinu i usluge</item>
    </derivirana_varijabla>
  </DomainObject.Predmet.SudioniciListNaziv>
  <DomainObject.Predmet.SudioniciListAdressOIB>
    <izvorni_sadrzaj>
      <item>FINA RC OSIJEK, OIB 85821130368</item>
      <item>Braniteljska zadruga ZLATNA PČELA za pčelarstvo, trgovinu i usluge, OIB 21550781826, Veliko Polje 18,31403 Široko Polje</item>
    </izvorni_sadrzaj>
    <derivirana_varijabla naziv="DomainObject.Predmet.SudioniciListAdressOIB_1">
      <item>FINA RC OSIJEK, OIB 85821130368</item>
      <item>Braniteljska zadruga ZLATNA PČELA za pčelarstvo, trgovinu i usluge, OIB 21550781826, Veliko Polje 18,31403 Široko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21550781826</item>
    </izvorni_sadrzaj>
    <derivirana_varijabla naziv="DomainObject.Predmet.SudioniciListNazivOIB_1">
      <item>, OIB 85821130368</item>
      <item>, OIB 21550781826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1705CD-48DC-4F94-8823-DC65AC4F38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367</properties:Words>
  <properties:Characters>1991</properties:Characters>
  <properties:Lines>46</properties:Lines>
  <properties:Paragraphs>15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2018-10-16T05:59:00Z</cp:lastPrinted>
  <dcterms:modified xmlns:xsi="http://www.w3.org/2001/XMLSchema-instance" xsi:type="dcterms:W3CDTF">2018-10-16T06:00:00Z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