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52b59" w14:paraId="9052b59" w:rsidRDefault="00594BC8" w:rsidP="00F56A84" w:rsidR="00594BC8" w:rsidRPr="00DB7A42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DB7A42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4BC8" w:rsidP="00F56A84" w:rsidR="00594BC8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REPUBLIKA HRVATSKA</w:t>
      </w:r>
    </w:p>
    <w:p w:rsidRDefault="00594BC8" w:rsidP="00F56A84" w:rsidR="00594BC8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TRGOVAČKI SUD U SPLITU</w:t>
      </w:r>
    </w:p>
    <w:p w:rsidRDefault="00804CFB" w:rsidP="00F56A84" w:rsidR="00DE008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Split, </w:t>
      </w:r>
      <w:proofErr w:type="spellStart"/>
      <w:r>
        <w:rPr>
          <w:b/>
          <w:sz w:val="22"/>
          <w:szCs w:val="22"/>
        </w:rPr>
        <w:t>Sukoišanska</w:t>
      </w:r>
      <w:proofErr w:type="spellEnd"/>
      <w:r>
        <w:rPr>
          <w:b/>
          <w:sz w:val="22"/>
          <w:szCs w:val="22"/>
        </w:rPr>
        <w:t xml:space="preserve"> 6 </w:t>
      </w:r>
    </w:p>
    <w:p w:rsidRDefault="00594BC8" w:rsidP="0072678A" w:rsidR="005A660C" w:rsidRPr="00DB7A42">
      <w:pPr>
        <w:jc w:val="right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Posl.br.7.S</w:t>
      </w:r>
      <w:r w:rsidR="00B64D68" w:rsidRPr="00DB7A42">
        <w:rPr>
          <w:b/>
          <w:sz w:val="22"/>
          <w:szCs w:val="22"/>
        </w:rPr>
        <w:t>t</w:t>
      </w:r>
      <w:r w:rsidR="00C72A48">
        <w:rPr>
          <w:b/>
          <w:sz w:val="22"/>
          <w:szCs w:val="22"/>
        </w:rPr>
        <w:t xml:space="preserve">. </w:t>
      </w:r>
      <w:r w:rsidR="00554418">
        <w:rPr>
          <w:b/>
          <w:sz w:val="22"/>
          <w:szCs w:val="22"/>
        </w:rPr>
        <w:t>793</w:t>
      </w:r>
      <w:r w:rsidR="00844F75">
        <w:rPr>
          <w:b/>
          <w:sz w:val="22"/>
          <w:szCs w:val="22"/>
        </w:rPr>
        <w:t>/16</w:t>
      </w:r>
    </w:p>
    <w:p w:rsidRDefault="005A660C" w:rsidP="005A660C" w:rsidR="005A660C" w:rsidRPr="00DB7A42">
      <w:pPr>
        <w:jc w:val="both"/>
        <w:rPr>
          <w:b/>
          <w:sz w:val="22"/>
          <w:szCs w:val="22"/>
        </w:rPr>
      </w:pPr>
    </w:p>
    <w:p w:rsidRDefault="00CC4A8E" w:rsidP="00173E66" w:rsidR="00CC4A8E">
      <w:pPr>
        <w:rPr>
          <w:sz w:val="22"/>
          <w:szCs w:val="22"/>
        </w:rPr>
      </w:pPr>
    </w:p>
    <w:p w:rsidRDefault="005C526A" w:rsidP="00173E66" w:rsidR="005C526A">
      <w:pPr>
        <w:rPr>
          <w:sz w:val="22"/>
          <w:szCs w:val="22"/>
        </w:rPr>
      </w:pPr>
    </w:p>
    <w:p w:rsidRDefault="00ED3E36" w:rsidP="00173E66" w:rsidR="00ED3E36" w:rsidRPr="00DB7A42">
      <w:pPr>
        <w:rPr>
          <w:sz w:val="22"/>
          <w:szCs w:val="22"/>
        </w:rPr>
      </w:pPr>
    </w:p>
    <w:p w:rsidRDefault="00F10937" w:rsidP="00F10937" w:rsidR="00173E66">
      <w:pPr>
        <w:jc w:val="center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R E P U B L I K A  H R V A T S K A</w:t>
      </w:r>
    </w:p>
    <w:p w:rsidRDefault="005C526A" w:rsidP="00F10937" w:rsidR="005C526A" w:rsidRPr="00DB7A42">
      <w:pPr>
        <w:jc w:val="center"/>
        <w:rPr>
          <w:b/>
          <w:sz w:val="22"/>
          <w:szCs w:val="22"/>
        </w:rPr>
      </w:pPr>
    </w:p>
    <w:p w:rsidRDefault="00173E66" w:rsidP="00173E66" w:rsidR="00173E66">
      <w:pPr>
        <w:pStyle w:val="Naslov2"/>
        <w:rPr>
          <w:sz w:val="22"/>
          <w:szCs w:val="22"/>
        </w:rPr>
      </w:pPr>
      <w:r w:rsidRPr="00DB7A42">
        <w:rPr>
          <w:sz w:val="22"/>
          <w:szCs w:val="22"/>
        </w:rPr>
        <w:t>R J E Š E N J E</w:t>
      </w:r>
    </w:p>
    <w:p w:rsidRDefault="005C526A" w:rsidP="005C526A" w:rsidR="005C526A" w:rsidRPr="005C526A"/>
    <w:p w:rsidRDefault="00173E66" w:rsidP="00173E66" w:rsidR="00173E66" w:rsidRPr="00DB7A42">
      <w:pPr>
        <w:rPr>
          <w:b/>
          <w:sz w:val="22"/>
          <w:szCs w:val="22"/>
        </w:rPr>
      </w:pPr>
    </w:p>
    <w:p w:rsidRDefault="00DE008D" w:rsidP="00554418" w:rsidR="00BD46B3" w:rsidRPr="00DB7A4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Trgovački sud u Splitu</w:t>
      </w:r>
      <w:r w:rsidR="00173E66" w:rsidRPr="00DB7A42">
        <w:rPr>
          <w:sz w:val="22"/>
          <w:szCs w:val="22"/>
        </w:rPr>
        <w:t>,</w:t>
      </w:r>
      <w:r w:rsidR="00584F6B">
        <w:rPr>
          <w:sz w:val="22"/>
          <w:szCs w:val="22"/>
        </w:rPr>
        <w:t xml:space="preserve">  </w:t>
      </w:r>
      <w:r w:rsidR="00173E66" w:rsidRPr="00DB7A42">
        <w:rPr>
          <w:sz w:val="22"/>
          <w:szCs w:val="22"/>
        </w:rPr>
        <w:t xml:space="preserve"> po sucu tog suda Diani Butigan Granić, </w:t>
      </w:r>
      <w:r w:rsidR="00BD46B3" w:rsidRPr="00DB7A42">
        <w:rPr>
          <w:sz w:val="22"/>
          <w:szCs w:val="22"/>
        </w:rPr>
        <w:t>u stečajnom po</w:t>
      </w:r>
      <w:r>
        <w:rPr>
          <w:sz w:val="22"/>
          <w:szCs w:val="22"/>
        </w:rPr>
        <w:t xml:space="preserve">stupku nad stečajnim dužnikom </w:t>
      </w:r>
      <w:r w:rsidR="00554418">
        <w:rPr>
          <w:sz w:val="22"/>
          <w:szCs w:val="22"/>
        </w:rPr>
        <w:t xml:space="preserve"> </w:t>
      </w:r>
      <w:r w:rsidR="00554418">
        <w:t>ŽENSKI ODBOJKAŠKI KLUB "SPLIT 1700", Split, Osječka 11, OIB: 30542972800,</w:t>
      </w:r>
      <w:r w:rsidR="00554418">
        <w:rPr>
          <w:sz w:val="22"/>
          <w:szCs w:val="22"/>
        </w:rPr>
        <w:t xml:space="preserve"> </w:t>
      </w:r>
      <w:r w:rsidR="007828BA">
        <w:rPr>
          <w:sz w:val="22"/>
          <w:szCs w:val="22"/>
        </w:rPr>
        <w:t xml:space="preserve">dana </w:t>
      </w:r>
      <w:r w:rsidR="00554418">
        <w:rPr>
          <w:sz w:val="22"/>
          <w:szCs w:val="22"/>
        </w:rPr>
        <w:t>16</w:t>
      </w:r>
      <w:r w:rsidR="007828BA">
        <w:rPr>
          <w:sz w:val="22"/>
          <w:szCs w:val="22"/>
        </w:rPr>
        <w:t>. veljače</w:t>
      </w:r>
      <w:r w:rsidR="00E56B3F">
        <w:rPr>
          <w:sz w:val="22"/>
          <w:szCs w:val="22"/>
        </w:rPr>
        <w:t xml:space="preserve"> 2017</w:t>
      </w:r>
      <w:r w:rsidR="00F261D4">
        <w:rPr>
          <w:sz w:val="22"/>
          <w:szCs w:val="22"/>
        </w:rPr>
        <w:t>.g.</w:t>
      </w:r>
    </w:p>
    <w:p w:rsidRDefault="00BD46B3" w:rsidP="00BD46B3" w:rsidR="00BD46B3" w:rsidRPr="00DB7A42">
      <w:pPr>
        <w:ind w:firstLine="708"/>
        <w:jc w:val="both"/>
        <w:rPr>
          <w:sz w:val="22"/>
          <w:szCs w:val="22"/>
        </w:rPr>
      </w:pPr>
    </w:p>
    <w:p w:rsidRDefault="00173E66" w:rsidP="00173E66" w:rsidR="00173E66">
      <w:pPr>
        <w:jc w:val="center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r i j e š i o    j e</w:t>
      </w:r>
    </w:p>
    <w:p w:rsidRDefault="005C526A" w:rsidP="00173E66" w:rsidR="005C526A" w:rsidRPr="00DB7A42">
      <w:pPr>
        <w:jc w:val="center"/>
        <w:rPr>
          <w:b/>
          <w:sz w:val="22"/>
          <w:szCs w:val="22"/>
        </w:rPr>
      </w:pPr>
    </w:p>
    <w:p w:rsidRDefault="00173E66" w:rsidP="00BA25BD" w:rsidR="00173E66" w:rsidRPr="00DB7A42">
      <w:pPr>
        <w:rPr>
          <w:sz w:val="22"/>
          <w:szCs w:val="22"/>
        </w:rPr>
      </w:pPr>
    </w:p>
    <w:p w:rsidRDefault="00173E66" w:rsidP="00412B2E" w:rsidR="00554418">
      <w:pPr>
        <w:pStyle w:val="Tijeloteksta"/>
      </w:pPr>
      <w:r w:rsidRPr="00DB7A42">
        <w:rPr>
          <w:sz w:val="22"/>
          <w:szCs w:val="22"/>
        </w:rPr>
        <w:t xml:space="preserve">           </w:t>
      </w:r>
      <w:r w:rsidR="00FA6551" w:rsidRPr="00DB7A42">
        <w:rPr>
          <w:sz w:val="22"/>
          <w:szCs w:val="22"/>
        </w:rPr>
        <w:t xml:space="preserve">Ispravlja </w:t>
      </w:r>
      <w:r w:rsidR="00B42182" w:rsidRPr="00DB7A42">
        <w:rPr>
          <w:sz w:val="22"/>
          <w:szCs w:val="22"/>
        </w:rPr>
        <w:t>se</w:t>
      </w:r>
      <w:r w:rsidR="008C650E" w:rsidRPr="00DB7A42">
        <w:rPr>
          <w:sz w:val="22"/>
          <w:szCs w:val="22"/>
        </w:rPr>
        <w:t xml:space="preserve"> </w:t>
      </w:r>
      <w:r w:rsidR="00F43F20" w:rsidRPr="00DB7A42">
        <w:rPr>
          <w:sz w:val="22"/>
          <w:szCs w:val="22"/>
        </w:rPr>
        <w:t xml:space="preserve">rješenje Trgovačkog suda u </w:t>
      </w:r>
      <w:r w:rsidR="00554418">
        <w:rPr>
          <w:sz w:val="22"/>
          <w:szCs w:val="22"/>
        </w:rPr>
        <w:t>Splitu</w:t>
      </w:r>
      <w:r w:rsidR="00982750">
        <w:rPr>
          <w:sz w:val="22"/>
          <w:szCs w:val="22"/>
        </w:rPr>
        <w:t xml:space="preserve">, </w:t>
      </w:r>
      <w:proofErr w:type="spellStart"/>
      <w:r w:rsidR="008C650E" w:rsidRPr="00DB7A42">
        <w:rPr>
          <w:sz w:val="22"/>
          <w:szCs w:val="22"/>
        </w:rPr>
        <w:t>posl</w:t>
      </w:r>
      <w:proofErr w:type="spellEnd"/>
      <w:r w:rsidR="008C650E" w:rsidRPr="00DB7A42">
        <w:rPr>
          <w:sz w:val="22"/>
          <w:szCs w:val="22"/>
        </w:rPr>
        <w:t xml:space="preserve">. br. </w:t>
      </w:r>
      <w:r w:rsidRPr="00DB7A42">
        <w:rPr>
          <w:sz w:val="22"/>
          <w:szCs w:val="22"/>
        </w:rPr>
        <w:t>7. St</w:t>
      </w:r>
      <w:r w:rsidR="00554418">
        <w:rPr>
          <w:sz w:val="22"/>
          <w:szCs w:val="22"/>
        </w:rPr>
        <w:t>. 793</w:t>
      </w:r>
      <w:r w:rsidR="007828BA">
        <w:rPr>
          <w:sz w:val="22"/>
          <w:szCs w:val="22"/>
        </w:rPr>
        <w:t xml:space="preserve">/16 od </w:t>
      </w:r>
      <w:r w:rsidR="00554418">
        <w:rPr>
          <w:sz w:val="22"/>
          <w:szCs w:val="22"/>
        </w:rPr>
        <w:t xml:space="preserve">19. siječnja </w:t>
      </w:r>
      <w:r w:rsidR="00E56B3F">
        <w:rPr>
          <w:sz w:val="22"/>
          <w:szCs w:val="22"/>
        </w:rPr>
        <w:t xml:space="preserve">2017.g. </w:t>
      </w:r>
      <w:r w:rsidR="00B84C0C" w:rsidRPr="00DB7A42">
        <w:rPr>
          <w:sz w:val="22"/>
          <w:szCs w:val="22"/>
        </w:rPr>
        <w:t>na način da se</w:t>
      </w:r>
      <w:r w:rsidR="007828BA">
        <w:rPr>
          <w:sz w:val="22"/>
          <w:szCs w:val="22"/>
        </w:rPr>
        <w:t xml:space="preserve"> </w:t>
      </w:r>
      <w:r w:rsidR="00554418">
        <w:rPr>
          <w:sz w:val="22"/>
          <w:szCs w:val="22"/>
        </w:rPr>
        <w:t xml:space="preserve">u točki IV rješenja </w:t>
      </w:r>
      <w:r w:rsidR="007828BA">
        <w:rPr>
          <w:sz w:val="22"/>
          <w:szCs w:val="22"/>
        </w:rPr>
        <w:t>ispravlja netočno naveden</w:t>
      </w:r>
      <w:r w:rsidR="00554418">
        <w:rPr>
          <w:sz w:val="22"/>
          <w:szCs w:val="22"/>
        </w:rPr>
        <w:t>o "</w:t>
      </w:r>
      <w:r w:rsidR="00554418" w:rsidRPr="00554418">
        <w:t xml:space="preserve"> </w:t>
      </w:r>
      <w:r w:rsidR="00554418" w:rsidRPr="0097630A">
        <w:t>Ovo će se rješenje objaviti na e-oglasnoj ploči suda, a nakon pravomoćnosti će se dostaviti sudskom registru radi brisanja dužnika iz istog</w:t>
      </w:r>
      <w:r w:rsidR="00554418">
        <w:t>"</w:t>
      </w:r>
      <w:r w:rsidR="00804CFB">
        <w:t>,</w:t>
      </w:r>
      <w:r w:rsidR="00554418">
        <w:rPr>
          <w:sz w:val="22"/>
          <w:szCs w:val="22"/>
        </w:rPr>
        <w:t xml:space="preserve"> umjesto ispravnog teksta "</w:t>
      </w:r>
      <w:r w:rsidR="00554418" w:rsidRPr="00554418">
        <w:t xml:space="preserve"> </w:t>
      </w:r>
      <w:r w:rsidR="00554418" w:rsidRPr="0097630A">
        <w:t>Ovo će se rješenje objaviti na e-oglasnoj ploči suda, a nakon pravomoćnosti će se dostaviti</w:t>
      </w:r>
      <w:r w:rsidR="00554418">
        <w:t xml:space="preserve"> registru udruga"</w:t>
      </w:r>
      <w:r w:rsidR="002B5120">
        <w:t>.</w:t>
      </w:r>
    </w:p>
    <w:p w:rsidRDefault="005C526A" w:rsidP="00412B2E" w:rsidR="005C526A">
      <w:pPr>
        <w:pStyle w:val="Tijeloteksta"/>
        <w:rPr>
          <w:sz w:val="22"/>
          <w:szCs w:val="22"/>
        </w:rPr>
      </w:pPr>
    </w:p>
    <w:p w:rsidRDefault="00411CF7" w:rsidP="00594BC8" w:rsidR="00411CF7" w:rsidRPr="00DB7A42">
      <w:pPr>
        <w:jc w:val="both"/>
        <w:rPr>
          <w:sz w:val="22"/>
          <w:szCs w:val="22"/>
        </w:rPr>
      </w:pPr>
    </w:p>
    <w:p w:rsidRDefault="00CD076D" w:rsidP="005A660C" w:rsidR="00CD076D">
      <w:pPr>
        <w:ind w:firstLine="708"/>
        <w:jc w:val="center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Obrazloženje</w:t>
      </w:r>
    </w:p>
    <w:p w:rsidRDefault="005C526A" w:rsidP="005A660C" w:rsidR="005C526A" w:rsidRPr="00DB7A42">
      <w:pPr>
        <w:ind w:firstLine="708"/>
        <w:jc w:val="center"/>
        <w:rPr>
          <w:b/>
          <w:sz w:val="22"/>
          <w:szCs w:val="22"/>
        </w:rPr>
      </w:pPr>
    </w:p>
    <w:p w:rsidRDefault="00CD076D" w:rsidP="00CD076D" w:rsidR="00C36AB4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ab/>
      </w:r>
    </w:p>
    <w:p w:rsidRDefault="00CD076D" w:rsidP="005C526A" w:rsidR="005C526A" w:rsidRPr="005C526A">
      <w:pPr>
        <w:pStyle w:val="Tijeloteksta"/>
      </w:pPr>
      <w:r w:rsidRPr="00DB7A42">
        <w:rPr>
          <w:sz w:val="22"/>
          <w:szCs w:val="22"/>
        </w:rPr>
        <w:tab/>
      </w:r>
      <w:r w:rsidR="00BA25BD" w:rsidRPr="00DB7A42">
        <w:rPr>
          <w:sz w:val="22"/>
          <w:szCs w:val="22"/>
        </w:rPr>
        <w:t xml:space="preserve"> </w:t>
      </w:r>
      <w:r w:rsidR="00B84C0C" w:rsidRPr="00DB7A42">
        <w:rPr>
          <w:sz w:val="22"/>
          <w:szCs w:val="22"/>
        </w:rPr>
        <w:t>Oč</w:t>
      </w:r>
      <w:r w:rsidR="00BD46B3" w:rsidRPr="00DB7A42">
        <w:rPr>
          <w:sz w:val="22"/>
          <w:szCs w:val="22"/>
        </w:rPr>
        <w:t>itom om</w:t>
      </w:r>
      <w:r w:rsidR="00DE008D">
        <w:rPr>
          <w:sz w:val="22"/>
          <w:szCs w:val="22"/>
        </w:rPr>
        <w:t xml:space="preserve">aškom u pisanju sud je </w:t>
      </w:r>
      <w:r w:rsidR="005C526A">
        <w:rPr>
          <w:sz w:val="22"/>
          <w:szCs w:val="22"/>
        </w:rPr>
        <w:t xml:space="preserve">u točki IV rješenja </w:t>
      </w:r>
      <w:r w:rsidR="007828BA">
        <w:rPr>
          <w:sz w:val="22"/>
          <w:szCs w:val="22"/>
        </w:rPr>
        <w:t>netočno naveo</w:t>
      </w:r>
      <w:r w:rsidR="005C526A" w:rsidRPr="005C526A">
        <w:rPr>
          <w:sz w:val="22"/>
          <w:szCs w:val="22"/>
        </w:rPr>
        <w:t xml:space="preserve"> </w:t>
      </w:r>
      <w:r w:rsidR="005C526A">
        <w:rPr>
          <w:sz w:val="22"/>
          <w:szCs w:val="22"/>
        </w:rPr>
        <w:t>"</w:t>
      </w:r>
      <w:r w:rsidR="005C526A" w:rsidRPr="00554418">
        <w:t xml:space="preserve"> </w:t>
      </w:r>
      <w:r w:rsidR="005C526A" w:rsidRPr="0097630A">
        <w:t>Ovo će se rješenje objaviti na e-oglasnoj ploči suda, a nakon pravomoćnosti će se dostaviti sudskom registru radi brisanja dužnika iz istog</w:t>
      </w:r>
      <w:r w:rsidR="005C526A">
        <w:t>"</w:t>
      </w:r>
      <w:r w:rsidR="005C526A">
        <w:rPr>
          <w:sz w:val="22"/>
          <w:szCs w:val="22"/>
        </w:rPr>
        <w:t xml:space="preserve"> umjesto ispravnog teksta </w:t>
      </w:r>
      <w:r w:rsidR="005C526A">
        <w:t>"</w:t>
      </w:r>
      <w:r w:rsidR="005C526A" w:rsidRPr="0097630A">
        <w:t>Ovo će se rješenje objaviti na e-oglasnoj ploči suda, a nakon pravomoćnosti će se dostaviti</w:t>
      </w:r>
      <w:r w:rsidR="005C526A">
        <w:t xml:space="preserve"> registru udruga".</w:t>
      </w:r>
    </w:p>
    <w:p w:rsidRDefault="00E56B3F" w:rsidP="00844F75" w:rsidR="00E56B3F">
      <w:pPr>
        <w:pStyle w:val="Tijeloteksta"/>
        <w:rPr>
          <w:sz w:val="22"/>
          <w:szCs w:val="22"/>
        </w:rPr>
      </w:pPr>
    </w:p>
    <w:p w:rsidRDefault="00B84C0C" w:rsidP="00B84C0C" w:rsidR="00780461">
      <w:pPr>
        <w:ind w:firstLine="708"/>
        <w:jc w:val="both"/>
        <w:rPr>
          <w:sz w:val="22"/>
          <w:szCs w:val="22"/>
        </w:rPr>
      </w:pPr>
      <w:r w:rsidRPr="00DB7A42">
        <w:rPr>
          <w:sz w:val="22"/>
          <w:szCs w:val="22"/>
        </w:rPr>
        <w:t>S</w:t>
      </w:r>
      <w:r w:rsidR="00B42182" w:rsidRPr="00DB7A42">
        <w:rPr>
          <w:sz w:val="22"/>
          <w:szCs w:val="22"/>
        </w:rPr>
        <w:t xml:space="preserve">toga </w:t>
      </w:r>
      <w:r w:rsidRPr="00DB7A42">
        <w:rPr>
          <w:sz w:val="22"/>
          <w:szCs w:val="22"/>
        </w:rPr>
        <w:t xml:space="preserve">je </w:t>
      </w:r>
      <w:r w:rsidR="00B42182" w:rsidRPr="00DB7A42">
        <w:rPr>
          <w:sz w:val="22"/>
          <w:szCs w:val="22"/>
        </w:rPr>
        <w:t xml:space="preserve">sud temeljem članka 342. </w:t>
      </w:r>
      <w:r w:rsidR="00081AA3" w:rsidRPr="00DB7A42">
        <w:rPr>
          <w:sz w:val="22"/>
          <w:szCs w:val="22"/>
        </w:rPr>
        <w:t>Zakona o parničnom postupku (NN 53/91, 91/92, 111/99, 88/01, 117/03, 84/</w:t>
      </w:r>
      <w:r w:rsidR="00411CF7" w:rsidRPr="00DB7A42">
        <w:rPr>
          <w:sz w:val="22"/>
          <w:szCs w:val="22"/>
        </w:rPr>
        <w:t>08</w:t>
      </w:r>
      <w:r w:rsidR="00EE3811" w:rsidRPr="00DB7A42">
        <w:rPr>
          <w:sz w:val="22"/>
          <w:szCs w:val="22"/>
        </w:rPr>
        <w:t>, 123/08, 57/11, 148/11, 25/13, 89/14</w:t>
      </w:r>
      <w:r w:rsidR="00411CF7" w:rsidRPr="00DB7A42">
        <w:rPr>
          <w:sz w:val="22"/>
          <w:szCs w:val="22"/>
        </w:rPr>
        <w:t>)</w:t>
      </w:r>
      <w:r w:rsidR="00081AA3" w:rsidRPr="00DB7A42">
        <w:rPr>
          <w:sz w:val="22"/>
          <w:szCs w:val="22"/>
        </w:rPr>
        <w:t xml:space="preserve"> </w:t>
      </w:r>
      <w:r w:rsidR="00594BC8" w:rsidRPr="00DB7A42">
        <w:rPr>
          <w:sz w:val="22"/>
          <w:szCs w:val="22"/>
        </w:rPr>
        <w:t>riješio kao u pravorijeku.</w:t>
      </w:r>
    </w:p>
    <w:p w:rsidRDefault="005C526A" w:rsidP="00B84C0C" w:rsidR="005C526A">
      <w:pPr>
        <w:ind w:firstLine="708"/>
        <w:jc w:val="both"/>
        <w:rPr>
          <w:sz w:val="22"/>
          <w:szCs w:val="22"/>
        </w:rPr>
      </w:pPr>
    </w:p>
    <w:p w:rsidRDefault="00E56B3F" w:rsidP="00B84C0C" w:rsidR="00E56B3F" w:rsidRPr="00DB7A42">
      <w:pPr>
        <w:ind w:firstLine="708"/>
        <w:jc w:val="both"/>
        <w:rPr>
          <w:sz w:val="22"/>
          <w:szCs w:val="22"/>
        </w:rPr>
      </w:pPr>
    </w:p>
    <w:p w:rsidRDefault="0003467F" w:rsidP="00CD076D" w:rsidR="0003467F" w:rsidRPr="00DB7A42">
      <w:pPr>
        <w:rPr>
          <w:sz w:val="22"/>
          <w:szCs w:val="22"/>
        </w:rPr>
      </w:pPr>
    </w:p>
    <w:p w:rsidRDefault="00C96FF4" w:rsidP="00BA25BD" w:rsidR="00162933">
      <w:pPr>
        <w:ind w:firstLine="708"/>
        <w:jc w:val="center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 xml:space="preserve">U </w:t>
      </w:r>
      <w:r w:rsidR="005C526A">
        <w:rPr>
          <w:b/>
          <w:sz w:val="22"/>
          <w:szCs w:val="22"/>
        </w:rPr>
        <w:t>Splitu</w:t>
      </w:r>
      <w:r w:rsidR="00982750">
        <w:rPr>
          <w:b/>
          <w:sz w:val="22"/>
          <w:szCs w:val="22"/>
        </w:rPr>
        <w:t xml:space="preserve">, </w:t>
      </w:r>
      <w:r w:rsidR="002B5120">
        <w:rPr>
          <w:b/>
          <w:sz w:val="22"/>
          <w:szCs w:val="22"/>
        </w:rPr>
        <w:t>16</w:t>
      </w:r>
      <w:r w:rsidR="007828BA">
        <w:rPr>
          <w:b/>
          <w:sz w:val="22"/>
          <w:szCs w:val="22"/>
        </w:rPr>
        <w:t>. veljače</w:t>
      </w:r>
      <w:r w:rsidR="00E56B3F">
        <w:rPr>
          <w:b/>
          <w:sz w:val="22"/>
          <w:szCs w:val="22"/>
        </w:rPr>
        <w:t xml:space="preserve"> 2017</w:t>
      </w:r>
      <w:r w:rsidR="00F261D4">
        <w:rPr>
          <w:b/>
          <w:sz w:val="22"/>
          <w:szCs w:val="22"/>
        </w:rPr>
        <w:t>.g.</w:t>
      </w:r>
    </w:p>
    <w:p w:rsidRDefault="005C526A" w:rsidP="00BA25BD" w:rsidR="005C526A" w:rsidRPr="00DB7A42">
      <w:pPr>
        <w:ind w:firstLine="708"/>
        <w:jc w:val="center"/>
        <w:rPr>
          <w:b/>
          <w:sz w:val="22"/>
          <w:szCs w:val="22"/>
        </w:rPr>
      </w:pPr>
    </w:p>
    <w:p w:rsidRDefault="00780461" w:rsidP="00CD076D" w:rsidR="00780461" w:rsidRPr="00DB7A42">
      <w:pPr>
        <w:rPr>
          <w:b/>
          <w:sz w:val="22"/>
          <w:szCs w:val="22"/>
        </w:rPr>
      </w:pPr>
    </w:p>
    <w:p w:rsidRDefault="00BA25BD" w:rsidP="00CD076D" w:rsidR="00BA25BD" w:rsidRPr="00DB7A42">
      <w:pPr>
        <w:rPr>
          <w:b/>
          <w:sz w:val="22"/>
          <w:szCs w:val="22"/>
        </w:rPr>
      </w:pPr>
    </w:p>
    <w:p w:rsidRDefault="000465BD" w:rsidP="00CD076D" w:rsidR="00C96FF4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ab/>
      </w:r>
      <w:r w:rsidRPr="00DB7A42">
        <w:rPr>
          <w:b/>
          <w:sz w:val="22"/>
          <w:szCs w:val="22"/>
        </w:rPr>
        <w:tab/>
      </w:r>
      <w:r w:rsidR="000569D8" w:rsidRPr="00DB7A42">
        <w:rPr>
          <w:b/>
          <w:sz w:val="22"/>
          <w:szCs w:val="22"/>
        </w:rPr>
        <w:tab/>
      </w:r>
      <w:r w:rsidR="000569D8" w:rsidRPr="00DB7A42">
        <w:rPr>
          <w:b/>
          <w:sz w:val="22"/>
          <w:szCs w:val="22"/>
        </w:rPr>
        <w:tab/>
      </w:r>
      <w:r w:rsidR="000569D8" w:rsidRPr="00DB7A42">
        <w:rPr>
          <w:b/>
          <w:sz w:val="22"/>
          <w:szCs w:val="22"/>
        </w:rPr>
        <w:tab/>
      </w:r>
      <w:r w:rsidR="000569D8" w:rsidRPr="00DB7A42">
        <w:rPr>
          <w:b/>
          <w:sz w:val="22"/>
          <w:szCs w:val="22"/>
        </w:rPr>
        <w:tab/>
      </w:r>
      <w:r w:rsidR="00B40E7F" w:rsidRPr="00DB7A42">
        <w:rPr>
          <w:b/>
          <w:sz w:val="22"/>
          <w:szCs w:val="22"/>
        </w:rPr>
        <w:tab/>
      </w:r>
      <w:r w:rsidR="005C526A">
        <w:rPr>
          <w:b/>
          <w:sz w:val="22"/>
          <w:szCs w:val="22"/>
        </w:rPr>
        <w:tab/>
      </w:r>
      <w:r w:rsidR="00B40E7F" w:rsidRPr="00DB7A42">
        <w:rPr>
          <w:b/>
          <w:sz w:val="22"/>
          <w:szCs w:val="22"/>
        </w:rPr>
        <w:t xml:space="preserve">S u d a c </w:t>
      </w:r>
      <w:r w:rsidR="00C96FF4" w:rsidRPr="00DB7A42">
        <w:rPr>
          <w:b/>
          <w:sz w:val="22"/>
          <w:szCs w:val="22"/>
        </w:rPr>
        <w:t>:</w:t>
      </w:r>
    </w:p>
    <w:p w:rsidRDefault="00C96FF4" w:rsidP="00CD076D" w:rsidR="00C96FF4" w:rsidRPr="00DB7A42">
      <w:pPr>
        <w:rPr>
          <w:b/>
          <w:sz w:val="22"/>
          <w:szCs w:val="22"/>
        </w:rPr>
      </w:pPr>
    </w:p>
    <w:p w:rsidRDefault="000465BD" w:rsidP="007828BA" w:rsidR="0008405F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 xml:space="preserve"> </w:t>
      </w:r>
      <w:r w:rsidRPr="00DB7A42">
        <w:rPr>
          <w:b/>
          <w:sz w:val="22"/>
          <w:szCs w:val="22"/>
        </w:rPr>
        <w:tab/>
      </w:r>
      <w:r w:rsidRPr="00DB7A42">
        <w:rPr>
          <w:b/>
          <w:sz w:val="22"/>
          <w:szCs w:val="22"/>
        </w:rPr>
        <w:tab/>
      </w:r>
      <w:r w:rsidR="00AE60BB" w:rsidRPr="00DB7A42">
        <w:rPr>
          <w:b/>
          <w:sz w:val="22"/>
          <w:szCs w:val="22"/>
        </w:rPr>
        <w:tab/>
      </w:r>
      <w:r w:rsidR="00AE60BB" w:rsidRPr="00DB7A42">
        <w:rPr>
          <w:b/>
          <w:sz w:val="22"/>
          <w:szCs w:val="22"/>
        </w:rPr>
        <w:tab/>
      </w:r>
      <w:r w:rsidR="00AE60BB" w:rsidRPr="00DB7A42">
        <w:rPr>
          <w:b/>
          <w:sz w:val="22"/>
          <w:szCs w:val="22"/>
        </w:rPr>
        <w:tab/>
      </w:r>
      <w:r w:rsidR="00AE60BB" w:rsidRPr="00DB7A42">
        <w:rPr>
          <w:b/>
          <w:sz w:val="22"/>
          <w:szCs w:val="22"/>
        </w:rPr>
        <w:tab/>
      </w:r>
      <w:r w:rsidR="001C21FA" w:rsidRPr="00DB7A42">
        <w:rPr>
          <w:b/>
          <w:sz w:val="22"/>
          <w:szCs w:val="22"/>
        </w:rPr>
        <w:tab/>
      </w:r>
      <w:r w:rsidR="005C526A">
        <w:rPr>
          <w:b/>
          <w:sz w:val="22"/>
          <w:szCs w:val="22"/>
        </w:rPr>
        <w:tab/>
      </w:r>
      <w:r w:rsidR="000D58F6" w:rsidRPr="00DB7A42">
        <w:rPr>
          <w:b/>
          <w:sz w:val="22"/>
          <w:szCs w:val="22"/>
        </w:rPr>
        <w:t>Diana Butigan Granić</w:t>
      </w:r>
      <w:r w:rsidR="00AA79D8">
        <w:rPr>
          <w:b/>
          <w:sz w:val="22"/>
          <w:szCs w:val="22"/>
        </w:rPr>
        <w:t xml:space="preserve">, v.r. </w:t>
      </w:r>
    </w:p>
    <w:p w:rsidRDefault="00804CFB" w:rsidP="007828BA" w:rsidR="00804CFB">
      <w:pPr>
        <w:rPr>
          <w:b/>
          <w:sz w:val="22"/>
          <w:szCs w:val="22"/>
        </w:rPr>
      </w:pPr>
    </w:p>
    <w:p w:rsidRDefault="00ED3E36" w:rsidP="00400F5C" w:rsidR="00ED3E36" w:rsidRPr="00DB7A42">
      <w:pPr>
        <w:jc w:val="both"/>
        <w:rPr>
          <w:b/>
          <w:sz w:val="22"/>
          <w:szCs w:val="22"/>
        </w:rPr>
      </w:pPr>
    </w:p>
    <w:p w:rsidRDefault="00C96FF4" w:rsidP="00400F5C" w:rsidR="00C36AB4" w:rsidRPr="00DB7A42">
      <w:pPr>
        <w:jc w:val="both"/>
        <w:rPr>
          <w:sz w:val="22"/>
          <w:szCs w:val="22"/>
        </w:rPr>
      </w:pPr>
      <w:r w:rsidRPr="00DB7A42">
        <w:rPr>
          <w:b/>
          <w:sz w:val="22"/>
          <w:szCs w:val="22"/>
        </w:rPr>
        <w:lastRenderedPageBreak/>
        <w:t>UPUTA O PRAVNOM LIJEKU:</w:t>
      </w:r>
      <w:r w:rsidRPr="00DB7A42">
        <w:rPr>
          <w:sz w:val="22"/>
          <w:szCs w:val="22"/>
        </w:rPr>
        <w:t xml:space="preserve"> </w:t>
      </w:r>
    </w:p>
    <w:p w:rsidRDefault="00C96FF4" w:rsidP="00400F5C" w:rsidR="00780461">
      <w:pPr>
        <w:jc w:val="both"/>
        <w:rPr>
          <w:sz w:val="22"/>
          <w:szCs w:val="22"/>
        </w:rPr>
      </w:pPr>
      <w:r w:rsidRPr="00DB7A42">
        <w:rPr>
          <w:sz w:val="22"/>
          <w:szCs w:val="22"/>
        </w:rPr>
        <w:t>Protiv ov</w:t>
      </w:r>
      <w:r w:rsidR="00B42182" w:rsidRPr="00DB7A42">
        <w:rPr>
          <w:sz w:val="22"/>
          <w:szCs w:val="22"/>
        </w:rPr>
        <w:t>og rješenja</w:t>
      </w:r>
      <w:r w:rsidRPr="00DB7A42">
        <w:rPr>
          <w:sz w:val="22"/>
          <w:szCs w:val="22"/>
        </w:rPr>
        <w:t xml:space="preserve"> </w:t>
      </w:r>
      <w:r w:rsidR="00F261D4">
        <w:rPr>
          <w:sz w:val="22"/>
          <w:szCs w:val="22"/>
        </w:rPr>
        <w:t xml:space="preserve">nije dopušteno </w:t>
      </w:r>
      <w:r w:rsidRPr="00DB7A42">
        <w:rPr>
          <w:sz w:val="22"/>
          <w:szCs w:val="22"/>
        </w:rPr>
        <w:t xml:space="preserve">izjaviti žalbu. </w:t>
      </w:r>
    </w:p>
    <w:p w:rsidRDefault="00F261D4" w:rsidP="00400F5C" w:rsidR="00F261D4">
      <w:pPr>
        <w:jc w:val="both"/>
        <w:rPr>
          <w:sz w:val="22"/>
          <w:szCs w:val="22"/>
        </w:rPr>
      </w:pPr>
    </w:p>
    <w:p w:rsidRDefault="00215B4C" w:rsidP="00215B4C" w:rsidR="00215B4C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15B4C" w:rsidP="00215B4C" w:rsidR="00215B4C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15B4C" w:rsidP="00215B4C" w:rsidR="00215B4C" w:rsidRPr="002873CD">
      <w:pPr>
        <w:jc w:val="both"/>
        <w:rPr>
          <w:sz w:val="22"/>
          <w:szCs w:val="22"/>
        </w:rPr>
      </w:pPr>
      <w:r>
        <w:rPr>
          <w:sz w:val="22"/>
          <w:szCs w:val="22"/>
        </w:rPr>
        <w:t>2.) Dužniku</w:t>
      </w:r>
    </w:p>
    <w:p w:rsidRDefault="00215B4C" w:rsidP="00215B4C" w:rsidR="00215B4C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>
        <w:rPr>
          <w:sz w:val="22"/>
          <w:szCs w:val="22"/>
        </w:rPr>
        <w:t xml:space="preserve">Split </w:t>
      </w:r>
    </w:p>
    <w:p w:rsidRDefault="00215B4C" w:rsidP="00215B4C" w:rsidR="00215B4C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4.) </w:t>
      </w:r>
      <w:r>
        <w:rPr>
          <w:sz w:val="22"/>
          <w:szCs w:val="22"/>
        </w:rPr>
        <w:t xml:space="preserve">Registar udruga </w:t>
      </w:r>
      <w:r w:rsidRPr="002873CD">
        <w:rPr>
          <w:sz w:val="22"/>
          <w:szCs w:val="22"/>
        </w:rPr>
        <w:t>odmah i po pravomoćnosti,</w:t>
      </w:r>
      <w:r>
        <w:rPr>
          <w:sz w:val="22"/>
          <w:szCs w:val="22"/>
        </w:rPr>
        <w:t xml:space="preserve"> </w:t>
      </w:r>
    </w:p>
    <w:p w:rsidRDefault="00215B4C" w:rsidP="00215B4C" w:rsidR="00215B4C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15B4C" w:rsidP="00215B4C" w:rsidR="00215B4C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15B4C" w:rsidP="00215B4C" w:rsidR="00215B4C" w:rsidRPr="00367A81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p w:rsidRDefault="00844F75" w:rsidP="00215B4C" w:rsidR="00844F75" w:rsidRPr="007828BA">
      <w:pPr>
        <w:jc w:val="both"/>
        <w:rPr>
          <w:sz w:val="22"/>
          <w:szCs w:val="22"/>
        </w:rPr>
      </w:pPr>
    </w:p>
    <w:sectPr w:rsidSect="002B5120" w:rsidR="00844F75" w:rsidRPr="007828BA">
      <w:headerReference w:type="even" r:id="rId12"/>
      <w:pgSz w:h="16838" w:w="11906"/>
      <w:pgMar w:gutter="0" w:footer="709" w:header="709" w:left="1560" w:bottom="1440" w:right="146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95" w:rsidR="00C76195">
      <w:r>
        <w:separator/>
      </w:r>
    </w:p>
  </w:endnote>
  <w:endnote w:id="0" w:type="continuationSeparator">
    <w:p w:rsidRDefault="00C76195" w:rsidR="00C7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95" w:rsidR="00C76195">
      <w:r>
        <w:separator/>
      </w:r>
    </w:p>
  </w:footnote>
  <w:footnote w:id="0" w:type="continuationSeparator">
    <w:p w:rsidRDefault="00C76195" w:rsidR="00C76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AC003F"/>
    <w:multiLevelType w:val="hybridMultilevel"/>
    <w:tmpl w:val="4E50C422"/>
    <w:lvl w:tplc="5916224E" w:ilvl="0">
      <w:start w:val="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7"/>
  </w:num>
  <w:num w:numId="5">
    <w:abstractNumId w:val="5"/>
  </w:num>
  <w:num w:numId="6">
    <w:abstractNumId w:val="10"/>
  </w:num>
  <w:num w:numId="7">
    <w:abstractNumId w:val="8"/>
  </w:num>
  <w:num w:numId="8">
    <w:abstractNumId w:val="2"/>
  </w:num>
  <w:num w:numId="9">
    <w:abstractNumId w:val="0"/>
  </w:num>
  <w:num w:numId="10">
    <w:abstractNumId w:val="9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3120B"/>
    <w:rsid w:val="0003467F"/>
    <w:rsid w:val="000465BD"/>
    <w:rsid w:val="000569D8"/>
    <w:rsid w:val="000660DF"/>
    <w:rsid w:val="00081AA3"/>
    <w:rsid w:val="000835BD"/>
    <w:rsid w:val="0008405F"/>
    <w:rsid w:val="00087089"/>
    <w:rsid w:val="00095067"/>
    <w:rsid w:val="000D58F6"/>
    <w:rsid w:val="000D731F"/>
    <w:rsid w:val="00104D82"/>
    <w:rsid w:val="00114B37"/>
    <w:rsid w:val="0012294D"/>
    <w:rsid w:val="00126ADD"/>
    <w:rsid w:val="00130C6D"/>
    <w:rsid w:val="00162933"/>
    <w:rsid w:val="00173E66"/>
    <w:rsid w:val="00197A22"/>
    <w:rsid w:val="001B0975"/>
    <w:rsid w:val="001C21FA"/>
    <w:rsid w:val="001C231A"/>
    <w:rsid w:val="001D0DE1"/>
    <w:rsid w:val="001D68DE"/>
    <w:rsid w:val="00204978"/>
    <w:rsid w:val="00215B4C"/>
    <w:rsid w:val="0022070C"/>
    <w:rsid w:val="00251E4E"/>
    <w:rsid w:val="00275703"/>
    <w:rsid w:val="002B5120"/>
    <w:rsid w:val="002D17D0"/>
    <w:rsid w:val="002D4F12"/>
    <w:rsid w:val="002F3DCA"/>
    <w:rsid w:val="00300B40"/>
    <w:rsid w:val="0031252E"/>
    <w:rsid w:val="00344541"/>
    <w:rsid w:val="0036642C"/>
    <w:rsid w:val="00372B35"/>
    <w:rsid w:val="003731B8"/>
    <w:rsid w:val="00374CA1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70625"/>
    <w:rsid w:val="004730C7"/>
    <w:rsid w:val="00474BB2"/>
    <w:rsid w:val="00480D7F"/>
    <w:rsid w:val="004841A4"/>
    <w:rsid w:val="00486B76"/>
    <w:rsid w:val="00490453"/>
    <w:rsid w:val="00493A62"/>
    <w:rsid w:val="004A7860"/>
    <w:rsid w:val="004B6C39"/>
    <w:rsid w:val="004D59E7"/>
    <w:rsid w:val="004F3B12"/>
    <w:rsid w:val="004F6E6B"/>
    <w:rsid w:val="00507A3D"/>
    <w:rsid w:val="00554418"/>
    <w:rsid w:val="00575D61"/>
    <w:rsid w:val="00580D82"/>
    <w:rsid w:val="00584F6B"/>
    <w:rsid w:val="00594BC8"/>
    <w:rsid w:val="005A660C"/>
    <w:rsid w:val="005B5359"/>
    <w:rsid w:val="005B5CCB"/>
    <w:rsid w:val="005C00B9"/>
    <w:rsid w:val="005C526A"/>
    <w:rsid w:val="005E0CD9"/>
    <w:rsid w:val="00617FD9"/>
    <w:rsid w:val="0062690E"/>
    <w:rsid w:val="00643879"/>
    <w:rsid w:val="00651AD8"/>
    <w:rsid w:val="00654E48"/>
    <w:rsid w:val="00690073"/>
    <w:rsid w:val="00693BB6"/>
    <w:rsid w:val="006A4EF2"/>
    <w:rsid w:val="006C4F46"/>
    <w:rsid w:val="006D2592"/>
    <w:rsid w:val="006E1662"/>
    <w:rsid w:val="006F2D1F"/>
    <w:rsid w:val="006F7A15"/>
    <w:rsid w:val="00722286"/>
    <w:rsid w:val="007265A6"/>
    <w:rsid w:val="0072678A"/>
    <w:rsid w:val="0072684F"/>
    <w:rsid w:val="0073170F"/>
    <w:rsid w:val="00743FA4"/>
    <w:rsid w:val="00745C08"/>
    <w:rsid w:val="00751128"/>
    <w:rsid w:val="00780461"/>
    <w:rsid w:val="007828BA"/>
    <w:rsid w:val="00784E9F"/>
    <w:rsid w:val="00793F5A"/>
    <w:rsid w:val="007A00E4"/>
    <w:rsid w:val="007A19B2"/>
    <w:rsid w:val="007A3F88"/>
    <w:rsid w:val="007B18C7"/>
    <w:rsid w:val="007B7BB1"/>
    <w:rsid w:val="007D653B"/>
    <w:rsid w:val="007E68C2"/>
    <w:rsid w:val="008032ED"/>
    <w:rsid w:val="00804CFB"/>
    <w:rsid w:val="008079DB"/>
    <w:rsid w:val="00807F1E"/>
    <w:rsid w:val="0082122C"/>
    <w:rsid w:val="00831CAF"/>
    <w:rsid w:val="00832B7E"/>
    <w:rsid w:val="00844F75"/>
    <w:rsid w:val="008622EC"/>
    <w:rsid w:val="00870617"/>
    <w:rsid w:val="008A7FAD"/>
    <w:rsid w:val="008B0605"/>
    <w:rsid w:val="008B50F8"/>
    <w:rsid w:val="008B68E7"/>
    <w:rsid w:val="008C36D2"/>
    <w:rsid w:val="008C36EB"/>
    <w:rsid w:val="008C650E"/>
    <w:rsid w:val="008E2CDF"/>
    <w:rsid w:val="008F4F5A"/>
    <w:rsid w:val="00925A20"/>
    <w:rsid w:val="00927D71"/>
    <w:rsid w:val="0093417E"/>
    <w:rsid w:val="00940946"/>
    <w:rsid w:val="00982750"/>
    <w:rsid w:val="009B0C08"/>
    <w:rsid w:val="009C62F9"/>
    <w:rsid w:val="009D6912"/>
    <w:rsid w:val="009D70B7"/>
    <w:rsid w:val="009E28A2"/>
    <w:rsid w:val="009E72E2"/>
    <w:rsid w:val="009E7F81"/>
    <w:rsid w:val="00A01E1A"/>
    <w:rsid w:val="00A2727B"/>
    <w:rsid w:val="00A5232F"/>
    <w:rsid w:val="00A64AE7"/>
    <w:rsid w:val="00AA79D8"/>
    <w:rsid w:val="00AB11AD"/>
    <w:rsid w:val="00AB42FE"/>
    <w:rsid w:val="00AC0E71"/>
    <w:rsid w:val="00AD2A14"/>
    <w:rsid w:val="00AE26BC"/>
    <w:rsid w:val="00AE60BB"/>
    <w:rsid w:val="00AF7662"/>
    <w:rsid w:val="00B06D44"/>
    <w:rsid w:val="00B2283F"/>
    <w:rsid w:val="00B400FA"/>
    <w:rsid w:val="00B40E7F"/>
    <w:rsid w:val="00B42182"/>
    <w:rsid w:val="00B536F2"/>
    <w:rsid w:val="00B64D68"/>
    <w:rsid w:val="00B80544"/>
    <w:rsid w:val="00B80922"/>
    <w:rsid w:val="00B84C0C"/>
    <w:rsid w:val="00B878A3"/>
    <w:rsid w:val="00B91667"/>
    <w:rsid w:val="00BA25BD"/>
    <w:rsid w:val="00BC3967"/>
    <w:rsid w:val="00BC75DF"/>
    <w:rsid w:val="00BD46B3"/>
    <w:rsid w:val="00BD7E4C"/>
    <w:rsid w:val="00BE2C7C"/>
    <w:rsid w:val="00BF07FB"/>
    <w:rsid w:val="00BF27EA"/>
    <w:rsid w:val="00C36AB4"/>
    <w:rsid w:val="00C47258"/>
    <w:rsid w:val="00C70A11"/>
    <w:rsid w:val="00C72A48"/>
    <w:rsid w:val="00C76195"/>
    <w:rsid w:val="00C96FF4"/>
    <w:rsid w:val="00CA66BC"/>
    <w:rsid w:val="00CB67CC"/>
    <w:rsid w:val="00CC4A8E"/>
    <w:rsid w:val="00CD076D"/>
    <w:rsid w:val="00CF0149"/>
    <w:rsid w:val="00CF563E"/>
    <w:rsid w:val="00D026D2"/>
    <w:rsid w:val="00D13C0F"/>
    <w:rsid w:val="00D457F6"/>
    <w:rsid w:val="00D523FD"/>
    <w:rsid w:val="00D72E37"/>
    <w:rsid w:val="00D73974"/>
    <w:rsid w:val="00D92CFE"/>
    <w:rsid w:val="00D95D32"/>
    <w:rsid w:val="00D97F1B"/>
    <w:rsid w:val="00DB7A42"/>
    <w:rsid w:val="00DC0606"/>
    <w:rsid w:val="00DE008D"/>
    <w:rsid w:val="00DE5800"/>
    <w:rsid w:val="00E03AE4"/>
    <w:rsid w:val="00E07BAA"/>
    <w:rsid w:val="00E26054"/>
    <w:rsid w:val="00E26ECD"/>
    <w:rsid w:val="00E27721"/>
    <w:rsid w:val="00E514AF"/>
    <w:rsid w:val="00E56B3F"/>
    <w:rsid w:val="00E67379"/>
    <w:rsid w:val="00E9142E"/>
    <w:rsid w:val="00EA282C"/>
    <w:rsid w:val="00ED3E36"/>
    <w:rsid w:val="00EE1C98"/>
    <w:rsid w:val="00EE3811"/>
    <w:rsid w:val="00F0542E"/>
    <w:rsid w:val="00F10937"/>
    <w:rsid w:val="00F261D4"/>
    <w:rsid w:val="00F32953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14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4A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4AF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4AF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4AF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14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4A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4AF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4A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4A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siječnja 2017.</izvorni_sadrzaj>
    <derivirana_varijabla naziv="DomainObject.Predmet.DatumRjesavanja_1">19.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St-793/2016</izvorni_sadrzaj>
    <derivirana_varijabla naziv="DomainObject.Predmet.OznakaBroj_1">St-793/2016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ŽENSKI ODBOJKAŠKI KLUB "SPLIT 1700"</izvorni_sadrzaj>
    <derivirana_varijabla naziv="DomainObject.Predmet.ProtustrankaFormated_1">  ŽENSKI ODBOJKAŠKI KLUB "SPLIT 1700"</derivirana_varijabla>
  </DomainObject.Predmet.ProtustrankaFormated>
  <DomainObject.Predmet.ProtustrankaFormatedOIB>
    <izvorni_sadrzaj>  ŽENSKI ODBOJKAŠKI KLUB "SPLIT 1700", OIB 30542972800</izvorni_sadrzaj>
    <derivirana_varijabla naziv="DomainObject.Predmet.ProtustrankaFormatedOIB_1">  ŽENSKI ODBOJKAŠKI KLUB "SPLIT 1700", OIB 30542972800</derivirana_varijabla>
  </DomainObject.Predmet.ProtustrankaFormatedOIB>
  <DomainObject.Predmet.ProtustrankaFormatedWithAdress>
    <izvorni_sadrzaj> ŽENSKI ODBOJKAŠKI KLUB "SPLIT 1700", Osječka 11, 21000 Split</izvorni_sadrzaj>
    <derivirana_varijabla naziv="DomainObject.Predmet.ProtustrankaFormatedWithAdress_1"> ŽENSKI ODBOJKAŠKI KLUB "SPLIT 1700", Osječka 11, 21000 Split</derivirana_varijabla>
  </DomainObject.Predmet.ProtustrankaFormatedWithAdress>
  <DomainObject.Predmet.ProtustrankaFormatedWithAdressOIB>
    <izvorni_sadrzaj> ŽENSKI ODBOJKAŠKI KLUB "SPLIT 1700", OIB 30542972800, Osječka 11, 21000 Split</izvorni_sadrzaj>
    <derivirana_varijabla naziv="DomainObject.Predmet.ProtustrankaFormatedWithAdressOIB_1"> ŽENSKI ODBOJKAŠKI KLUB "SPLIT 1700", OIB 30542972800, Osječka 11, 21000 Split</derivirana_varijabla>
  </DomainObject.Predmet.ProtustrankaFormatedWithAdressOIB>
  <DomainObject.Predmet.ProtustrankaWithAdress>
    <izvorni_sadrzaj>ŽENSKI ODBOJKAŠKI KLUB "SPLIT 1700" Osječka 11, 21000 Split</izvorni_sadrzaj>
    <derivirana_varijabla naziv="DomainObject.Predmet.ProtustrankaWithAdress_1">ŽENSKI ODBOJKAŠKI KLUB "SPLIT 1700" Osječka 11, 21000 Split</derivirana_varijabla>
  </DomainObject.Predmet.ProtustrankaWithAdress>
  <DomainObject.Predmet.ProtustrankaWithAdressOIB>
    <izvorni_sadrzaj>ŽENSKI ODBOJKAŠKI KLUB "SPLIT 1700", OIB 30542972800, Osječka 11, 21000 Split</izvorni_sadrzaj>
    <derivirana_varijabla naziv="DomainObject.Predmet.ProtustrankaWithAdressOIB_1">ŽENSKI ODBOJKAŠKI KLUB "SPLIT 1700", OIB 30542972800, Osječka 11, 21000 Split</derivirana_varijabla>
  </DomainObject.Predmet.ProtustrankaWithAdressOIB>
  <DomainObject.Predmet.ProtustrankaNazivFormated>
    <izvorni_sadrzaj>ŽENSKI ODBOJKAŠKI KLUB "SPLIT 1700"</izvorni_sadrzaj>
    <derivirana_varijabla naziv="DomainObject.Predmet.ProtustrankaNazivFormated_1">ŽENSKI ODBOJKAŠKI KLUB "SPLIT 1700"</derivirana_varijabla>
  </DomainObject.Predmet.ProtustrankaNazivFormated>
  <DomainObject.Predmet.ProtustrankaNazivFormatedOIB>
    <izvorni_sadrzaj>ŽENSKI ODBOJKAŠKI KLUB "SPLIT 1700", OIB 30542972800</izvorni_sadrzaj>
    <derivirana_varijabla naziv="DomainObject.Predmet.ProtustrankaNazivFormatedOIB_1">ŽENSKI ODBOJKAŠKI KLUB "SPLIT 1700", OIB 30542972800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4041208.40</izvorni_sadrzaj>
    <derivirana_varijabla naziv="DomainObject.Predmet.TrenutnaVrijednost_1">4041208.40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ŽENSKI ODBOJKAŠKI KLUB "SPLIT 1700"</item>
    </izvorni_sadrzaj>
    <derivirana_varijabla naziv="DomainObject.Predmet.ProtuStrankaListFormated_1">
      <item>ŽENSKI ODBOJKAŠKI KLUB "SPLIT 1700"</item>
    </derivirana_varijabla>
  </DomainObject.Predmet.ProtuStrankaListFormated>
  <DomainObject.Predmet.ProtuStrankaListFormatedOIB>
    <izvorni_sadrzaj>
      <item>ŽENSKI ODBOJKAŠKI KLUB "SPLIT 1700", OIB 30542972800</item>
    </izvorni_sadrzaj>
    <derivirana_varijabla naziv="DomainObject.Predmet.ProtuStrankaListFormatedOIB_1">
      <item>ŽENSKI ODBOJKAŠKI KLUB "SPLIT 1700", OIB 30542972800</item>
    </derivirana_varijabla>
  </DomainObject.Predmet.ProtuStrankaListFormatedOIB>
  <DomainObject.Predmet.ProtuStrankaListFormatedWithAdress>
    <izvorni_sadrzaj>
      <item>ŽENSKI ODBOJKAŠKI KLUB "SPLIT 1700", Osječka 11, 21000 Split</item>
    </izvorni_sadrzaj>
    <derivirana_varijabla naziv="DomainObject.Predmet.ProtuStrankaListFormatedWithAdress_1">
      <item>ŽENSKI ODBOJKAŠKI KLUB "SPLIT 1700", Osječka 11, 21000 Split</item>
    </derivirana_varijabla>
  </DomainObject.Predmet.ProtuStrankaListFormatedWithAdress>
  <DomainObject.Predmet.ProtuStrankaListFormatedWithAdressOIB>
    <izvorni_sadrzaj>
      <item>ŽENSKI ODBOJKAŠKI KLUB "SPLIT 1700", OIB 30542972800, Osječka 11, 21000 Split</item>
    </izvorni_sadrzaj>
    <derivirana_varijabla naziv="DomainObject.Predmet.ProtuStrankaListFormatedWithAdressOIB_1">
      <item>ŽENSKI ODBOJKAŠKI KLUB "SPLIT 1700", OIB 30542972800, Osječka 11, 21000 Split</item>
    </derivirana_varijabla>
  </DomainObject.Predmet.ProtuStrankaListFormatedWithAdressOIB>
  <DomainObject.Predmet.ProtuStrankaListNazivFormated>
    <izvorni_sadrzaj>
      <item>ŽENSKI ODBOJKAŠKI KLUB "SPLIT 1700"</item>
    </izvorni_sadrzaj>
    <derivirana_varijabla naziv="DomainObject.Predmet.ProtuStrankaListNazivFormated_1">
      <item>ŽENSKI ODBOJKAŠKI KLUB "SPLIT 1700"</item>
    </derivirana_varijabla>
  </DomainObject.Predmet.ProtuStrankaListNazivFormated>
  <DomainObject.Predmet.ProtuStrankaListNazivFormatedOIB>
    <izvorni_sadrzaj>
      <item>ŽENSKI ODBOJKAŠKI KLUB "SPLIT 1700", OIB 30542972800</item>
    </izvorni_sadrzaj>
    <derivirana_varijabla naziv="DomainObject.Predmet.ProtuStrankaListNazivFormatedOIB_1">
      <item>ŽENSKI ODBOJKAŠKI KLUB "SPLIT 1700", OIB 30542972800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ŽENSKI ODBOJKAŠKI KLUB "SPLIT 1700"</izvorni_sadrzaj>
    <derivirana_varijabla naziv="DomainObject.Predmet.ProtustrankaIDrugi_1">ŽENSKI ODBOJKAŠKI KLUB "SPLIT 1700"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ŽENSKI ODBOJKAŠKI KLUB "SPLIT 1700", OIB 30542972800, Osječka 11, 21000 Split</izvorni_sadrzaj>
    <derivirana_varijabla naziv="DomainObject.Predmet.ProtustrankaIDrugiAdressOIB_1">ŽENSKI ODBOJKAŠKI KLUB "SPLIT 1700", OIB 30542972800, Osječka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2017.</izvorni_sadrzaj>
    <derivirana_varijabla naziv="DomainObject.Predmet.OdlukaRjesenje.DatumDonosenjaOdluke_1">19.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St-793/2016-18</izvorni_sadrzaj>
    <derivirana_varijabla naziv="DomainObject.Predmet.OdlukaRjesenje.Oznaka_1">St-793/2016-18</derivirana_varijabla>
  </DomainObject.Predmet.OdlukaRjesenje.Oznaka>
  <DomainObject.Predmet.SudioniciListNaziv>
    <izvorni_sadrzaj>
      <item>ŽENSKI ODBOJKAŠKI KLUB "SPLIT 1700"</item>
      <item>FINANCIJSKA AGENCIJA, RC SPLIT</item>
    </izvorni_sadrzaj>
    <derivirana_varijabla naziv="DomainObject.Predmet.SudioniciListNaziv_1">
      <item>ŽENSKI ODBOJKAŠKI KLUB "SPLIT 1700"</item>
      <item>FINANCIJSKA AGENCIJA, RC SPLIT</item>
    </derivirana_varijabla>
  </DomainObject.Predmet.SudioniciListNaziv>
  <DomainObject.Predmet.SudioniciListAdressOIB>
    <izvorni_sadrzaj>
      <item>ŽENSKI ODBOJKAŠKI KLUB "SPLIT 1700", OIB 30542972800, Osječka 11,21000 Split</item>
      <item>FINANCIJSKA AGENCIJA, RC SPLIT, OIB 85821130368, Mažuranićevo šetalište 24 b,21000 Split</item>
    </izvorni_sadrzaj>
    <derivirana_varijabla naziv="DomainObject.Predmet.SudioniciListAdressOIB_1">
      <item>ŽENSKI ODBOJKAŠKI KLUB "SPLIT 1700", OIB 30542972800, Osječka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30542972800</item>
      <item>, OIB 85821130368</item>
    </izvorni_sadrzaj>
    <derivirana_varijabla naziv="DomainObject.Predmet.SudioniciListNazivOIB_1">
      <item>, OIB 30542972800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287</properties:Words>
  <properties:Characters>1416</properties:Characters>
  <properties:Lines>61</properties:Lines>
  <properties:Paragraphs>25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2017-02-16T12:35:00Z</dcterms:created>
  <dc:creator>RH-TDU</dc:creator>
  <cp:lastModifiedBy>Mara Marčinko</cp:lastModifiedBy>
  <cp:lastPrinted>2017-02-16T13:16:00Z</cp:lastPrinted>
  <dcterms:modified xmlns:xsi="http://www.w3.org/2001/XMLSchema-instance" xsi:type="dcterms:W3CDTF">2017-02-16T13:19:00Z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