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218b" w14:paraId="0ce218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810A45" w:rsidRPr="00810A45">
        <w:t>D.A.M. TROGIR d.o.o., OIB: 09500574963, Trogir, Put Kapelice 55/A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10A45" w:rsidRPr="00810A45">
        <w:t>D.A.M. TROGIR d.o.o., OIB: 09500574963, Trogir, Put Kapelice 55/A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0B2EB8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810A45">
        <w:t>467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810A45">
        <w:t>31.647,60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810A45">
      <w:t>1910/2015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2EB8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0A45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1D3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869F7"/>
    <w:rsid w:val="0099084A"/>
    <w:rsid w:val="009A096E"/>
    <w:rsid w:val="009B1540"/>
    <w:rsid w:val="009B1E3B"/>
    <w:rsid w:val="009B7BE9"/>
    <w:rsid w:val="009C0005"/>
    <w:rsid w:val="009E74D1"/>
    <w:rsid w:val="009F49E8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1E2C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32EC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0193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St-1910/2015</izvorni_sadrzaj>
    <derivirana_varijabla naziv="DomainObject.Predmet.OznakaBroj_1">St-1910/2015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D.A.M. TROGIR društvo s ograničenom odgovornošću za trgovinu i usluge</izvorni_sadrzaj>
    <derivirana_varijabla naziv="DomainObject.Predmet.ProtustrankaFormated_1">  D.A.M. TROGIR društvo s ograničenom odgovornošću za trgovinu i usluge</derivirana_varijabla>
  </DomainObject.Predmet.ProtustrankaFormated>
  <DomainObject.Predmet.ProtustrankaFormatedOIB>
    <izvorni_sadrzaj>  D.A.M. TROGIR društvo s ograničenom odgovornošću za trgovinu i usluge, OIB 09500574963</izvorni_sadrzaj>
    <derivirana_varijabla naziv="DomainObject.Predmet.ProtustrankaFormatedOIB_1">  D.A.M. TROGIR društvo s ograničenom odgovornošću za trgovinu i usluge, OIB 09500574963</derivirana_varijabla>
  </DomainObject.Predmet.ProtustrankaFormatedOIB>
  <DomainObject.Predmet.ProtustrankaFormatedWithAdress>
    <izvorni_sadrzaj> D.A.M. TROGIR društvo s ograničenom odgovornošću za trgovinu i usluge, Put Kapelice 55/A, 21220 Trogir</izvorni_sadrzaj>
    <derivirana_varijabla naziv="DomainObject.Predmet.ProtustrankaFormatedWithAdress_1"> D.A.M. TROGIR društvo s ograničenom odgovornošću za trgovinu i usluge, Put Kapelice 55/A, 21220 Trogir</derivirana_varijabla>
  </DomainObject.Predmet.ProtustrankaFormatedWithAdress>
  <DomainObject.Predmet.ProtustrankaFormatedWithAdressOIB>
    <izvorni_sadrzaj> D.A.M. TROGIR društvo s ograničenom odgovornošću za trgovinu i usluge, OIB 09500574963, Put Kapelice 55/A, 21220 Trogir</izvorni_sadrzaj>
    <derivirana_varijabla naziv="DomainObject.Predmet.ProtustrankaFormatedWithAdressOIB_1"> D.A.M. TROGIR društvo s ograničenom odgovornošću za trgovinu i usluge, OIB 09500574963, Put Kapelice 55/A, 21220 Trogir</derivirana_varijabla>
  </DomainObject.Predmet.ProtustrankaFormatedWithAdressOIB>
  <DomainObject.Predmet.ProtustrankaWithAdress>
    <izvorni_sadrzaj>D.A.M. TROGIR društvo s ograničenom odgovornošću za trgovinu i usluge Put Kapelice 55/A, 21220 Trogir</izvorni_sadrzaj>
    <derivirana_varijabla naziv="DomainObject.Predmet.ProtustrankaWithAdress_1">D.A.M. TROGIR društvo s ograničenom odgovornošću za trgovinu i usluge Put Kapelice 55/A, 21220 Trogir</derivirana_varijabla>
  </DomainObject.Predmet.ProtustrankaWithAdress>
  <DomainObject.Predmet.ProtustrankaWithAdressOIB>
    <izvorni_sadrzaj>D.A.M. TROGIR društvo s ograničenom odgovornošću za trgovinu i usluge, OIB 09500574963, Put Kapelice 55/A, 21220 Trogir</izvorni_sadrzaj>
    <derivirana_varijabla naziv="DomainObject.Predmet.ProtustrankaWithAdressOIB_1">D.A.M. TROGIR društvo s ograničenom odgovornošću za trgovinu i usluge, OIB 09500574963, Put Kapelice 55/A, 21220 Trogir</derivirana_varijabla>
  </DomainObject.Predmet.ProtustrankaWithAdressOIB>
  <DomainObject.Predmet.ProtustrankaNazivFormated>
    <izvorni_sadrzaj>D.A.M. TROGIR društvo s ograničenom odgovornošću za trgovinu i usluge</izvorni_sadrzaj>
    <derivirana_varijabla naziv="DomainObject.Predmet.ProtustrankaNazivFormated_1">D.A.M. TROGIR društvo s ograničenom odgovornošću za trgovinu i usluge</derivirana_varijabla>
  </DomainObject.Predmet.ProtustrankaNazivFormated>
  <DomainObject.Predmet.ProtustrankaNazivFormatedOIB>
    <izvorni_sadrzaj>D.A.M. TROGIR društvo s ograničenom odgovornošću za trgovinu i usluge, OIB 09500574963</izvorni_sadrzaj>
    <derivirana_varijabla naziv="DomainObject.Predmet.ProtustrankaNazivFormatedOIB_1">D.A.M. TROGIR društvo s ograničenom odgovornošću za trgovinu i usluge, OIB 09500574963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31647.60</izvorni_sadrzaj>
    <derivirana_varijabla naziv="DomainObject.Predmet.TrenutnaVrijednost_1">31647.60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D.A.M. TROGIR društvo s ograničenom odgovornošću za trgovinu i usluge</item>
    </izvorni_sadrzaj>
    <derivirana_varijabla naziv="DomainObject.Predmet.ProtuStrankaListFormated_1">
      <item>D.A.M. TROGIR društvo s ograničenom odgovornošću za trgovinu i usluge</item>
    </derivirana_varijabla>
  </DomainObject.Predmet.ProtuStrankaListFormated>
  <DomainObject.Predmet.ProtuStrankaListFormatedOIB>
    <izvorni_sadrzaj>
      <item>D.A.M. TROGIR društvo s ograničenom odgovornošću za trgovinu i usluge, OIB 09500574963</item>
    </izvorni_sadrzaj>
    <derivirana_varijabla naziv="DomainObject.Predmet.ProtuStrankaListFormatedOIB_1">
      <item>D.A.M. TROGIR društvo s ograničenom odgovornošću za trgovinu i usluge, OIB 09500574963</item>
    </derivirana_varijabla>
  </DomainObject.Predmet.ProtuStrankaListFormatedOIB>
  <DomainObject.Predmet.ProtuStrankaListFormatedWithAdress>
    <izvorni_sadrzaj>
      <item>D.A.M. TROGIR društvo s ograničenom odgovornošću za trgovinu i usluge, Put Kapelice 55/A, 21220 Trogir</item>
    </izvorni_sadrzaj>
    <derivirana_varijabla naziv="DomainObject.Predmet.ProtuStrankaListFormatedWithAdress_1">
      <item>D.A.M. TROGIR društvo s ograničenom odgovornošću za trgovinu i usluge, Put Kapelice 55/A, 21220 Trogir</item>
    </derivirana_varijabla>
  </DomainObject.Predmet.ProtuStrankaListFormatedWithAdress>
  <DomainObject.Predmet.ProtuStrankaListFormatedWithAdressOIB>
    <izvorni_sadrzaj>
      <item>D.A.M. TROGIR društvo s ograničenom odgovornošću za trgovinu i usluge, OIB 09500574963, Put Kapelice 55/A, 21220 Trogir</item>
    </izvorni_sadrzaj>
    <derivirana_varijabla naziv="DomainObject.Predmet.ProtuStrankaListFormatedWithAdressOIB_1">
      <item>D.A.M. TROGIR društvo s ograničenom odgovornošću za trgovinu i usluge, OIB 09500574963, Put Kapelice 55/A, 21220 Trogir</item>
    </derivirana_varijabla>
  </DomainObject.Predmet.ProtuStrankaListFormatedWithAdressOIB>
  <DomainObject.Predmet.ProtuStrankaListNazivFormated>
    <izvorni_sadrzaj>
      <item>D.A.M. TROGIR društvo s ograničenom odgovornošću za trgovinu i usluge</item>
    </izvorni_sadrzaj>
    <derivirana_varijabla naziv="DomainObject.Predmet.ProtuStrankaListNazivFormated_1">
      <item>D.A.M. TROGIR društvo s ograničenom odgovornošću za trgovinu i usluge</item>
    </derivirana_varijabla>
  </DomainObject.Predmet.ProtuStrankaListNazivFormated>
  <DomainObject.Predmet.ProtuStrankaListNazivFormatedOIB>
    <izvorni_sadrzaj>
      <item>D.A.M. TROGIR društvo s ograničenom odgovornošću za trgovinu i usluge, OIB 09500574963</item>
    </izvorni_sadrzaj>
    <derivirana_varijabla naziv="DomainObject.Predmet.ProtuStrankaListNazivFormatedOIB_1">
      <item>D.A.M. TROGIR društvo s ograničenom odgovornošću za trgovinu i usluge, OIB 09500574963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D.A.M. TROGIR društvo s ograničenom odgovornošću za trgovinu i usluge</izvorni_sadrzaj>
    <derivirana_varijabla naziv="DomainObject.Predmet.ProtustrankaIDrugi_1">D.A.M. TROGIR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D.A.M. TROGIR društvo s ograničenom odgovornošću za trgovinu i usluge, OIB 09500574963, Put Kapelice 55/A, 21220 Trogir</izvorni_sadrzaj>
    <derivirana_varijabla naziv="DomainObject.Predmet.ProtustrankaIDrugiAdressOIB_1">D.A.M. TROGIR društvo s ograničenom odgovornošću za trgovinu i usluge, OIB 09500574963, Put Kapelice 55/A,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D.A.M. TROGIR društvo s ograničenom odgovornošću za trgovinu i usluge</item>
      <item>FINANCIJSKA AGENCIJA, RC SPLIT</item>
    </izvorni_sadrzaj>
    <derivirana_varijabla naziv="DomainObject.Predmet.SudioniciListNaziv_1">
      <item>D.A.M. TROGIR društvo s ograničenom odgovornošću za trgovinu i usluge</item>
      <item>FINANCIJSKA AGENCIJA, RC SPLIT</item>
    </derivirana_varijabla>
  </DomainObject.Predmet.SudioniciListNaziv>
  <DomainObject.Predmet.SudioniciListAdressOIB>
    <izvorni_sadrzaj>
      <item>D.A.M. TROGIR društvo s ograničenom odgovornošću za trgovinu i usluge, OIB 09500574963, Put Kapelice 55/A,21220 Trogir</item>
      <item>FINANCIJSKA AGENCIJA, RC SPLIT, OIB 85821130368, Mažuranićevo šetalište 24 b,21000 Split</item>
    </izvorni_sadrzaj>
    <derivirana_varijabla naziv="DomainObject.Predmet.SudioniciListAdressOIB_1">
      <item>D.A.M. TROGIR društvo s ograničenom odgovornošću za trgovinu i usluge, OIB 09500574963, Put Kapelice 55/A,21220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09500574963</item>
      <item>, OIB 85821130368</item>
    </izvorni_sadrzaj>
    <derivirana_varijabla naziv="DomainObject.Predmet.SudioniciListNazivOIB_1">
      <item>, OIB 09500574963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2101B-554A-4773-A2F4-5552CE1D8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1820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2016-12-29T08:04:00Z</dcterms:created>
  <dc:creator>nmarkovic</dc:creator>
  <cp:lastModifiedBy>Ana Golub Gruić</cp:lastModifiedBy>
  <cp:lastPrinted>2016-12-29T08:44:00Z</cp:lastPrinted>
  <dcterms:modified xmlns:xsi="http://www.w3.org/2001/XMLSchema-instance" xsi:type="dcterms:W3CDTF">2016-12-29T08:55:00Z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