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9825" w14:paraId="90d9825" w:rsidRDefault="00290C99" w:rsidP="003331EA" w:rsidR="00290C99">
      <w:pPr>
        <w15:collapsed w:val="false"/>
      </w:pPr>
      <w:bookmarkStart w:name="_GoBack" w:id="0"/>
      <w:bookmarkEnd w:id="0"/>
    </w:p>
    <w:p w:rsidRDefault="009C14B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290C99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41461D">
        <w:t xml:space="preserve">        </w:t>
      </w:r>
      <w:r w:rsidR="001E58E9" w:rsidRPr="00DB590C">
        <w:rPr>
          <w:b/>
        </w:rPr>
        <w:t xml:space="preserve">Broj: </w:t>
      </w:r>
      <w:r w:rsidR="000A2EAE">
        <w:rPr>
          <w:b/>
        </w:rPr>
        <w:t>1/</w:t>
      </w:r>
      <w:r w:rsidR="001E58E9" w:rsidRPr="00DB590C">
        <w:rPr>
          <w:b/>
        </w:rPr>
        <w:t>St-</w:t>
      </w:r>
      <w:r w:rsidR="0041461D">
        <w:rPr>
          <w:b/>
        </w:rPr>
        <w:t>1557/2017-28</w:t>
      </w: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41461D" w:rsidP="0041461D" w:rsidR="0041461D">
      <w:pPr>
        <w:ind w:firstLine="708"/>
        <w:jc w:val="both"/>
      </w:pPr>
      <w:r>
        <w:t>TRGOVAČKI SUD U OSIJEKU STALNA SLUŽBA U SLAVONSKOM BRODU, po stečajnoj sutkinji Vesni Vukelić, u postupku stečaja nad dužnikom DA-DA TRANSPORTI d.o.o. u stečaju Slavonski Brod, Osječka ulica 284, OIB 95723582204, nakon ispitnog ročišta održanog dana 03.svibnja 2018.g., a temeljem tablica stečajnog suca o ispitanim tražbinama, istoga dana</w:t>
      </w:r>
    </w:p>
    <w:p w:rsidRDefault="0041461D" w:rsidP="0041461D" w:rsidR="0041461D">
      <w:pPr>
        <w:jc w:val="both"/>
      </w:pPr>
    </w:p>
    <w:p w:rsidRDefault="0041461D" w:rsidP="0041461D" w:rsidR="0041461D"/>
    <w:p w:rsidRDefault="0041461D" w:rsidP="0041461D" w:rsidR="0041461D">
      <w:pPr>
        <w:jc w:val="center"/>
      </w:pPr>
      <w:r>
        <w:t>r i j e š i o    j e</w:t>
      </w:r>
    </w:p>
    <w:p w:rsidRDefault="0041461D" w:rsidP="0041461D" w:rsidR="0041461D">
      <w:pPr>
        <w:jc w:val="center"/>
      </w:pPr>
    </w:p>
    <w:p w:rsidRDefault="0041461D" w:rsidP="0041461D" w:rsidR="0041461D">
      <w:pPr>
        <w:jc w:val="both"/>
      </w:pPr>
      <w:r>
        <w:tab/>
      </w:r>
      <w:r>
        <w:rPr>
          <w:b/>
        </w:rPr>
        <w:t>I –</w:t>
      </w:r>
      <w:r>
        <w:t xml:space="preserve"> Utvrđene su,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41461D" w:rsidP="00083574" w:rsidR="0041461D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41461D" w:rsidP="00083574" w:rsidR="0041461D">
      <w:pPr>
        <w:jc w:val="both"/>
      </w:pP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18.908,34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18.908,34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6F089D" w:rsidP="00083574" w:rsidR="006F089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782318" w:rsidR="0041461D">
      <w:pPr>
        <w:jc w:val="center"/>
        <w:rPr>
          <w:b/>
        </w:rPr>
      </w:pPr>
    </w:p>
    <w:p w:rsidRDefault="0041461D" w:rsidP="0041461D" w:rsidR="00D457EF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1557/2017-28</w:t>
      </w:r>
    </w:p>
    <w:p w:rsidRDefault="0041461D" w:rsidP="0041461D" w:rsidR="0041461D">
      <w:pPr>
        <w:jc w:val="right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59"/>
        <w:gridCol w:w="1826"/>
        <w:gridCol w:w="1757"/>
        <w:gridCol w:w="1419"/>
        <w:gridCol w:w="1363"/>
      </w:tblGrid>
      <w:tr w:rsidTr="00435ADF" w:rsidR="00435ADF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SCANIA HRVATSKA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0A2EA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Karlovačka cesta 96,10000 ZAGREB</w:t>
            </w:r>
          </w:p>
          <w:p w:rsidRDefault="00435ADF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59497733318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97.010,23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SKUBA HRVATSKA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0A2EA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Kovinska 20,10000 ZAGREB</w:t>
            </w:r>
          </w:p>
          <w:p w:rsidRDefault="00435ADF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42350572912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7.427,47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435ADF" w:rsidRPr="00F816DB">
        <w:trPr>
          <w:trHeight w:val="12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Vrtni put 1, 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</w:p>
          <w:p w:rsidRDefault="00A65654" w:rsidP="008F29B5" w:rsidR="00A65654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65654">
              <w:rPr>
                <w:rStyle w:val="st1"/>
                <w:rFonts w:cs="Arial" w:hAnsi="Arial" w:ascii="Arial"/>
              </w:rPr>
              <w:t>29524210204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6.752,55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GENERALI OSIGURANJE d.d.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grada Vukovara 284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435ADF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10840749604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18.024,46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0A2EAE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FEROS d.o.o. Zagreb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Zagreb, Čulinečka 234</w:t>
            </w:r>
          </w:p>
          <w:p w:rsidRDefault="00435ADF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9115557093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70.543,12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ADDIKO BANK DD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Slavonska 6, Zagreb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14036333877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87.739,12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103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WURTH-HRVATSKA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Franje Lučića 32, 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52641439848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1.654,86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119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PBZ-LEASING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Radnička cesta 44,</w:t>
            </w:r>
            <w:r w:rsidR="00435ADF">
              <w:rPr>
                <w:rFonts w:cs="Arial" w:hAnsi="Arial" w:ascii="Arial"/>
                <w:color w:val="000000"/>
                <w:sz w:val="20"/>
                <w:szCs w:val="20"/>
              </w:rPr>
              <w:t xml:space="preserve"> Zagreb</w:t>
            </w:r>
          </w:p>
          <w:p w:rsidRDefault="00435ADF" w:rsidP="000A2EA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>
              <w:rPr>
                <w:rFonts w:cs="Arial" w:hAnsi="Arial" w:ascii="Arial"/>
                <w:color w:val="000000"/>
                <w:sz w:val="20"/>
                <w:szCs w:val="20"/>
              </w:rPr>
              <w:t>57270798205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105.205,62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grada Vukovara 41,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85584865987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69,95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0A2EAE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ERSTE CARD CLUB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Frana Folnegovića 6,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OIB85941596441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100.368,16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0A2EAE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TIFON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Zadarska ulica 80,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77607495225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639.601,20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Vatroslava Jagića 33,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26187994862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92.715,76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AUTOCESTE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Širolina 4, Zagreb, OIB 57500462912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69.164,03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D64A98" w:rsidRPr="00F816DB">
        <w:trPr>
          <w:trHeight w:val="1107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MF PU Područni ured Slavonski Brod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5/A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28.324,11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VULKAL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65654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Samoborska cesta 3</w:t>
            </w:r>
            <w:r w:rsidR="00D64A98">
              <w:rPr>
                <w:rFonts w:cs="Arial" w:hAnsi="Arial" w:ascii="Arial"/>
                <w:color w:val="000000"/>
                <w:sz w:val="20"/>
                <w:szCs w:val="20"/>
              </w:rPr>
              <w:t>10,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90439696130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6.388,31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EOS MATRIX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Horvatova 82,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76674680107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5.741,71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KOLNOA-SUSTAVI ZAŠTITE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Kovinska 9B,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51799671411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8.597,06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64A98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1.345.327,72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35ADF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6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905B07" w:rsidP="005A4550" w:rsidR="00905B07"/>
    <w:p w:rsidRDefault="0041461D" w:rsidP="0041461D" w:rsidR="0041461D">
      <w:pPr>
        <w:ind w:firstLine="720"/>
        <w:jc w:val="both"/>
      </w:pPr>
      <w:r>
        <w:t>II - Ovo rješenje bit će objavljeno na mrežnoj stranici e-Oglasna ploča sudova.</w:t>
      </w:r>
    </w:p>
    <w:p w:rsidRDefault="0041461D" w:rsidP="0041461D" w:rsidR="0041461D">
      <w:pPr>
        <w:jc w:val="both"/>
      </w:pPr>
    </w:p>
    <w:p w:rsidRDefault="0041461D" w:rsidP="0041461D" w:rsidR="0041461D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41461D" w:rsidP="0041461D" w:rsidR="0041461D">
      <w:pPr>
        <w:jc w:val="center"/>
        <w:rPr>
          <w:b/>
        </w:rPr>
      </w:pPr>
    </w:p>
    <w:p w:rsidRDefault="0041461D" w:rsidP="0041461D" w:rsidR="0041461D">
      <w:pPr>
        <w:jc w:val="both"/>
      </w:pPr>
    </w:p>
    <w:p w:rsidRDefault="0041461D" w:rsidP="0041461D" w:rsidR="0041461D">
      <w:pPr>
        <w:jc w:val="both"/>
      </w:pPr>
      <w:r>
        <w:tab/>
        <w:t>Rješenjem ovog suda posl.br. 1/St-1557/2017-14 od 19.veljače 2018.g. otvoren je stečajni postupak nad dužnikom DA-DA TRANSPORTI d.o.o. u stečaju Slavonski Brod, Osječka ulica 284.</w:t>
      </w:r>
    </w:p>
    <w:p w:rsidRDefault="0041461D" w:rsidP="0041461D" w:rsidR="0041461D">
      <w:pPr>
        <w:jc w:val="both"/>
      </w:pPr>
      <w:r>
        <w:tab/>
        <w:t>Na ispitnom ročištu održanom dana 03.svibnja 2018.g., ispitane su sve prijavljene tražbine.</w:t>
      </w:r>
    </w:p>
    <w:p w:rsidRDefault="0041461D" w:rsidP="0041461D" w:rsidR="0041461D">
      <w:pPr>
        <w:jc w:val="both"/>
      </w:pPr>
      <w:r>
        <w:tab/>
      </w:r>
    </w:p>
    <w:p w:rsidRDefault="0041461D" w:rsidP="0041461D" w:rsidR="0041461D">
      <w:pPr>
        <w:jc w:val="both"/>
      </w:pPr>
    </w:p>
    <w:p w:rsidRDefault="0041461D" w:rsidP="0041461D" w:rsidR="0041461D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1557/2017-28</w:t>
      </w:r>
    </w:p>
    <w:p w:rsidRDefault="0041461D" w:rsidP="0041461D" w:rsidR="0041461D">
      <w:pPr>
        <w:jc w:val="right"/>
        <w:rPr>
          <w:b/>
        </w:rPr>
      </w:pPr>
    </w:p>
    <w:p w:rsidRDefault="0041461D" w:rsidP="0041461D" w:rsidR="0041461D">
      <w:pPr>
        <w:jc w:val="right"/>
      </w:pPr>
    </w:p>
    <w:p w:rsidRDefault="0041461D" w:rsidP="0041461D" w:rsidR="0041461D">
      <w:pPr>
        <w:jc w:val="both"/>
      </w:pPr>
    </w:p>
    <w:p w:rsidRDefault="0041461D" w:rsidP="0041461D" w:rsidR="0041461D">
      <w:pPr>
        <w:ind w:firstLine="708"/>
        <w:jc w:val="both"/>
      </w:pPr>
      <w:r>
        <w:t xml:space="preserve">Na temelju prethodnog ispitivanja prijava, te priložene dokumentacije i dokumentacije s kojom raspolaže stečajni dužnik, stečajni upravitelj određeno se izjasnio o prijavama na način da je sve prijavljene tražbine prvog i drugog višeg isplatnog reda priznao u cijelosti. </w:t>
      </w:r>
    </w:p>
    <w:p w:rsidRDefault="0041461D" w:rsidP="0041461D" w:rsidR="0041461D">
      <w:pPr>
        <w:ind w:firstLine="708"/>
        <w:jc w:val="both"/>
      </w:pPr>
    </w:p>
    <w:p w:rsidRDefault="0041461D" w:rsidP="0041461D" w:rsidR="0041461D">
      <w:pPr>
        <w:ind w:firstLine="708"/>
        <w:jc w:val="both"/>
      </w:pPr>
      <w:r>
        <w:t>Kako na ročištu osporavanja nije bilo, na opisani način određeno je u kojem iznosu i u kom isplatnom redu su pojedine tražbine utvrđene, pa je odlučeno kao u izreci ovog rješenja temeljem čl. 265 Stečajnog zakona (NN br.71/15, 104/17).</w:t>
      </w:r>
    </w:p>
    <w:p w:rsidRDefault="0041461D" w:rsidP="0041461D" w:rsidR="0041461D">
      <w:pPr>
        <w:jc w:val="both"/>
      </w:pPr>
      <w:r>
        <w:tab/>
      </w:r>
    </w:p>
    <w:p w:rsidRDefault="0041461D" w:rsidP="0041461D" w:rsidR="0041461D">
      <w:r>
        <w:tab/>
      </w:r>
      <w:r>
        <w:tab/>
      </w:r>
      <w:r>
        <w:tab/>
      </w:r>
      <w:r>
        <w:tab/>
        <w:t>U Slavonskom Brodu, 03.svibnja 2018.g.</w:t>
      </w:r>
    </w:p>
    <w:p w:rsidRDefault="0041461D" w:rsidP="0041461D" w:rsidR="0041461D"/>
    <w:p w:rsidRDefault="0041461D" w:rsidP="0041461D" w:rsidR="0041461D">
      <w:r>
        <w:t xml:space="preserve">                                                                                                      STEČAJNA SUTKINJA:</w:t>
      </w:r>
    </w:p>
    <w:p w:rsidRDefault="0041461D" w:rsidP="0041461D" w:rsidR="0041461D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Vesna Vukelić </w:t>
      </w:r>
    </w:p>
    <w:p w:rsidRDefault="0041461D" w:rsidP="0041461D" w:rsidR="0041461D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41461D" w:rsidP="0041461D" w:rsidR="0041461D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41461D" w:rsidP="0041461D" w:rsidR="0041461D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41461D" w:rsidP="0041461D" w:rsidR="0041461D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41461D" w:rsidP="0041461D" w:rsidR="0041461D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>
        <w:rPr>
          <w:sz w:val="20"/>
          <w:szCs w:val="20"/>
        </w:rPr>
        <w:t xml:space="preserve">a dostava se smatra obavljenom </w:t>
      </w:r>
    </w:p>
    <w:p w:rsidRDefault="0041461D" w:rsidP="0041461D" w:rsidR="0041461D">
      <w:pPr>
        <w:rPr>
          <w:sz w:val="20"/>
          <w:szCs w:val="20"/>
        </w:rPr>
      </w:pPr>
      <w:r>
        <w:rPr>
          <w:sz w:val="20"/>
          <w:szCs w:val="20"/>
        </w:rPr>
        <w:t xml:space="preserve">istekom 8 dana od dana objave rješenja na mrežnoj stranici e-Oglasna </w:t>
      </w:r>
    </w:p>
    <w:p w:rsidRDefault="0041461D" w:rsidP="0041461D" w:rsidR="0041461D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ploča sudova. </w:t>
      </w:r>
      <w:r w:rsidRPr="006F32FE">
        <w:rPr>
          <w:sz w:val="20"/>
          <w:szCs w:val="20"/>
        </w:rPr>
        <w:t>Žalba se podnosi ovom sudu u dva primjerka, a o žalbi</w:t>
      </w:r>
    </w:p>
    <w:p w:rsidRDefault="0041461D" w:rsidP="0041461D" w:rsidR="0041461D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41461D" w:rsidP="0041461D" w:rsidR="0041461D"/>
    <w:p w:rsidRDefault="0041461D" w:rsidP="0041461D" w:rsidR="0041461D">
      <w:r>
        <w:t>Dostaviti putem mrežne stranice e-Oglasna ploča:</w:t>
      </w:r>
    </w:p>
    <w:p w:rsidRDefault="0041461D" w:rsidP="0041461D" w:rsidR="0041461D">
      <w:r>
        <w:t>1. stečajni upravitelj</w:t>
      </w:r>
    </w:p>
    <w:p w:rsidRDefault="0041461D" w:rsidP="0041461D" w:rsidR="0041461D">
      <w:r>
        <w:t>2. stečajni vjerovnici</w:t>
      </w:r>
    </w:p>
    <w:p w:rsidRDefault="0041461D" w:rsidP="0041461D" w:rsidR="0041461D">
      <w:r>
        <w:tab/>
        <w:t xml:space="preserve"> </w:t>
      </w:r>
    </w:p>
    <w:p w:rsidRDefault="0041461D" w:rsidP="0041461D" w:rsidR="0041461D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Sect="00AC233D" w:rsidR="009F354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2EAE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1F5BA6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461D"/>
    <w:rsid w:val="004162AF"/>
    <w:rsid w:val="0041716C"/>
    <w:rsid w:val="00423CFE"/>
    <w:rsid w:val="00435ADF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E7394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14B9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5654"/>
    <w:rsid w:val="00A665AF"/>
    <w:rsid w:val="00A70F51"/>
    <w:rsid w:val="00A96F82"/>
    <w:rsid w:val="00AA23EE"/>
    <w:rsid w:val="00AA6A6C"/>
    <w:rsid w:val="00AC233D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57EF"/>
    <w:rsid w:val="00D470BD"/>
    <w:rsid w:val="00D51006"/>
    <w:rsid w:val="00D62082"/>
    <w:rsid w:val="00D62F70"/>
    <w:rsid w:val="00D64A98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59CA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8E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8E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7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OstaliListFormated_1">
      <item>Stjepan Pejić</item>
      <item>ŽDO Građansko-upravni odjel Slav.Brod</item>
      <item>Gabrijel Zovak</item>
      <item>Filip Babić</item>
      <item>Vlatka Berketa</item>
      <item>Nikolina Hržina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OstaliList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  <item>Filip Babić</item>
      <item>Vlatka Berketa</item>
      <item>Nikolina Hržina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OstaliListNazivFormated_1">
      <item>Stjepan Pejić</item>
      <item>ŽDO Građansko-upravni odjel Slav.Brod</item>
      <item>Gabrijel Zovak</item>
      <item>Filip Babić</item>
      <item>Vlatka Berketa</item>
      <item>Nikolina Hržina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OstaliListNaziv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  <item>, OIB 57093086582</item>
      <item>, OIB null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  <item>, OIB 57093086582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CF008-E91A-4FBE-BB79-90D3E64AC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541</properties:Words>
  <properties:Characters>3201</properties:Characters>
  <properties:Lines>314</properties:Lines>
  <properties:Paragraphs>143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2017-07-18T09:19:00Z</dcterms:created>
  <dc:creator>Korisnik</dc:creator>
  <cp:keywords/>
  <cp:lastModifiedBy>wsadmin</cp:lastModifiedBy>
  <cp:lastPrinted>2018-05-03T08:42:00Z</cp:lastPrinted>
  <dcterms:modified xmlns:xsi="http://www.w3.org/2001/XMLSchema-instance" xsi:type="dcterms:W3CDTF">2018-05-03T09:05:00Z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