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8905" w14:paraId="94e8905" w:rsidRDefault="00972714" w:rsidP="00972714" w:rsidR="00972714" w:rsidRPr="008036D1">
      <w:pPr>
        <w:jc w:val="center"/>
        <w15:collapsed w:val="false"/>
      </w:pPr>
      <w:bookmarkStart w:name="_GoBack" w:id="0"/>
      <w:bookmarkEnd w:id="0"/>
    </w:p>
    <w:p w:rsidRDefault="00446407" w:rsidP="00446407" w:rsidR="00446407" w:rsidRPr="008036D1">
      <w:pPr>
        <w:jc w:val="both"/>
      </w:pPr>
      <w:r w:rsidRPr="008036D1">
        <w:t xml:space="preserve">                 </w:t>
      </w:r>
      <w:r w:rsidR="00E269AB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9" o:title="HR grb"/>
          </v:shape>
        </w:pict>
      </w:r>
      <w:r w:rsidRPr="008036D1">
        <w:t xml:space="preserve">                                                         </w:t>
      </w:r>
    </w:p>
    <w:p w:rsidRDefault="00446407" w:rsidP="00446407" w:rsidR="00446407" w:rsidRPr="008036D1">
      <w:r w:rsidRPr="008036D1">
        <w:t xml:space="preserve"> </w:t>
      </w:r>
      <w:r w:rsidR="008036D1">
        <w:t xml:space="preserve">   </w:t>
      </w:r>
      <w:r w:rsidRPr="008036D1">
        <w:t>REPUBLIKA HRVATSKA</w:t>
      </w:r>
    </w:p>
    <w:p w:rsidRDefault="00446407" w:rsidP="00446407" w:rsidR="00446407" w:rsidRPr="008036D1">
      <w:r w:rsidRPr="008036D1">
        <w:t xml:space="preserve"> TRGOVAČKI SUD U PAZINU</w:t>
      </w:r>
    </w:p>
    <w:p w:rsidRDefault="00446407" w:rsidP="00446407" w:rsidR="00446407" w:rsidRPr="008036D1">
      <w:r w:rsidRPr="008036D1">
        <w:t xml:space="preserve"> </w:t>
      </w:r>
      <w:r w:rsidR="008036D1">
        <w:tab/>
      </w:r>
      <w:r w:rsidRPr="008036D1">
        <w:t>Pazin, Dršćevka 1</w:t>
      </w:r>
    </w:p>
    <w:p w:rsidRDefault="00446407" w:rsidP="00446407" w:rsidR="00446407" w:rsidRPr="008036D1">
      <w:pPr>
        <w:jc w:val="center"/>
      </w:pPr>
    </w:p>
    <w:p w:rsidRDefault="00446407" w:rsidP="00446407" w:rsidR="00446407" w:rsidRPr="008036D1">
      <w:pPr>
        <w:jc w:val="center"/>
      </w:pPr>
      <w:r w:rsidRPr="008036D1">
        <w:t>R E P U B L I K A  H R V A T S K A</w:t>
      </w:r>
    </w:p>
    <w:p w:rsidRDefault="00446407" w:rsidP="00446407" w:rsidR="00446407" w:rsidRPr="008036D1">
      <w:pPr>
        <w:jc w:val="center"/>
      </w:pPr>
    </w:p>
    <w:p w:rsidRDefault="00446407" w:rsidP="00446407" w:rsidR="00446407" w:rsidRPr="008036D1">
      <w:pPr>
        <w:jc w:val="center"/>
      </w:pPr>
      <w:r w:rsidRPr="008036D1">
        <w:t>R J E Š E NJ E</w:t>
      </w:r>
    </w:p>
    <w:p w:rsidRDefault="00446407" w:rsidP="00446407" w:rsidR="00446407" w:rsidRPr="008036D1">
      <w:pPr>
        <w:jc w:val="center"/>
      </w:pPr>
    </w:p>
    <w:p w:rsidRDefault="00DC49BC" w:rsidP="00972714" w:rsidR="00972714" w:rsidRPr="008036D1">
      <w:pPr>
        <w:ind w:firstLine="708"/>
        <w:jc w:val="both"/>
      </w:pPr>
      <w:r w:rsidRPr="008036D1">
        <w:t>Trgovački sud u Pazinu, po sucu Ivanu Dujiću, u stečajnom postupku nad dužnikom FOLAN d.o.o. u stečaju Pula, Prilaz Puljskih Španjolskih boraca 4, OIB: 86619734573</w:t>
      </w:r>
      <w:r w:rsidR="0093293F" w:rsidRPr="008036D1">
        <w:t xml:space="preserve">, </w:t>
      </w:r>
      <w:r w:rsidRPr="008036D1">
        <w:t>15</w:t>
      </w:r>
      <w:r w:rsidR="00B13179" w:rsidRPr="008036D1">
        <w:t>. siječnja 2018.</w:t>
      </w:r>
    </w:p>
    <w:p w:rsidRDefault="00B13179" w:rsidP="00972714" w:rsidR="00B13179" w:rsidRPr="008036D1">
      <w:pPr>
        <w:ind w:firstLine="708"/>
        <w:jc w:val="both"/>
      </w:pPr>
    </w:p>
    <w:p w:rsidRDefault="00972714" w:rsidP="00972714" w:rsidR="00972714" w:rsidRPr="008036D1">
      <w:pPr>
        <w:jc w:val="center"/>
      </w:pPr>
      <w:r w:rsidRPr="008036D1">
        <w:t>r i j e š i o  j e</w:t>
      </w:r>
    </w:p>
    <w:p w:rsidRDefault="00972714" w:rsidP="00972714" w:rsidR="00972714" w:rsidRPr="008036D1"/>
    <w:p w:rsidRDefault="004A68B4" w:rsidP="00DC49BC" w:rsidR="004A68B4" w:rsidRPr="008036D1">
      <w:pPr>
        <w:ind w:firstLine="708"/>
        <w:jc w:val="both"/>
      </w:pPr>
      <w:r w:rsidRPr="008036D1">
        <w:rPr>
          <w:bCs w:val="false"/>
        </w:rPr>
        <w:t>I</w:t>
      </w:r>
      <w:r w:rsidR="00C01FDE" w:rsidRPr="008036D1">
        <w:rPr>
          <w:bCs w:val="false"/>
        </w:rPr>
        <w:tab/>
      </w:r>
      <w:r w:rsidRPr="008036D1">
        <w:rPr>
          <w:bCs w:val="false"/>
        </w:rPr>
        <w:t xml:space="preserve"> </w:t>
      </w:r>
      <w:r w:rsidR="00CB399F" w:rsidRPr="008036D1">
        <w:rPr>
          <w:bCs w:val="false"/>
        </w:rPr>
        <w:t xml:space="preserve">Kupcu </w:t>
      </w:r>
      <w:r w:rsidR="00DC49BC" w:rsidRPr="008036D1">
        <w:rPr>
          <w:bCs w:val="false"/>
        </w:rPr>
        <w:t>Leonidu Holjaru</w:t>
      </w:r>
      <w:r w:rsidR="00BF5800" w:rsidRPr="008036D1">
        <w:rPr>
          <w:bCs w:val="false"/>
        </w:rPr>
        <w:t xml:space="preserve"> iz </w:t>
      </w:r>
      <w:r w:rsidR="00DC49BC" w:rsidRPr="008036D1">
        <w:rPr>
          <w:bCs w:val="false"/>
        </w:rPr>
        <w:t>Oprića</w:t>
      </w:r>
      <w:r w:rsidR="00BF5800" w:rsidRPr="008036D1">
        <w:rPr>
          <w:bCs w:val="false"/>
        </w:rPr>
        <w:t xml:space="preserve">, </w:t>
      </w:r>
      <w:r w:rsidR="00DC49BC" w:rsidRPr="008036D1">
        <w:rPr>
          <w:bCs w:val="false"/>
        </w:rPr>
        <w:t>Put Braće Honovića 20</w:t>
      </w:r>
      <w:r w:rsidR="00BF5800" w:rsidRPr="008036D1">
        <w:rPr>
          <w:bCs w:val="false"/>
        </w:rPr>
        <w:t xml:space="preserve">, </w:t>
      </w:r>
      <w:r w:rsidR="00673E2A" w:rsidRPr="008036D1">
        <w:t xml:space="preserve">OIB </w:t>
      </w:r>
      <w:r w:rsidR="00DC49BC" w:rsidRPr="008036D1">
        <w:t>87566090847</w:t>
      </w:r>
      <w:r w:rsidR="00F34385" w:rsidRPr="008036D1">
        <w:t>,</w:t>
      </w:r>
      <w:r w:rsidRPr="008036D1">
        <w:rPr>
          <w:i/>
        </w:rPr>
        <w:t xml:space="preserve"> </w:t>
      </w:r>
      <w:r w:rsidRPr="008036D1">
        <w:t>dosuđuj</w:t>
      </w:r>
      <w:r w:rsidR="00F362C1" w:rsidRPr="008036D1">
        <w:t>u</w:t>
      </w:r>
      <w:r w:rsidRPr="008036D1">
        <w:t xml:space="preserve"> se nekretnin</w:t>
      </w:r>
      <w:r w:rsidR="00F362C1" w:rsidRPr="008036D1">
        <w:t>e</w:t>
      </w:r>
      <w:r w:rsidRPr="008036D1">
        <w:t xml:space="preserve"> označen</w:t>
      </w:r>
      <w:r w:rsidR="00F362C1" w:rsidRPr="008036D1">
        <w:t>e</w:t>
      </w:r>
      <w:r w:rsidRPr="008036D1">
        <w:t xml:space="preserve"> kao</w:t>
      </w:r>
      <w:r w:rsidR="00F362C1" w:rsidRPr="008036D1">
        <w:t xml:space="preserve"> </w:t>
      </w:r>
      <w:r w:rsidR="00DC49BC" w:rsidRPr="008036D1">
        <w:t>k.č. br. 104/ZGR, štala površine 38 m2 i k.č.br. 105/ZGR kuća površine 19 m2, obje upisane u z.k. ul. 2643 K.O. Pićan</w:t>
      </w:r>
      <w:r w:rsidR="00515FAD" w:rsidRPr="008036D1">
        <w:t>.</w:t>
      </w:r>
    </w:p>
    <w:p w:rsidRDefault="004A68B4" w:rsidP="004A68B4" w:rsidR="004A68B4" w:rsidRPr="008036D1">
      <w:pPr>
        <w:ind w:firstLine="708"/>
        <w:jc w:val="both"/>
        <w:rPr>
          <w:bCs w:val="false"/>
        </w:rPr>
      </w:pPr>
    </w:p>
    <w:p w:rsidRDefault="004A68B4" w:rsidP="00425282" w:rsidR="00F34385" w:rsidRPr="008036D1">
      <w:pPr>
        <w:ind w:firstLine="708"/>
        <w:jc w:val="both"/>
      </w:pPr>
      <w:r w:rsidRPr="008036D1">
        <w:rPr>
          <w:bCs w:val="false"/>
        </w:rPr>
        <w:t>II</w:t>
      </w:r>
      <w:r w:rsidR="00C01FDE" w:rsidRPr="008036D1">
        <w:rPr>
          <w:bCs w:val="false"/>
        </w:rPr>
        <w:tab/>
      </w:r>
      <w:r w:rsidR="00DC49BC" w:rsidRPr="008036D1">
        <w:rPr>
          <w:bCs w:val="false"/>
        </w:rPr>
        <w:t>Leonid Holjar iz Oprića, Put Braće Honovića 20, OIB 87566090847</w:t>
      </w:r>
      <w:r w:rsidRPr="008036D1">
        <w:t>, duž</w:t>
      </w:r>
      <w:r w:rsidR="00673E2A" w:rsidRPr="008036D1">
        <w:t>a</w:t>
      </w:r>
      <w:r w:rsidRPr="008036D1">
        <w:t>n je u roku od 30 dana od pravomoćnosti ovog rješenja  uplatiti razliku kupovnine preko iznosa uplaćene jamčevine (osiguranja), i to iznos od</w:t>
      </w:r>
      <w:r w:rsidR="0025109B" w:rsidRPr="008036D1">
        <w:t xml:space="preserve"> </w:t>
      </w:r>
      <w:r w:rsidR="0056674B" w:rsidRPr="008036D1">
        <w:t xml:space="preserve">79.827,98 </w:t>
      </w:r>
      <w:r w:rsidR="00F80603" w:rsidRPr="008036D1">
        <w:t>kuna</w:t>
      </w:r>
      <w:r w:rsidR="0025109B" w:rsidRPr="008036D1">
        <w:t>,</w:t>
      </w:r>
      <w:r w:rsidRPr="008036D1">
        <w:t> </w:t>
      </w:r>
      <w:r w:rsidR="00425282" w:rsidRPr="008036D1">
        <w:t xml:space="preserve">na </w:t>
      </w:r>
      <w:r w:rsidR="002E46E0" w:rsidRPr="008036D1">
        <w:t xml:space="preserve">poseban </w:t>
      </w:r>
      <w:r w:rsidR="00425282" w:rsidRPr="008036D1">
        <w:t xml:space="preserve">račun </w:t>
      </w:r>
      <w:r w:rsidR="002E46E0" w:rsidRPr="008036D1">
        <w:t>Financijske agencije br.</w:t>
      </w:r>
      <w:r w:rsidR="00425282" w:rsidRPr="008036D1">
        <w:t xml:space="preserve"> HR</w:t>
      </w:r>
      <w:r w:rsidR="00164A9E" w:rsidRPr="008036D1">
        <w:t>1123900011300028787</w:t>
      </w:r>
      <w:r w:rsidR="00425282" w:rsidRPr="008036D1">
        <w:t xml:space="preserve">, </w:t>
      </w:r>
      <w:r w:rsidR="00164A9E" w:rsidRPr="008036D1">
        <w:t xml:space="preserve">Model: HR11, </w:t>
      </w:r>
      <w:r w:rsidR="00425282" w:rsidRPr="008036D1">
        <w:t xml:space="preserve">poziv na broj </w:t>
      </w:r>
      <w:r w:rsidR="00515FAD" w:rsidRPr="008036D1">
        <w:t>5</w:t>
      </w:r>
      <w:r w:rsidR="00FE00D3" w:rsidRPr="008036D1">
        <w:t>7983</w:t>
      </w:r>
      <w:r w:rsidR="002E46E0" w:rsidRPr="008036D1">
        <w:t>-</w:t>
      </w:r>
      <w:r w:rsidR="00E06D49" w:rsidRPr="008036D1">
        <w:t>1</w:t>
      </w:r>
      <w:r w:rsidR="00F362C1" w:rsidRPr="008036D1">
        <w:t>4</w:t>
      </w:r>
      <w:r w:rsidR="00FE00D3" w:rsidRPr="008036D1">
        <w:t>516</w:t>
      </w:r>
      <w:r w:rsidR="00673E2A" w:rsidRPr="008036D1">
        <w:t>.</w:t>
      </w:r>
      <w:r w:rsidRPr="008036D1">
        <w:t xml:space="preserve"> </w:t>
      </w:r>
      <w:r w:rsidR="00164A9E" w:rsidRPr="008036D1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8036D1">
      <w:pPr>
        <w:jc w:val="both"/>
      </w:pPr>
    </w:p>
    <w:p w:rsidRDefault="00D366CF" w:rsidP="00D366CF" w:rsidR="00D366CF" w:rsidRPr="008036D1">
      <w:pPr>
        <w:jc w:val="both"/>
      </w:pPr>
      <w:r w:rsidRPr="008036D1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8036D1">
        <w:t>U tom će se slučaju iz</w:t>
      </w:r>
      <w:r w:rsidRPr="008036D1">
        <w:t xml:space="preserve"> položene jamčevine namirit</w:t>
      </w:r>
      <w:r w:rsidR="00F14C50" w:rsidRPr="008036D1">
        <w:t>i</w:t>
      </w:r>
      <w:r w:rsidRPr="008036D1">
        <w:t xml:space="preserve"> troškovi nove prodaje i</w:t>
      </w:r>
      <w:r w:rsidR="00F14C50" w:rsidRPr="008036D1">
        <w:t xml:space="preserve"> </w:t>
      </w:r>
      <w:r w:rsidRPr="008036D1">
        <w:t>naknaditi razlika između kupovnine postignute na prijašnjoj i</w:t>
      </w:r>
      <w:r w:rsidR="00F14C50" w:rsidRPr="008036D1">
        <w:t xml:space="preserve"> </w:t>
      </w:r>
      <w:r w:rsidRPr="008036D1">
        <w:t xml:space="preserve">novoj prodaji. O tome odluku donosi sud i dostavlja je </w:t>
      </w:r>
      <w:r w:rsidR="00F14C50" w:rsidRPr="008036D1">
        <w:t>Financijskoj a</w:t>
      </w:r>
      <w:r w:rsidRPr="008036D1">
        <w:t>genciji</w:t>
      </w:r>
      <w:r w:rsidR="00F14C50" w:rsidRPr="008036D1">
        <w:t xml:space="preserve"> </w:t>
      </w:r>
      <w:r w:rsidRPr="008036D1">
        <w:t>radi prijenosa novčanih sredstava.</w:t>
      </w:r>
    </w:p>
    <w:p w:rsidRDefault="00D366CF" w:rsidP="00C01FDE" w:rsidR="00D366CF" w:rsidRPr="008036D1">
      <w:pPr>
        <w:jc w:val="both"/>
      </w:pPr>
    </w:p>
    <w:p w:rsidRDefault="00C01FDE" w:rsidP="004E7232" w:rsidR="00C01FDE" w:rsidRPr="008036D1">
      <w:pPr>
        <w:ind w:firstLine="708"/>
        <w:jc w:val="both"/>
      </w:pPr>
      <w:r w:rsidRPr="008036D1">
        <w:t>III</w:t>
      </w:r>
      <w:r w:rsidRPr="008036D1">
        <w:tab/>
        <w:t xml:space="preserve">Nakon </w:t>
      </w:r>
      <w:r w:rsidR="00164A9E" w:rsidRPr="008036D1">
        <w:t xml:space="preserve">što ovo rješenje postane pravomoćno </w:t>
      </w:r>
      <w:r w:rsidRPr="008036D1">
        <w:t>i nakon</w:t>
      </w:r>
      <w:r w:rsidR="00164A9E" w:rsidRPr="008036D1">
        <w:t xml:space="preserve"> što </w:t>
      </w:r>
      <w:r w:rsidR="00FE00D3" w:rsidRPr="008036D1">
        <w:t>Leonid Holjar iz Oprića, Put Braće Honovića 20, OIB 87566090847</w:t>
      </w:r>
      <w:r w:rsidR="003111A7" w:rsidRPr="008036D1">
        <w:t>,</w:t>
      </w:r>
      <w:r w:rsidR="00164A9E" w:rsidRPr="008036D1">
        <w:t xml:space="preserve"> uplati iznos iz točke II ovog rješenja</w:t>
      </w:r>
      <w:r w:rsidRPr="008036D1">
        <w:t>, upisat će se u zemljišnoj knjizi u nje</w:t>
      </w:r>
      <w:r w:rsidR="00186303" w:rsidRPr="008036D1">
        <w:t>govu</w:t>
      </w:r>
      <w:r w:rsidR="00164A9E" w:rsidRPr="008036D1">
        <w:t xml:space="preserve"> </w:t>
      </w:r>
      <w:r w:rsidRPr="008036D1">
        <w:t>korist pravo vlasništva na nekretnin</w:t>
      </w:r>
      <w:r w:rsidR="00164A9E" w:rsidRPr="008036D1">
        <w:t>ama</w:t>
      </w:r>
      <w:r w:rsidRPr="008036D1">
        <w:t xml:space="preserve"> iz točke I ovog rješenja</w:t>
      </w:r>
      <w:r w:rsidR="00CA40E8" w:rsidRPr="008036D1">
        <w:t xml:space="preserve"> </w:t>
      </w:r>
      <w:r w:rsidRPr="008036D1">
        <w:t>te će se iz zemljišne knjige brisati:</w:t>
      </w:r>
    </w:p>
    <w:p w:rsidRDefault="00CA40E8" w:rsidP="006C6671" w:rsidR="006C6671" w:rsidRPr="008036D1">
      <w:pPr>
        <w:ind w:firstLine="708"/>
        <w:jc w:val="both"/>
      </w:pPr>
      <w:r w:rsidRPr="008036D1">
        <w:t xml:space="preserve">- </w:t>
      </w:r>
      <w:r w:rsidR="006C6671" w:rsidRPr="008036D1">
        <w:t>zabilježba otvaranja stečajnog postupka nad društvom Folan d.o.o. Pula, Prilaz Puljskih Španjolskih boraca 4, OIB: 86619734573, upisana temeljem rješenja Trgovačkog suda u Pazinu posl. broj St-665/16 od 11.10.2016, pod brojem Z-29310/2016,</w:t>
      </w:r>
    </w:p>
    <w:p w:rsidRDefault="006C6671" w:rsidP="006C6671" w:rsidR="006C6671" w:rsidRPr="008036D1">
      <w:pPr>
        <w:ind w:firstLine="708"/>
        <w:jc w:val="both"/>
      </w:pPr>
      <w:r w:rsidRPr="008036D1">
        <w:t>- zabilježba rješenja Trgovačkog suda u Pazinu posl. broj St-665/16 od 11.10.2016, o prodaji nekretnina, pod brojem Z-29319/2016,</w:t>
      </w:r>
    </w:p>
    <w:p w:rsidRDefault="006C6671" w:rsidP="006C6671" w:rsidR="006C6671" w:rsidRPr="008036D1">
      <w:pPr>
        <w:ind w:firstLine="708"/>
        <w:jc w:val="both"/>
      </w:pPr>
      <w:r w:rsidRPr="008036D1">
        <w:t xml:space="preserve">- uknjižba prava zaloga u iznosu od dvadesetpettisućašesto EUR, u kunskoj protuvrijednosti obračunatoj po srednjem tečaju HNB na dan dospijeća, redovne kamate po promjenjivoj stopi od 7,99 % godišnje (u trenutku sklapanja Ugovora o kreditu), uvećano za ugovorene kamate i naknade, te troškove u skladu s ostalim uvjetima iz predmetnog Ugovora, </w:t>
      </w:r>
      <w:r w:rsidRPr="008036D1">
        <w:lastRenderedPageBreak/>
        <w:t xml:space="preserve">na teret nekr. u A.I. dio, u korist: Zagrebačka banka d.d. Zagreb, Zagreb, Paromlinska 2, upisana temeljem Ugovora o dugoročnom kreditu za razvoj turističke djelatnosti, zaključenog u Puli, dana 18. travnja 2005. godine i Rješenja Trgovačkog suda u Rijeci, od 14. lipnja 2004. godine, broj Tt-04/1973-2, pod brojem Z-1113/2005, </w:t>
      </w:r>
    </w:p>
    <w:p w:rsidRDefault="006C6671" w:rsidP="006C6671" w:rsidR="006C6671" w:rsidRPr="008036D1">
      <w:pPr>
        <w:ind w:firstLine="708"/>
        <w:jc w:val="both"/>
      </w:pPr>
      <w:r w:rsidRPr="008036D1">
        <w:t xml:space="preserve">- uknjižba promjene založnog vjerovnika u istom prvenstvenom redu upisa sa imena ovlaštenika prava Zagrebačka banka d.d., u korist novog ovlaštenika:  Vretenar Boris, OIB: 85607841033, Gondolići 20c, Gondolići 52220 Labin, upisana temeljem Ugovora o ustupu od 22. studenog 2017. godine i Punomoći 851/2017 od 14. studenog 2017. godine, uslijed prijenosa prava novčanog potraživanja upisanog za iznos od 25.600,00 EUR, temeljem Ugovora o dugoročnom kreditu za razvoj turističke djelatnosti, zaključenog u Puli, dana 18. travnja 2005. godine, određenog Rješenjem posl. br. Z-1113/15, pod brojem Z-37767/2017, </w:t>
      </w:r>
    </w:p>
    <w:p w:rsidRDefault="006C6671" w:rsidP="006C6671" w:rsidR="006C6671" w:rsidRPr="008036D1">
      <w:pPr>
        <w:ind w:firstLine="708"/>
        <w:jc w:val="both"/>
      </w:pPr>
      <w:r w:rsidRPr="008036D1">
        <w:t xml:space="preserve">- uknjižba prava zaloga, u iznosu od dvadesettisuća EUR, u kunskoj protuvrijednosti obračunatoj po srednjem tečaju HNB na dan dospijeća, redovne kamate po promjenjivoj stopi od 7,00% godišnje (u trenutku sklapanja Ugovora o kreditu), kamate po dospijeću u visini stope važeće zakonske zatezne kamate, te svih naknada i troškova, koje se kamate, naknade i troškovi utvrđuju, obračunavaju i plaćaju sukladno općim aktima Zagrebačke banke d.d. Zagreb, Paromlinska 2, važećim za vrijeme postojanja tražbine po Ugovoru o kreditu, u korist: </w:t>
      </w:r>
      <w:r w:rsidR="000E1E41" w:rsidRPr="008036D1">
        <w:t>Zagrebačka</w:t>
      </w:r>
      <w:r w:rsidRPr="008036D1">
        <w:t xml:space="preserve"> banka d.d. Zagreb, </w:t>
      </w:r>
      <w:r w:rsidR="000E1E41" w:rsidRPr="008036D1">
        <w:t xml:space="preserve">Zagreb, Paromlinska </w:t>
      </w:r>
      <w:r w:rsidRPr="008036D1">
        <w:t>2</w:t>
      </w:r>
      <w:r w:rsidR="000E1E41" w:rsidRPr="008036D1">
        <w:t>, upisana t</w:t>
      </w:r>
      <w:r w:rsidRPr="008036D1">
        <w:t xml:space="preserve">emeljem Ugovora o dugoročnom kreditu za razvoj turističke djelatnosti, broj ugovora: 3207746080, kreditna partija: 5100149255, sklopljenog u Puli, dana 26. listopada 2006. godine, </w:t>
      </w:r>
      <w:r w:rsidR="000E1E41" w:rsidRPr="008036D1">
        <w:t xml:space="preserve">pod </w:t>
      </w:r>
      <w:r w:rsidRPr="008036D1">
        <w:t>broj</w:t>
      </w:r>
      <w:r w:rsidR="000E1E41" w:rsidRPr="008036D1">
        <w:t>em</w:t>
      </w:r>
      <w:r w:rsidRPr="008036D1">
        <w:t xml:space="preserve"> Z-3462/06</w:t>
      </w:r>
      <w:r w:rsidR="000E1E41" w:rsidRPr="008036D1">
        <w:t>,</w:t>
      </w:r>
    </w:p>
    <w:p w:rsidRDefault="009B1EEC" w:rsidP="006C6671" w:rsidR="006C6671" w:rsidRPr="008036D1">
      <w:pPr>
        <w:ind w:firstLine="708"/>
        <w:jc w:val="both"/>
      </w:pPr>
      <w:r w:rsidRPr="008036D1">
        <w:t xml:space="preserve">- uknjižba promjene založnog vjerovnika u istom prvenstvenom redu upisa sa imena ovlaštenika prava Zagrebačka banka d.d., u korist novog ovlaštenika: </w:t>
      </w:r>
      <w:r w:rsidR="00084311" w:rsidRPr="008036D1">
        <w:t>Vretenar Boris</w:t>
      </w:r>
      <w:r w:rsidRPr="008036D1">
        <w:t xml:space="preserve">, OIB: 85607841033, </w:t>
      </w:r>
      <w:r w:rsidR="00084311" w:rsidRPr="008036D1">
        <w:t>Gondolići 20c, Gondolići</w:t>
      </w:r>
      <w:r w:rsidRPr="008036D1">
        <w:t xml:space="preserve"> 52220 </w:t>
      </w:r>
      <w:r w:rsidR="00084311" w:rsidRPr="008036D1">
        <w:t>Labin, upisana t</w:t>
      </w:r>
      <w:r w:rsidRPr="008036D1">
        <w:t xml:space="preserve">emeljem Ugovora o ustupu od 22. studenog 2017. godine i Punomoći 851/2017 od 14. studenog 2017. godine, uslijed prijenosa prava novčanog potraživanja upisanog za iznos od 20.000,00 EUR, temeljem Ugovora o dugoročnom kreditu za razvoj turističke djelatnosti, broj ugovora: 3207746080, kreditna partija: 5100149255, sklopljenog u Puli, dana 26. listopada 2006. godine, određenog </w:t>
      </w:r>
      <w:r w:rsidR="0056674B" w:rsidRPr="008036D1">
        <w:t>Rješenjem posl. br. Z-3462/06</w:t>
      </w:r>
      <w:r w:rsidRPr="008036D1">
        <w:t xml:space="preserve">, </w:t>
      </w:r>
      <w:r w:rsidR="006C6671" w:rsidRPr="008036D1">
        <w:t>pod brojem Z-37767/2017</w:t>
      </w:r>
      <w:r w:rsidR="00084311" w:rsidRPr="008036D1">
        <w:t>,</w:t>
      </w:r>
    </w:p>
    <w:p w:rsidRDefault="0056674B" w:rsidP="0056674B" w:rsidR="0056674B" w:rsidRPr="008036D1">
      <w:pPr>
        <w:ind w:firstLine="708"/>
        <w:jc w:val="both"/>
      </w:pPr>
      <w:r w:rsidRPr="008036D1">
        <w:t xml:space="preserve">- </w:t>
      </w:r>
      <w:r w:rsidR="00084311" w:rsidRPr="008036D1">
        <w:t>uknjižba prava zaloga, radi osiguranja novčane tražbine predlagatelja osiguranja u iznosu od 30.149,22 kune, zajedno sa zakonskim zateznim kamatama specificiranim u točki I prijedloga, pa do namirenja i troškova ovog postupka osiguranja sa zakonskim zateznim kamatama po stopi propisanoj čl. 29 st. 2 Zakona o obveznim odnosima  (uvećanjem eskontne stope Hrvatske narodne banke koja je vrijedila zadnjeg dana polugodišta koje je prethodilo tekućem polugodištu za pet postotnih poena) tekućim počev od dana donošenja rješenja o osiguranju, pa do isplate, sa zabilježbom ovršnosti tražbine, radi čijeg osiguranja je uknjižba dopuštena, u korist: Republika Hrvatska, Ministarstvo Financija, Porezna Uprava - Područni Ured Pazin, upisana t</w:t>
      </w:r>
      <w:r w:rsidR="006C6671" w:rsidRPr="008036D1">
        <w:t>emeljem rješenja o ovrsi posl. broj 2 Ovr.335/11, od 21. lipnja 2011. godine, Izvješća o primicima od nesamostalnog rada (plaći i mirovini), porezu na dohodak i prirezu, te doprinosima za obvezna osiguranja u mjesecu 02. godine 2010., u mjesecu 03. godine 2010., u mjesecu 04. godine 2010., u mjesecu 05. godine 2010., u mjesecu 06. godine 2010. , u mjesecu 07. godine 2010., u mjesecu 08. godine 2010., u mjesecu 09.godine 2010., u mjesecu 10. godine 2010., u mjesecu 11. godine 2010., u mjesecu 12. godine 2010., u mjesecu 01. godine 2011., u mjesecu 02. godine 2011., u mjesecu 03. godine 2011., u mjesecu 04. godine 2011., izdanih od strane Ministarstva financija- Porezna uprava, Područni ured Pazin, Ispostava Pula dana 20. svibnja 2011. godine, Tabelarnih pregleda glavnice prema dospijeću - temeljem obračunskih prijava,</w:t>
      </w:r>
      <w:r w:rsidRPr="008036D1">
        <w:t xml:space="preserve"> pod</w:t>
      </w:r>
      <w:r w:rsidR="006C6671" w:rsidRPr="008036D1">
        <w:t xml:space="preserve"> </w:t>
      </w:r>
      <w:r w:rsidRPr="008036D1">
        <w:t>brojem Z-1596/11,</w:t>
      </w:r>
    </w:p>
    <w:p w:rsidRDefault="00CA40E8" w:rsidP="00CA40E8" w:rsidR="000E53E3" w:rsidRPr="008036D1">
      <w:pPr>
        <w:ind w:firstLine="708"/>
        <w:jc w:val="both"/>
      </w:pPr>
      <w:r w:rsidRPr="008036D1">
        <w:t>- zabilježba dosude iz točke V izreke ovog rješenja.</w:t>
      </w:r>
    </w:p>
    <w:p w:rsidRDefault="00205705" w:rsidP="00C01FDE" w:rsidR="00205705" w:rsidRPr="008036D1">
      <w:pPr>
        <w:ind w:firstLine="708"/>
        <w:jc w:val="both"/>
      </w:pPr>
    </w:p>
    <w:p w:rsidRDefault="00CA40E8" w:rsidP="00C01FDE" w:rsidR="00C01FDE" w:rsidRPr="008036D1">
      <w:pPr>
        <w:ind w:firstLine="708"/>
        <w:jc w:val="both"/>
      </w:pPr>
      <w:r w:rsidRPr="008036D1">
        <w:t xml:space="preserve">  </w:t>
      </w:r>
      <w:r w:rsidR="009A50C3" w:rsidRPr="008036D1">
        <w:t>IV</w:t>
      </w:r>
      <w:r w:rsidR="009A50C3" w:rsidRPr="008036D1">
        <w:tab/>
        <w:t>Nekretnine</w:t>
      </w:r>
      <w:r w:rsidR="00C01FDE" w:rsidRPr="008036D1">
        <w:t xml:space="preserve"> iz točke I izreke ovog rješenja predati će se </w:t>
      </w:r>
      <w:r w:rsidR="0056674B" w:rsidRPr="008036D1">
        <w:t>Leonidu Holjaru iz Oprića, Put Braće Honovića 20, OIB 87566090847</w:t>
      </w:r>
      <w:r w:rsidR="00366257" w:rsidRPr="008036D1">
        <w:t xml:space="preserve">, </w:t>
      </w:r>
      <w:r w:rsidR="00C01FDE" w:rsidRPr="008036D1">
        <w:t xml:space="preserve">nakon što on uplati iznos iz točke II izreke ovog rješenja i nakon što ovo rješenje postane pravomoćno. </w:t>
      </w:r>
    </w:p>
    <w:p w:rsidRDefault="00C01FDE" w:rsidP="00C01FDE" w:rsidR="00C01FDE" w:rsidRPr="008036D1">
      <w:pPr>
        <w:jc w:val="both"/>
      </w:pPr>
    </w:p>
    <w:p w:rsidRDefault="00C01FDE" w:rsidP="00FA68E8" w:rsidR="004A68B4" w:rsidRPr="008036D1">
      <w:pPr>
        <w:ind w:firstLine="708"/>
        <w:jc w:val="both"/>
      </w:pPr>
      <w:r w:rsidRPr="008036D1">
        <w:t>V</w:t>
      </w:r>
      <w:r w:rsidRPr="008036D1">
        <w:tab/>
        <w:t>Nalaže se Općinsko</w:t>
      </w:r>
      <w:r w:rsidR="00866548" w:rsidRPr="008036D1">
        <w:t>m</w:t>
      </w:r>
      <w:r w:rsidRPr="008036D1">
        <w:t xml:space="preserve"> sud</w:t>
      </w:r>
      <w:r w:rsidR="00866548" w:rsidRPr="008036D1">
        <w:t>u</w:t>
      </w:r>
      <w:r w:rsidRPr="008036D1">
        <w:t xml:space="preserve"> u </w:t>
      </w:r>
      <w:r w:rsidR="00F80603" w:rsidRPr="008036D1">
        <w:t>Puli</w:t>
      </w:r>
      <w:r w:rsidR="00866548" w:rsidRPr="008036D1">
        <w:t>, zemljišnoknjižnom odjelu</w:t>
      </w:r>
      <w:r w:rsidR="0056674B" w:rsidRPr="008036D1">
        <w:t xml:space="preserve"> u Labinu</w:t>
      </w:r>
      <w:r w:rsidR="00866548" w:rsidRPr="008036D1">
        <w:t xml:space="preserve">, </w:t>
      </w:r>
      <w:r w:rsidRPr="008036D1">
        <w:t>da u zemljišnoj knjizi upiše</w:t>
      </w:r>
      <w:r w:rsidR="00905566" w:rsidRPr="008036D1">
        <w:t xml:space="preserve"> zabilježbu dosude na nekretninama</w:t>
      </w:r>
      <w:r w:rsidRPr="008036D1">
        <w:t xml:space="preserve"> iz točke I izreke ovog rješenja.</w:t>
      </w:r>
    </w:p>
    <w:p w:rsidRDefault="00D366CF" w:rsidP="00FA68E8" w:rsidR="00D366CF" w:rsidRPr="008036D1">
      <w:pPr>
        <w:ind w:firstLine="708"/>
        <w:jc w:val="both"/>
      </w:pPr>
    </w:p>
    <w:p w:rsidRDefault="00D366CF" w:rsidP="00FA68E8" w:rsidR="00D366CF" w:rsidRPr="008036D1">
      <w:pPr>
        <w:ind w:firstLine="708"/>
        <w:jc w:val="both"/>
      </w:pPr>
      <w:r w:rsidRPr="008036D1">
        <w:t>VI</w:t>
      </w:r>
      <w:r w:rsidRPr="008036D1">
        <w:tab/>
        <w:t xml:space="preserve">Nalaže se stečajnom upravitelju </w:t>
      </w:r>
      <w:r w:rsidR="0056674B" w:rsidRPr="008036D1">
        <w:t>Draženu Vidmanu iz Ivanca,V. Nazora 77</w:t>
      </w:r>
      <w:r w:rsidRPr="008036D1">
        <w:t>, da u roku od osam dana od dana pravomoćnosti ovog rješenja dostavi sudu obračun troškova unovčenja nekretnine (čl. 254. Stečajnog zakona).</w:t>
      </w:r>
    </w:p>
    <w:p w:rsidRDefault="00972714" w:rsidP="00972714" w:rsidR="00972714" w:rsidRPr="008036D1"/>
    <w:p w:rsidRDefault="00972714" w:rsidP="00972714" w:rsidR="00972714" w:rsidRPr="008036D1">
      <w:pPr>
        <w:jc w:val="center"/>
      </w:pPr>
      <w:r w:rsidRPr="008036D1">
        <w:t>Obrazloženje</w:t>
      </w:r>
    </w:p>
    <w:p w:rsidRDefault="00972714" w:rsidP="00972714" w:rsidR="00972714" w:rsidRPr="008036D1"/>
    <w:p w:rsidRDefault="004A68B4" w:rsidP="00C01FDE" w:rsidR="00251457" w:rsidRPr="008036D1">
      <w:pPr>
        <w:ind w:firstLine="708"/>
        <w:jc w:val="both"/>
        <w:rPr>
          <w:color w:val="000000"/>
        </w:rPr>
      </w:pPr>
      <w:r w:rsidRPr="008036D1">
        <w:t xml:space="preserve">Ovosudnim </w:t>
      </w:r>
      <w:r w:rsidR="00C01FDE" w:rsidRPr="008036D1">
        <w:rPr>
          <w:color w:val="000000"/>
        </w:rPr>
        <w:t xml:space="preserve">zaključkom o prodaji posl.br. </w:t>
      </w:r>
      <w:r w:rsidR="0056674B" w:rsidRPr="008036D1">
        <w:rPr>
          <w:color w:val="000000"/>
        </w:rPr>
        <w:t xml:space="preserve">St-665/16-38 </w:t>
      </w:r>
      <w:r w:rsidR="00C01FDE" w:rsidRPr="008036D1">
        <w:rPr>
          <w:color w:val="000000"/>
        </w:rPr>
        <w:t xml:space="preserve">od </w:t>
      </w:r>
      <w:r w:rsidR="0056674B" w:rsidRPr="008036D1">
        <w:rPr>
          <w:color w:val="000000"/>
        </w:rPr>
        <w:t>01. prosinca 2016.</w:t>
      </w:r>
      <w:r w:rsidR="00251457" w:rsidRPr="008036D1">
        <w:rPr>
          <w:color w:val="000000"/>
        </w:rPr>
        <w:t xml:space="preserve">, na temelju odredbe čl. 247. st. 3. Stečajnog zakona (dalje: SZ), </w:t>
      </w:r>
      <w:r w:rsidR="00C01FDE" w:rsidRPr="008036D1">
        <w:rPr>
          <w:color w:val="000000"/>
        </w:rPr>
        <w:t>od</w:t>
      </w:r>
      <w:r w:rsidR="00251457" w:rsidRPr="008036D1">
        <w:rPr>
          <w:color w:val="000000"/>
        </w:rPr>
        <w:t>lučeno je kako slijedi:</w:t>
      </w:r>
    </w:p>
    <w:p w:rsidRDefault="00251457" w:rsidP="0056674B" w:rsidR="0056674B" w:rsidRPr="008036D1">
      <w:pPr>
        <w:jc w:val="both"/>
      </w:pPr>
      <w:r w:rsidRPr="008036D1">
        <w:rPr>
          <w:color w:val="000000"/>
        </w:rPr>
        <w:tab/>
        <w:t>„</w:t>
      </w:r>
      <w:r w:rsidR="0056674B" w:rsidRPr="008036D1">
        <w:t>I.</w:t>
      </w:r>
      <w:r w:rsidR="0056674B" w:rsidRPr="008036D1">
        <w:tab/>
        <w:t>Utvrđuje se da vrijednost nekretnina stečajnog dužnika, k.č. br. 104/ZGR, štala površine 38 m2 i k.č.br. 105/ZGR kuća površine 19 m2, obje upisane u z.k. ul. 2643 K.O. Pićan, iznosi 471.730,20 kn.</w:t>
      </w:r>
    </w:p>
    <w:p w:rsidRDefault="0056674B" w:rsidP="0056674B" w:rsidR="0056674B" w:rsidRPr="008036D1">
      <w:pPr>
        <w:jc w:val="both"/>
      </w:pPr>
      <w:r w:rsidRPr="008036D1">
        <w:tab/>
        <w:t>II.</w:t>
      </w:r>
      <w:r w:rsidRPr="008036D1">
        <w:tab/>
        <w:t>Prodaju nekretnine iz točke I. ovog zaključka provodi Financijska agencija elektroničkom javnom dražbom uz odgovarajuću primjenu pravila ovršnoga postupka o ovrsi na nekretnini.</w:t>
      </w:r>
    </w:p>
    <w:p w:rsidRDefault="0056674B" w:rsidP="0056674B" w:rsidR="0056674B" w:rsidRPr="008036D1">
      <w:pPr>
        <w:jc w:val="both"/>
      </w:pPr>
      <w:r w:rsidRPr="008036D1">
        <w:tab/>
        <w:t>III.</w:t>
      </w:r>
      <w:r w:rsidRPr="008036D1">
        <w:tab/>
        <w:t>Uvjeti prodaje:</w:t>
      </w:r>
    </w:p>
    <w:p w:rsidRDefault="0056674B" w:rsidP="0056674B" w:rsidR="0056674B" w:rsidRPr="008036D1">
      <w:pPr>
        <w:jc w:val="both"/>
      </w:pPr>
      <w:r w:rsidRPr="008036D1">
        <w:tab/>
        <w:t>- prodaju se nekretnine, k.č. br. 104/ZGR, štala površine 38 m2 i k.č.br. 105/ZGR kuća površine 19 m2, obje upisane u z.k. ul. 2643 K.O. Pićan;</w:t>
      </w:r>
      <w:r w:rsidRPr="008036D1">
        <w:tab/>
      </w:r>
    </w:p>
    <w:p w:rsidRDefault="0056674B" w:rsidP="0056674B" w:rsidR="0056674B" w:rsidRPr="008036D1">
      <w:pPr>
        <w:jc w:val="both"/>
      </w:pPr>
      <w:r w:rsidRPr="008036D1">
        <w:tab/>
        <w:t>- utvrđena vrijednost nekretnina označene pod točkom I. zaključka iznosi 471.730,20 kn;</w:t>
      </w:r>
    </w:p>
    <w:p w:rsidRDefault="0056674B" w:rsidP="0056674B" w:rsidR="0056674B" w:rsidRPr="008036D1">
      <w:pPr>
        <w:jc w:val="both"/>
      </w:pPr>
      <w:r w:rsidRPr="008036D1">
        <w:tab/>
        <w:t>- nekretnina se ne može prodati:</w:t>
      </w:r>
      <w:r w:rsidRPr="008036D1">
        <w:tab/>
      </w:r>
    </w:p>
    <w:p w:rsidRDefault="0056674B" w:rsidP="0056674B" w:rsidR="0056674B" w:rsidRPr="008036D1">
      <w:pPr>
        <w:jc w:val="both"/>
      </w:pPr>
      <w:r w:rsidRPr="008036D1">
        <w:tab/>
        <w:t xml:space="preserve">- na prvoj dražbi ispod iznosa od 353.797,65 kn, odnosno ispod tri četvrtine utvrđene vrijednosti nekretnine,  </w:t>
      </w:r>
    </w:p>
    <w:p w:rsidRDefault="0056674B" w:rsidP="0056674B" w:rsidR="0056674B" w:rsidRPr="008036D1">
      <w:pPr>
        <w:jc w:val="both"/>
      </w:pPr>
      <w:r w:rsidRPr="008036D1">
        <w:tab/>
        <w:t>- na drugoj dražbi ispod iznosa od 235.865,10 kn, odnosno ispod jedne polovine utvrđene vrijednosti nekretnine,</w:t>
      </w:r>
    </w:p>
    <w:p w:rsidRDefault="0056674B" w:rsidP="0056674B" w:rsidR="0056674B" w:rsidRPr="008036D1">
      <w:pPr>
        <w:jc w:val="both"/>
      </w:pPr>
      <w:r w:rsidRPr="008036D1">
        <w:t xml:space="preserve">  </w:t>
      </w:r>
      <w:r w:rsidRPr="008036D1">
        <w:tab/>
        <w:t xml:space="preserve">- na trećoj dražbi ispod iznosa od 117.932,55 kn, odnosno ispod jedne četvrtine utvrđene vrijednosti nekretnine, </w:t>
      </w:r>
    </w:p>
    <w:p w:rsidRDefault="0056674B" w:rsidP="0056674B" w:rsidR="0056674B" w:rsidRPr="008036D1">
      <w:pPr>
        <w:jc w:val="both"/>
      </w:pPr>
      <w:r w:rsidRPr="008036D1">
        <w:tab/>
        <w:t>- na četvrtoj dražbi nekretnina se prodaje po početnoj cijeni od 1,00 kn;</w:t>
      </w:r>
    </w:p>
    <w:p w:rsidRDefault="0056674B" w:rsidP="0056674B" w:rsidR="0056674B" w:rsidRPr="008036D1">
      <w:pPr>
        <w:jc w:val="both"/>
      </w:pPr>
      <w:r w:rsidRPr="008036D1">
        <w:tab/>
        <w:t>- poreze i prireze snosit će kupac;</w:t>
      </w:r>
    </w:p>
    <w:p w:rsidRDefault="0056674B" w:rsidP="0056674B" w:rsidR="0056674B" w:rsidRPr="008036D1">
      <w:pPr>
        <w:jc w:val="both"/>
      </w:pPr>
      <w:r w:rsidRPr="008036D1"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56674B" w:rsidP="0056674B" w:rsidR="0056674B" w:rsidRPr="008036D1">
      <w:pPr>
        <w:jc w:val="both"/>
      </w:pPr>
      <w:r w:rsidRPr="008036D1"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56674B" w:rsidP="0056674B" w:rsidR="0056674B" w:rsidRPr="008036D1">
      <w:pPr>
        <w:jc w:val="both"/>
      </w:pPr>
      <w:r w:rsidRPr="008036D1">
        <w:tab/>
        <w:t>- ponuditeljima čija ponuda ne bude prihvaćena, Agencija će vratiti jamčevinu na temelju naloga suda za prijenos novčanih sredstava;</w:t>
      </w:r>
    </w:p>
    <w:p w:rsidRDefault="0056674B" w:rsidP="0056674B" w:rsidR="00251457" w:rsidRPr="008036D1">
      <w:pPr>
        <w:jc w:val="both"/>
        <w:rPr>
          <w:b/>
        </w:rPr>
      </w:pPr>
      <w:r w:rsidRPr="008036D1">
        <w:tab/>
        <w:t>- u pozivu za sudjelovanje na elektroničkoj javnoj dražbi biti će određen datum i vrijeme početka i završetka elektroničke javne dražbe i drugi potrebni podaci.</w:t>
      </w:r>
      <w:r w:rsidR="00251457" w:rsidRPr="008036D1">
        <w:t>“.</w:t>
      </w:r>
    </w:p>
    <w:p w:rsidRDefault="0056674B" w:rsidP="00CA40E8" w:rsidR="0056674B" w:rsidRPr="008036D1">
      <w:pPr>
        <w:ind w:firstLine="708"/>
        <w:jc w:val="both"/>
      </w:pPr>
    </w:p>
    <w:p w:rsidRDefault="00251457" w:rsidP="00251457" w:rsidR="00251457" w:rsidRPr="008036D1">
      <w:pPr>
        <w:ind w:firstLine="708"/>
        <w:jc w:val="both"/>
      </w:pPr>
      <w:r w:rsidRPr="008036D1">
        <w:t>Nakon završetka elektroničke javne dražbe Financijska agencija je</w:t>
      </w:r>
      <w:r w:rsidR="00BD25CC" w:rsidRPr="008036D1">
        <w:t xml:space="preserve"> </w:t>
      </w:r>
      <w:r w:rsidR="0056674B" w:rsidRPr="008036D1">
        <w:t>15</w:t>
      </w:r>
      <w:r w:rsidRPr="008036D1">
        <w:t xml:space="preserve">. </w:t>
      </w:r>
      <w:r w:rsidR="000A0831" w:rsidRPr="008036D1">
        <w:t>siječnja</w:t>
      </w:r>
      <w:r w:rsidR="00C16F28" w:rsidRPr="008036D1">
        <w:t xml:space="preserve"> </w:t>
      </w:r>
      <w:r w:rsidRPr="008036D1">
        <w:t>201</w:t>
      </w:r>
      <w:r w:rsidR="000A0831" w:rsidRPr="008036D1">
        <w:t>8</w:t>
      </w:r>
      <w:r w:rsidRPr="008036D1">
        <w:t>. dostavila sudu izvještaj o provedenoj elektroničkoj javnoj dražbi.</w:t>
      </w:r>
    </w:p>
    <w:p w:rsidRDefault="00251457" w:rsidP="00251457" w:rsidR="00251457" w:rsidRPr="008036D1">
      <w:pPr>
        <w:ind w:firstLine="708"/>
        <w:jc w:val="both"/>
      </w:pPr>
      <w:r w:rsidRPr="008036D1">
        <w:t xml:space="preserve">Na temelju tog izvještaja sudac je utvrdio da je kupac </w:t>
      </w:r>
      <w:r w:rsidR="0056674B" w:rsidRPr="008036D1">
        <w:t>Leonid Holjar iz Oprića, Put Braće Honovića 20, OIB 87566090847</w:t>
      </w:r>
      <w:r w:rsidR="00DA3E10" w:rsidRPr="008036D1">
        <w:t xml:space="preserve">, </w:t>
      </w:r>
      <w:r w:rsidRPr="008036D1">
        <w:t>ponudi</w:t>
      </w:r>
      <w:r w:rsidR="00DA3E10" w:rsidRPr="008036D1">
        <w:t>o</w:t>
      </w:r>
      <w:r w:rsidRPr="008036D1">
        <w:t xml:space="preserve"> najveću </w:t>
      </w:r>
      <w:r w:rsidR="00C16F28" w:rsidRPr="008036D1">
        <w:t xml:space="preserve">valjanu ponudu </w:t>
      </w:r>
      <w:r w:rsidRPr="008036D1">
        <w:t xml:space="preserve">u iznosu od </w:t>
      </w:r>
      <w:r w:rsidR="0056674B" w:rsidRPr="008036D1">
        <w:t>127</w:t>
      </w:r>
      <w:r w:rsidR="00F80603" w:rsidRPr="008036D1">
        <w:t>.</w:t>
      </w:r>
      <w:r w:rsidR="0056674B" w:rsidRPr="008036D1">
        <w:t>001,00</w:t>
      </w:r>
      <w:r w:rsidRPr="008036D1">
        <w:t xml:space="preserve"> k</w:t>
      </w:r>
      <w:r w:rsidR="00BD25CC" w:rsidRPr="008036D1">
        <w:t>n</w:t>
      </w:r>
      <w:r w:rsidRPr="008036D1">
        <w:t xml:space="preserve"> te da su ispunjene pretpostavke da mu se dosudi nekretnina (čl. 103. st. 3. Ovršnog zakona, dalje: OZ, vezano uz čl. 247. st. 1. SZ-a).</w:t>
      </w:r>
      <w:r w:rsidR="00C16F28" w:rsidRPr="008036D1">
        <w:t xml:space="preserve"> </w:t>
      </w:r>
    </w:p>
    <w:p w:rsidRDefault="00C76D83" w:rsidP="00D366CF" w:rsidR="00C76D83" w:rsidRPr="008036D1">
      <w:pPr>
        <w:ind w:firstLine="708"/>
        <w:jc w:val="both"/>
        <w:rPr>
          <w:color w:val="000000"/>
        </w:rPr>
      </w:pPr>
    </w:p>
    <w:p w:rsidRDefault="00D366CF" w:rsidP="00D366CF" w:rsidR="009D6BDC" w:rsidRPr="008036D1">
      <w:pPr>
        <w:ind w:firstLine="708"/>
        <w:jc w:val="both"/>
      </w:pPr>
      <w:r w:rsidRPr="008036D1">
        <w:rPr>
          <w:color w:val="000000"/>
        </w:rPr>
        <w:t xml:space="preserve">Iz izvještaja Financijske agencije o provedenoj elektroničkoj javnoj dražbi proizlazi da je ponuditelj </w:t>
      </w:r>
      <w:r w:rsidR="0056674B" w:rsidRPr="008036D1">
        <w:rPr>
          <w:color w:val="000000"/>
        </w:rPr>
        <w:t>Leonid Holjar iz Oprića, Put Braće Honovića 20, OIB 87566090847</w:t>
      </w:r>
      <w:r w:rsidRPr="008036D1">
        <w:rPr>
          <w:color w:val="000000"/>
        </w:rPr>
        <w:t>,</w:t>
      </w:r>
      <w:r w:rsidRPr="008036D1">
        <w:t xml:space="preserve"> </w:t>
      </w:r>
      <w:r w:rsidRPr="008036D1">
        <w:rPr>
          <w:color w:val="000000"/>
        </w:rPr>
        <w:t>uplatio jamčevinu za sudjelovanje na predmetnoj javnoj dražbi u iznosu od</w:t>
      </w:r>
      <w:r w:rsidR="00F80603" w:rsidRPr="008036D1">
        <w:rPr>
          <w:color w:val="000000"/>
        </w:rPr>
        <w:t xml:space="preserve"> </w:t>
      </w:r>
      <w:r w:rsidR="0056674B" w:rsidRPr="008036D1">
        <w:rPr>
          <w:color w:val="000000"/>
        </w:rPr>
        <w:t>47.173,02</w:t>
      </w:r>
      <w:r w:rsidR="009D6BDC" w:rsidRPr="008036D1">
        <w:rPr>
          <w:color w:val="000000"/>
        </w:rPr>
        <w:t xml:space="preserve"> kn</w:t>
      </w:r>
      <w:r w:rsidRPr="008036D1">
        <w:t>. Dakle, on je duž</w:t>
      </w:r>
      <w:r w:rsidR="00186303" w:rsidRPr="008036D1">
        <w:t>a</w:t>
      </w:r>
      <w:r w:rsidRPr="008036D1">
        <w:t xml:space="preserve">n uplatiti razliku kupovnine u iznosu od </w:t>
      </w:r>
      <w:r w:rsidR="0056674B" w:rsidRPr="008036D1">
        <w:t xml:space="preserve">79.827,98 </w:t>
      </w:r>
      <w:r w:rsidR="003A53B4" w:rsidRPr="008036D1">
        <w:t>kn.</w:t>
      </w:r>
    </w:p>
    <w:p w:rsidRDefault="009D6BDC" w:rsidP="00D366CF" w:rsidR="009D6BDC" w:rsidRPr="008036D1">
      <w:pPr>
        <w:ind w:firstLine="708"/>
        <w:jc w:val="both"/>
      </w:pPr>
    </w:p>
    <w:p w:rsidRDefault="00D366CF" w:rsidP="00D366CF" w:rsidR="00D366CF" w:rsidRPr="008036D1">
      <w:pPr>
        <w:ind w:firstLine="708"/>
        <w:jc w:val="both"/>
      </w:pPr>
      <w:r w:rsidRPr="008036D1">
        <w:t xml:space="preserve">Slijedom svega navedenog, a temeljem čl. 103. st. 3., 4. i 5., čl. 106. </w:t>
      </w:r>
      <w:r w:rsidR="00F14C50" w:rsidRPr="008036D1">
        <w:t xml:space="preserve">i čl. 108. </w:t>
      </w:r>
      <w:r w:rsidRPr="008036D1">
        <w:t>OZ</w:t>
      </w:r>
      <w:r w:rsidR="00F14C50" w:rsidRPr="008036D1">
        <w:t xml:space="preserve">-a </w:t>
      </w:r>
      <w:r w:rsidR="00FC5E6F" w:rsidRPr="008036D1">
        <w:t xml:space="preserve">sve </w:t>
      </w:r>
      <w:r w:rsidR="00F14C50" w:rsidRPr="008036D1">
        <w:t xml:space="preserve">vezano uz čl. 247. SZ-a, </w:t>
      </w:r>
      <w:r w:rsidRPr="008036D1">
        <w:t>odluč</w:t>
      </w:r>
      <w:r w:rsidR="00F14C50" w:rsidRPr="008036D1">
        <w:t xml:space="preserve">eno je </w:t>
      </w:r>
      <w:r w:rsidRPr="008036D1">
        <w:t>kao u točkama I – IV izreke ovog rješenja.</w:t>
      </w:r>
    </w:p>
    <w:p w:rsidRDefault="00290EE4" w:rsidP="00290EE4" w:rsidR="00290EE4" w:rsidRPr="008036D1">
      <w:pPr>
        <w:ind w:firstLine="708"/>
        <w:jc w:val="both"/>
      </w:pPr>
      <w:r w:rsidRPr="008036D1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8036D1">
          <w:t>89. st</w:t>
        </w:r>
      </w:smartTag>
      <w:r w:rsidRPr="008036D1">
        <w:t xml:space="preserve">. 1. </w:t>
      </w:r>
      <w:smartTag w:element="zakoni" w:uri="http://www.java.hr/xml/smarttags/zakoni">
        <w:r w:rsidRPr="008036D1">
          <w:t>Zakona o zemljišnim knjigama</w:t>
        </w:r>
      </w:smartTag>
      <w:r w:rsidRPr="008036D1">
        <w:t xml:space="preserve"> odlučeno je kao u točki V izreke ovog rješenja. </w:t>
      </w:r>
    </w:p>
    <w:p w:rsidRDefault="00F14C50" w:rsidP="00F14C50" w:rsidR="00F14C50" w:rsidRPr="008036D1">
      <w:pPr>
        <w:ind w:firstLine="708"/>
        <w:jc w:val="both"/>
      </w:pPr>
      <w:r w:rsidRPr="008036D1">
        <w:t xml:space="preserve">Na temelju čl. 254. SZ-a odlučeno je kao u točki VI izreke ovog rješenja. </w:t>
      </w:r>
    </w:p>
    <w:p w:rsidRDefault="00F14C50" w:rsidP="004A68B4" w:rsidR="00F14C50" w:rsidRPr="008036D1">
      <w:pPr>
        <w:jc w:val="both"/>
      </w:pPr>
    </w:p>
    <w:p w:rsidRDefault="00972714" w:rsidP="00972714" w:rsidR="00972714" w:rsidRPr="008036D1">
      <w:pPr>
        <w:jc w:val="center"/>
      </w:pPr>
      <w:r w:rsidRPr="008036D1">
        <w:t xml:space="preserve">U Pazinu, </w:t>
      </w:r>
      <w:r w:rsidR="0056674B" w:rsidRPr="008036D1">
        <w:t>15</w:t>
      </w:r>
      <w:r w:rsidR="00B13179" w:rsidRPr="008036D1">
        <w:t>. siječnja 2018.</w:t>
      </w:r>
    </w:p>
    <w:p w:rsidRDefault="00972714" w:rsidP="00972714" w:rsidR="00972714" w:rsidRPr="008036D1">
      <w:r w:rsidRPr="008036D1">
        <w:t xml:space="preserve">                                           </w:t>
      </w:r>
      <w:r w:rsidR="00C22DA1" w:rsidRPr="008036D1">
        <w:t xml:space="preserve">    </w:t>
      </w:r>
      <w:r w:rsidR="00F27508" w:rsidRPr="008036D1">
        <w:t xml:space="preserve">          </w:t>
      </w:r>
      <w:r w:rsidR="00C22DA1" w:rsidRPr="008036D1">
        <w:t xml:space="preserve">    </w:t>
      </w:r>
      <w:r w:rsidR="00C22DA1" w:rsidRPr="008036D1">
        <w:tab/>
      </w:r>
      <w:r w:rsidR="00C22DA1" w:rsidRPr="008036D1">
        <w:tab/>
      </w:r>
      <w:r w:rsidR="00C22DA1" w:rsidRPr="008036D1">
        <w:tab/>
      </w:r>
      <w:r w:rsidR="00C22DA1" w:rsidRPr="008036D1">
        <w:tab/>
      </w:r>
      <w:r w:rsidRPr="008036D1">
        <w:t>Stečajni sudac</w:t>
      </w:r>
    </w:p>
    <w:p w:rsidRDefault="00972714" w:rsidP="00972714" w:rsidR="00F27508" w:rsidRPr="008036D1">
      <w:pPr>
        <w:ind w:firstLine="708"/>
      </w:pPr>
      <w:r w:rsidRPr="008036D1">
        <w:tab/>
      </w:r>
      <w:r w:rsidRPr="008036D1">
        <w:tab/>
      </w:r>
      <w:r w:rsidRPr="008036D1">
        <w:tab/>
      </w:r>
      <w:r w:rsidRPr="008036D1">
        <w:tab/>
      </w:r>
      <w:r w:rsidRPr="008036D1">
        <w:tab/>
        <w:t xml:space="preserve">   </w:t>
      </w:r>
    </w:p>
    <w:p w:rsidRDefault="00972714" w:rsidP="00C22DA1" w:rsidR="00C22DA1" w:rsidRPr="008036D1">
      <w:pPr>
        <w:ind w:firstLine="708"/>
      </w:pPr>
      <w:r w:rsidRPr="008036D1">
        <w:t xml:space="preserve">                   </w:t>
      </w:r>
      <w:r w:rsidR="00F27508" w:rsidRPr="008036D1">
        <w:tab/>
      </w:r>
      <w:r w:rsidR="00F27508" w:rsidRPr="008036D1">
        <w:tab/>
      </w:r>
      <w:r w:rsidR="00F27508" w:rsidRPr="008036D1">
        <w:tab/>
      </w:r>
      <w:r w:rsidR="00F27508" w:rsidRPr="008036D1">
        <w:tab/>
      </w:r>
      <w:r w:rsidR="00F27508" w:rsidRPr="008036D1">
        <w:tab/>
      </w:r>
      <w:r w:rsidR="00F27508" w:rsidRPr="008036D1">
        <w:tab/>
      </w:r>
      <w:r w:rsidR="00F27508" w:rsidRPr="008036D1">
        <w:tab/>
      </w:r>
      <w:r w:rsidR="00C22DA1" w:rsidRPr="008036D1">
        <w:t xml:space="preserve">   </w:t>
      </w:r>
      <w:r w:rsidRPr="008036D1">
        <w:t>Ivan Dujić</w:t>
      </w:r>
      <w:r w:rsidR="00E269AB">
        <w:t>, v.r.</w:t>
      </w:r>
    </w:p>
    <w:p w:rsidRDefault="00502C1A" w:rsidP="00972714" w:rsidR="00502C1A" w:rsidRPr="008036D1"/>
    <w:p w:rsidRDefault="00BF42FE" w:rsidP="00972714" w:rsidR="00BF42FE" w:rsidRPr="008036D1"/>
    <w:p w:rsidRDefault="00972714" w:rsidP="00972714" w:rsidR="00972714" w:rsidRPr="008036D1">
      <w:r w:rsidRPr="008036D1">
        <w:t>UPUTA O PRAVNOM LIJEKU</w:t>
      </w:r>
    </w:p>
    <w:p w:rsidRDefault="00972714" w:rsidP="00905566" w:rsidR="00972714" w:rsidRPr="008036D1">
      <w:pPr>
        <w:jc w:val="both"/>
      </w:pPr>
      <w:r w:rsidRPr="008036D1">
        <w:t xml:space="preserve">Protiv ovog rješenja </w:t>
      </w:r>
      <w:r w:rsidR="00905566" w:rsidRPr="008036D1">
        <w:t xml:space="preserve">žalba </w:t>
      </w:r>
      <w:r w:rsidRPr="008036D1">
        <w:t xml:space="preserve">može </w:t>
      </w:r>
      <w:r w:rsidR="000C5BB5" w:rsidRPr="008036D1">
        <w:t xml:space="preserve">se </w:t>
      </w:r>
      <w:r w:rsidRPr="008036D1">
        <w:t xml:space="preserve">podnijeti u roku od 8 dana </w:t>
      </w:r>
      <w:r w:rsidR="000C5BB5" w:rsidRPr="008036D1">
        <w:t>od dana dostave, a dostava se smatra obavljenom istekom osmoga dana od dana objave pismena na mrežnoj stranici e-Oglasna ploča sudova (čl. 12. S</w:t>
      </w:r>
      <w:r w:rsidR="00812B0C" w:rsidRPr="008036D1">
        <w:t>Z-a</w:t>
      </w:r>
      <w:r w:rsidR="000C5BB5" w:rsidRPr="008036D1">
        <w:t xml:space="preserve">). </w:t>
      </w:r>
      <w:r w:rsidR="00905566" w:rsidRPr="008036D1">
        <w:t>Protiv rješenja o dosudi nekretnina koje su prodane na dražbi, pravo na žalbu imaju i osobe koje su sudjelovale na dražbi kao ponuditelji (čl. 105. st. 2. OZ-a).</w:t>
      </w:r>
      <w:r w:rsidR="00296DCA" w:rsidRPr="008036D1">
        <w:t xml:space="preserve"> </w:t>
      </w:r>
      <w:r w:rsidRPr="008036D1">
        <w:t xml:space="preserve">Žalba se podnosi putem ovog suda u </w:t>
      </w:r>
      <w:r w:rsidR="000C5BB5" w:rsidRPr="008036D1">
        <w:t>tri</w:t>
      </w:r>
      <w:r w:rsidRPr="008036D1">
        <w:t xml:space="preserve"> istovjetna primjerka, a o žalbi odlučuje Visoki trgovački sud Republike Hrvatske.</w:t>
      </w:r>
    </w:p>
    <w:p w:rsidRDefault="00972714" w:rsidP="00972714" w:rsidR="00972714" w:rsidRPr="008036D1"/>
    <w:p w:rsidRDefault="00972714" w:rsidP="00972714" w:rsidR="00972714" w:rsidRPr="008036D1">
      <w:r w:rsidRPr="008036D1">
        <w:t>DNA:</w:t>
      </w:r>
    </w:p>
    <w:p w:rsidRDefault="000C5BB5" w:rsidP="000C5BB5" w:rsidR="000C5BB5" w:rsidRPr="008036D1">
      <w:r w:rsidRPr="008036D1">
        <w:t xml:space="preserve">- </w:t>
      </w:r>
      <w:r w:rsidR="006A74E5" w:rsidRPr="008036D1">
        <w:t>e-</w:t>
      </w:r>
      <w:r w:rsidRPr="008036D1">
        <w:t>oglasna ploča suda 8 dana</w:t>
      </w:r>
    </w:p>
    <w:p w:rsidRDefault="004A68B4" w:rsidP="00972714" w:rsidR="002E46E0" w:rsidRPr="008036D1">
      <w:r w:rsidRPr="008036D1">
        <w:t xml:space="preserve">- </w:t>
      </w:r>
      <w:r w:rsidR="002E46E0" w:rsidRPr="008036D1">
        <w:t>Financijskoj agenciji</w:t>
      </w:r>
      <w:r w:rsidR="00515AF2" w:rsidRPr="008036D1">
        <w:t>,</w:t>
      </w:r>
      <w:r w:rsidR="002E46E0" w:rsidRPr="008036D1">
        <w:t xml:space="preserve"> Rijeka, </w:t>
      </w:r>
      <w:r w:rsidR="00905566" w:rsidRPr="008036D1">
        <w:t xml:space="preserve">F. Kurelca 8, </w:t>
      </w:r>
      <w:r w:rsidR="002E46E0" w:rsidRPr="008036D1">
        <w:t>radi objave na mrežnim stranicama (čl. 103. st. 4. OZ-a)</w:t>
      </w:r>
    </w:p>
    <w:p w:rsidRDefault="007852A5" w:rsidP="00502C1A" w:rsidR="00502C1A" w:rsidRPr="008036D1">
      <w:r w:rsidRPr="008036D1">
        <w:t xml:space="preserve">- stečajnom upravitelju </w:t>
      </w:r>
      <w:r w:rsidR="00502C1A" w:rsidRPr="008036D1">
        <w:t>Draženu Vidmanu iz Ivanca,V. Nazora 77</w:t>
      </w:r>
    </w:p>
    <w:p w:rsidRDefault="005514CC" w:rsidP="00502C1A" w:rsidR="005514CC" w:rsidRPr="008036D1">
      <w:r w:rsidRPr="008036D1">
        <w:t xml:space="preserve">- </w:t>
      </w:r>
      <w:r w:rsidR="00502C1A" w:rsidRPr="008036D1">
        <w:t>Leonid Holjar iz Oprića, Put Braće Honovića 20</w:t>
      </w:r>
    </w:p>
    <w:p w:rsidRDefault="00BF42FE" w:rsidP="00BF42FE" w:rsidR="00BF42FE" w:rsidRPr="008036D1">
      <w:pPr>
        <w:jc w:val="both"/>
      </w:pPr>
      <w:r w:rsidRPr="008036D1">
        <w:t>- Zagrebačka banka d.d. Zagreb, Paromlinska 2</w:t>
      </w:r>
    </w:p>
    <w:p w:rsidRDefault="00BF42FE" w:rsidP="00BF42FE" w:rsidR="00BF42FE" w:rsidRPr="008036D1">
      <w:pPr>
        <w:jc w:val="both"/>
      </w:pPr>
      <w:r w:rsidRPr="008036D1">
        <w:t xml:space="preserve">- Boris Vretenar,  Labin, Gondolići 20c </w:t>
      </w:r>
    </w:p>
    <w:p w:rsidRDefault="00BF42FE" w:rsidP="00BF42FE" w:rsidR="00BF42FE" w:rsidRPr="008036D1">
      <w:pPr>
        <w:jc w:val="both"/>
      </w:pPr>
      <w:r w:rsidRPr="008036D1">
        <w:t>- Republika Hrvatska, po ŽDO Pula</w:t>
      </w:r>
    </w:p>
    <w:p w:rsidRDefault="00905566" w:rsidP="00BF42FE" w:rsidR="004E7232" w:rsidRPr="008036D1">
      <w:pPr>
        <w:jc w:val="both"/>
      </w:pPr>
      <w:r w:rsidRPr="008036D1">
        <w:t xml:space="preserve">- </w:t>
      </w:r>
      <w:r w:rsidR="0005271E" w:rsidRPr="008036D1">
        <w:t xml:space="preserve">Općinskom sudu u </w:t>
      </w:r>
      <w:r w:rsidR="007852A5" w:rsidRPr="008036D1">
        <w:t>Puli</w:t>
      </w:r>
      <w:r w:rsidR="0005271E" w:rsidRPr="008036D1">
        <w:t>, zemljišnoknjižnom odjelu</w:t>
      </w:r>
      <w:r w:rsidR="00BF42FE" w:rsidRPr="008036D1">
        <w:t xml:space="preserve"> Labin</w:t>
      </w:r>
      <w:r w:rsidR="004E7232" w:rsidRPr="008036D1">
        <w:t xml:space="preserve">, radi provedbe točke V izreke ovog rješenja </w:t>
      </w:r>
    </w:p>
    <w:p w:rsidRDefault="004E7232" w:rsidP="004E7232" w:rsidR="004E7232" w:rsidRPr="008036D1"/>
    <w:p w:rsidRDefault="004E7232" w:rsidP="00FA68E8" w:rsidR="004E7232" w:rsidRPr="008036D1">
      <w:pPr>
        <w:jc w:val="both"/>
      </w:pPr>
      <w:r w:rsidRPr="008036D1">
        <w:t xml:space="preserve">Po pravomoćnosti: </w:t>
      </w:r>
    </w:p>
    <w:p w:rsidRDefault="004E7232" w:rsidP="000C5BB5" w:rsidR="004E7232" w:rsidRPr="008036D1">
      <w:pPr>
        <w:jc w:val="both"/>
      </w:pPr>
      <w:r w:rsidRPr="008036D1">
        <w:t xml:space="preserve">- </w:t>
      </w:r>
      <w:r w:rsidR="0005271E" w:rsidRPr="008036D1">
        <w:t xml:space="preserve">Općinskom sudu u </w:t>
      </w:r>
      <w:r w:rsidR="007852A5" w:rsidRPr="008036D1">
        <w:t>Puli</w:t>
      </w:r>
      <w:r w:rsidR="0005271E" w:rsidRPr="008036D1">
        <w:t>, zemljišnoknjižnom odjelu</w:t>
      </w:r>
      <w:r w:rsidR="00BF42FE" w:rsidRPr="008036D1">
        <w:t xml:space="preserve"> Labin</w:t>
      </w:r>
      <w:r w:rsidRPr="008036D1">
        <w:t xml:space="preserve">, uz potvrdu o plaćenoj kupovnini, radi provedbe </w:t>
      </w:r>
      <w:r w:rsidR="0068094C" w:rsidRPr="008036D1">
        <w:t>točke III izreke ovog rješenja</w:t>
      </w:r>
    </w:p>
    <w:p w:rsidRDefault="00905566" w:rsidP="00296DCA" w:rsidR="00DD7D99" w:rsidRPr="008036D1">
      <w:pPr>
        <w:jc w:val="both"/>
      </w:pPr>
      <w:r w:rsidRPr="008036D1">
        <w:t>- Financijskoj agenciji</w:t>
      </w:r>
      <w:r w:rsidR="00515AF2" w:rsidRPr="008036D1">
        <w:t>,</w:t>
      </w:r>
      <w:r w:rsidRPr="008036D1">
        <w:t xml:space="preserve"> Rijeka, F. Kurelca 8, sa potvrdom pravomoćnosti, radi objave na mrežnim stranicama (čl. 26. Pravilnika o načinu i postupku provedbe prodaje nekretnina i pokretnina u ovršnom postupku) </w:t>
      </w:r>
    </w:p>
    <w:sectPr w:rsidSect="008036D1" w:rsidR="00DD7D99" w:rsidRPr="008036D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235" w:rsidR="00BF4235">
      <w:r>
        <w:separator/>
      </w:r>
    </w:p>
  </w:endnote>
  <w:endnote w:id="0" w:type="continuationSeparator">
    <w:p w:rsidRDefault="00BF4235" w:rsidR="00BF4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235" w:rsidR="00BF4235">
      <w:r>
        <w:separator/>
      </w:r>
    </w:p>
  </w:footnote>
  <w:footnote w:id="0" w:type="continuationSeparator">
    <w:p w:rsidRDefault="00BF4235" w:rsidR="00BF42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69A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DC49BC" w:rsidRPr="00DC49BC">
      <w:t>10 St-665/2016-69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DC49BC" w:rsidRPr="00DC49BC">
      <w:t>10 St-665/</w:t>
    </w:r>
    <w:r w:rsidR="00DC49BC">
      <w:t>2016-69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04499"/>
    <w:rsid w:val="0000593E"/>
    <w:rsid w:val="00016697"/>
    <w:rsid w:val="000202ED"/>
    <w:rsid w:val="0003396A"/>
    <w:rsid w:val="0005271E"/>
    <w:rsid w:val="00084311"/>
    <w:rsid w:val="00093B93"/>
    <w:rsid w:val="000A0831"/>
    <w:rsid w:val="000B4AE1"/>
    <w:rsid w:val="000B569C"/>
    <w:rsid w:val="000C553E"/>
    <w:rsid w:val="000C5BB5"/>
    <w:rsid w:val="000E1E41"/>
    <w:rsid w:val="000E53E3"/>
    <w:rsid w:val="00147F0B"/>
    <w:rsid w:val="0015576B"/>
    <w:rsid w:val="00164A9E"/>
    <w:rsid w:val="00172CC0"/>
    <w:rsid w:val="00173BAE"/>
    <w:rsid w:val="001831A7"/>
    <w:rsid w:val="00183B2E"/>
    <w:rsid w:val="00186303"/>
    <w:rsid w:val="001B5AA0"/>
    <w:rsid w:val="001C580C"/>
    <w:rsid w:val="001E02F0"/>
    <w:rsid w:val="001F1022"/>
    <w:rsid w:val="001F629F"/>
    <w:rsid w:val="00205705"/>
    <w:rsid w:val="002413E0"/>
    <w:rsid w:val="00242F8D"/>
    <w:rsid w:val="0025109B"/>
    <w:rsid w:val="00251457"/>
    <w:rsid w:val="00256E04"/>
    <w:rsid w:val="002812C4"/>
    <w:rsid w:val="00290EE4"/>
    <w:rsid w:val="00296DCA"/>
    <w:rsid w:val="002C2165"/>
    <w:rsid w:val="002E46E0"/>
    <w:rsid w:val="0031000C"/>
    <w:rsid w:val="003111A7"/>
    <w:rsid w:val="00366257"/>
    <w:rsid w:val="00385DCE"/>
    <w:rsid w:val="003A53B4"/>
    <w:rsid w:val="003F328C"/>
    <w:rsid w:val="00414A1A"/>
    <w:rsid w:val="00425282"/>
    <w:rsid w:val="00446407"/>
    <w:rsid w:val="0046530C"/>
    <w:rsid w:val="00472107"/>
    <w:rsid w:val="0047673B"/>
    <w:rsid w:val="00487D32"/>
    <w:rsid w:val="00487D46"/>
    <w:rsid w:val="004A68B4"/>
    <w:rsid w:val="004E7232"/>
    <w:rsid w:val="004F252F"/>
    <w:rsid w:val="004F643F"/>
    <w:rsid w:val="00502C1A"/>
    <w:rsid w:val="00515AF2"/>
    <w:rsid w:val="00515FAD"/>
    <w:rsid w:val="00527997"/>
    <w:rsid w:val="00536351"/>
    <w:rsid w:val="005466DC"/>
    <w:rsid w:val="005514CC"/>
    <w:rsid w:val="0056674B"/>
    <w:rsid w:val="005D73EA"/>
    <w:rsid w:val="005F0213"/>
    <w:rsid w:val="005F5054"/>
    <w:rsid w:val="006122DA"/>
    <w:rsid w:val="006653A5"/>
    <w:rsid w:val="00673E2A"/>
    <w:rsid w:val="00676F34"/>
    <w:rsid w:val="0068094C"/>
    <w:rsid w:val="006937AA"/>
    <w:rsid w:val="006A4ACC"/>
    <w:rsid w:val="006A58BC"/>
    <w:rsid w:val="006A74E5"/>
    <w:rsid w:val="006C3461"/>
    <w:rsid w:val="006C6671"/>
    <w:rsid w:val="00703FE7"/>
    <w:rsid w:val="007243F1"/>
    <w:rsid w:val="007852A5"/>
    <w:rsid w:val="00793C76"/>
    <w:rsid w:val="007C770D"/>
    <w:rsid w:val="007F2888"/>
    <w:rsid w:val="008036D1"/>
    <w:rsid w:val="00812B0C"/>
    <w:rsid w:val="00817B30"/>
    <w:rsid w:val="0082507F"/>
    <w:rsid w:val="008363A8"/>
    <w:rsid w:val="00866548"/>
    <w:rsid w:val="008A1D1A"/>
    <w:rsid w:val="008A43FD"/>
    <w:rsid w:val="0090213F"/>
    <w:rsid w:val="00905566"/>
    <w:rsid w:val="00927235"/>
    <w:rsid w:val="009273BE"/>
    <w:rsid w:val="009306A5"/>
    <w:rsid w:val="0093293F"/>
    <w:rsid w:val="00936FE1"/>
    <w:rsid w:val="009419AD"/>
    <w:rsid w:val="00972714"/>
    <w:rsid w:val="00996D94"/>
    <w:rsid w:val="009A50C3"/>
    <w:rsid w:val="009B0826"/>
    <w:rsid w:val="009B1EEC"/>
    <w:rsid w:val="009D6BDC"/>
    <w:rsid w:val="009F0593"/>
    <w:rsid w:val="009F58E4"/>
    <w:rsid w:val="00A17EE6"/>
    <w:rsid w:val="00A94BBA"/>
    <w:rsid w:val="00AA014D"/>
    <w:rsid w:val="00AC11DC"/>
    <w:rsid w:val="00AE61EA"/>
    <w:rsid w:val="00B13179"/>
    <w:rsid w:val="00B36A43"/>
    <w:rsid w:val="00B36D51"/>
    <w:rsid w:val="00B8262A"/>
    <w:rsid w:val="00B86968"/>
    <w:rsid w:val="00BD25CC"/>
    <w:rsid w:val="00BE60DE"/>
    <w:rsid w:val="00BE7500"/>
    <w:rsid w:val="00BF2269"/>
    <w:rsid w:val="00BF4235"/>
    <w:rsid w:val="00BF42FE"/>
    <w:rsid w:val="00BF5800"/>
    <w:rsid w:val="00BF694D"/>
    <w:rsid w:val="00C01FDE"/>
    <w:rsid w:val="00C120BC"/>
    <w:rsid w:val="00C16F28"/>
    <w:rsid w:val="00C22DA1"/>
    <w:rsid w:val="00C76D83"/>
    <w:rsid w:val="00C80E38"/>
    <w:rsid w:val="00C836CB"/>
    <w:rsid w:val="00CA40E8"/>
    <w:rsid w:val="00CB399F"/>
    <w:rsid w:val="00D2379D"/>
    <w:rsid w:val="00D270C7"/>
    <w:rsid w:val="00D3083E"/>
    <w:rsid w:val="00D366CF"/>
    <w:rsid w:val="00D5716B"/>
    <w:rsid w:val="00D76B37"/>
    <w:rsid w:val="00D94AE8"/>
    <w:rsid w:val="00DA3E10"/>
    <w:rsid w:val="00DB6408"/>
    <w:rsid w:val="00DC49BC"/>
    <w:rsid w:val="00DD7D99"/>
    <w:rsid w:val="00E06D49"/>
    <w:rsid w:val="00E06E94"/>
    <w:rsid w:val="00E269AB"/>
    <w:rsid w:val="00E660FC"/>
    <w:rsid w:val="00E9372C"/>
    <w:rsid w:val="00E942DF"/>
    <w:rsid w:val="00E956C0"/>
    <w:rsid w:val="00EA7DAD"/>
    <w:rsid w:val="00EC2527"/>
    <w:rsid w:val="00ED5077"/>
    <w:rsid w:val="00F14C50"/>
    <w:rsid w:val="00F211B8"/>
    <w:rsid w:val="00F27508"/>
    <w:rsid w:val="00F34385"/>
    <w:rsid w:val="00F362C1"/>
    <w:rsid w:val="00F50794"/>
    <w:rsid w:val="00F80603"/>
    <w:rsid w:val="00F84A81"/>
    <w:rsid w:val="00FA68E8"/>
    <w:rsid w:val="00FC5E6F"/>
    <w:rsid w:val="00FE00D3"/>
    <w:rsid w:val="00FE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9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9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9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9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1187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3902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233970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6306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64822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945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800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534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8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73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238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24617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12032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8929701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4589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44939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577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74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5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9955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ZELENI REGISTRATOR</izvorni_sadrzaj>
    <derivirana_varijabla naziv="DomainObject.Predmet.Opis_1">prileži ZELENI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>
      <item>odvj. Igor Vretenar</item>
    </izvorni_sadrzaj>
    <derivirana_varijabla naziv="DomainObject.Predmet.OstaliListFormated_1">
      <item>odvj. Igor Vretenar</item>
    </derivirana_varijabla>
  </DomainObject.Predmet.OstaliListFormated>
  <DomainObject.Predmet.OstaliListFormatedOIB>
    <izvorni_sadrzaj>
      <item>odvj. Igor Vretenar</item>
    </izvorni_sadrzaj>
    <derivirana_varijabla naziv="DomainObject.Predmet.OstaliListFormatedOIB_1">
      <item>odvj. Igor Vretenar</item>
    </derivirana_varijabla>
  </DomainObject.Predmet.OstaliListFormatedOIB>
  <DomainObject.Predmet.OstaliListFormatedWithAdress>
    <izvorni_sadrzaj>
      <item>odvj. Igor Vretenar, Sv. katarine 6, 52220 Labin</item>
    </izvorni_sadrzaj>
    <derivirana_varijabla naziv="DomainObject.Predmet.OstaliListFormatedWithAdress_1">
      <item>odvj. Igor Vretenar, Sv. katarine 6, 52220 Labin</item>
    </derivirana_varijabla>
  </DomainObject.Predmet.OstaliListFormatedWithAdress>
  <DomainObject.Predmet.OstaliListFormatedWithAdressOIB>
    <izvorni_sadrzaj>
      <item>odvj. Igor Vretenar, Sv. katarine 6, 52220 Labin</item>
    </izvorni_sadrzaj>
    <derivirana_varijabla naziv="DomainObject.Predmet.OstaliListFormatedWithAdressOIB_1">
      <item>odvj. Igor Vretenar, Sv. katarine 6, 52220 Labin</item>
    </derivirana_varijabla>
  </DomainObject.Predmet.OstaliListFormatedWithAdressOIB>
  <DomainObject.Predmet.OstaliListNazivFormated>
    <izvorni_sadrzaj>
      <item>odvj. Igor Vretenar</item>
    </izvorni_sadrzaj>
    <derivirana_varijabla naziv="DomainObject.Predmet.OstaliListNazivFormated_1">
      <item>odvj. Igor Vretenar</item>
    </derivirana_varijabla>
  </DomainObject.Predmet.OstaliListNazivFormated>
  <DomainObject.Predmet.OstaliListNazivFormatedOIB>
    <izvorni_sadrzaj>
      <item>odvj. Igor Vretenar</item>
    </izvorni_sadrzaj>
    <derivirana_varijabla naziv="DomainObject.Predmet.OstaliListNazivFormatedOIB_1">
      <item>odvj. 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  <item>odvj. Igor Vretenar</item>
    </izvorni_sadrzaj>
    <derivirana_varijabla naziv="DomainObject.Predmet.SudioniciListNaziv_1">
      <item>FINANCIJSKA AGENCIJA, RC RIJEKA, PODRUŽNICA PULA, PULA</item>
      <item>FOLAN d.o.o. PULA</item>
      <item>odvj. Igor Vretenar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  <item>, OIB null</item>
    </izvorni_sadrzaj>
    <derivirana_varijabla naziv="DomainObject.Predmet.SudioniciListNazivOIB_1">
      <item>, OIB 85821130368</item>
      <item>, OIB 86619734573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5A762-01ED-4141-88F1-5AB0396E41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1846</properties:Words>
  <properties:Characters>10116</properties:Characters>
  <properties:Lines>194</properties:Lines>
  <properties:Paragraphs>62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12128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2018-01-15T14:02:00Z</dcterms:created>
  <dc:creator>korisnik</dc:creator>
  <cp:lastModifiedBy>Sanja Lakošeljac</cp:lastModifiedBy>
  <cp:lastPrinted>2017-03-07T09:42:00Z</cp:lastPrinted>
  <dcterms:modified xmlns:xsi="http://www.w3.org/2001/XMLSchema-instance" xsi:type="dcterms:W3CDTF">2018-01-15T14:05:00Z</dcterms:modified>
  <cp:revision>4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