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d7c8" w14:paraId="ec3d7c8" w:rsidRDefault="00AE649C" w:rsidP="00FA5B5E" w:rsidR="00AE649C" w:rsidRPr="00B76F3C">
      <w:pPr>
        <w:pStyle w:val="Naslov3"/>
        <w15:collapsed w:val="false"/>
      </w:pPr>
    </w:p>
    <w:p w:rsidRDefault="008E183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1834" w:rsidP="008E1834" w:rsidR="008E1834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St-200/2016-2.</w:t>
      </w:r>
    </w:p>
    <w:p w:rsidRDefault="008E1834" w:rsidP="008E1834" w:rsidR="008E1834">
      <w:pPr>
        <w:outlineLvl w:val="0"/>
        <w:rPr>
          <w:rFonts w:cs="Arial" w:hAnsi="Arial" w:ascii="Arial"/>
          <w:noProof/>
        </w:rPr>
      </w:pPr>
    </w:p>
    <w:p w:rsidRDefault="008E1834" w:rsidP="008E1834" w:rsidR="008E183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E1834" w:rsidP="008E1834" w:rsidR="008E1834">
      <w:pPr>
        <w:rPr>
          <w:rFonts w:cs="Arial" w:hAnsi="Arial" w:ascii="Arial"/>
          <w:b/>
          <w:noProof/>
        </w:rPr>
      </w:pPr>
    </w:p>
    <w:p w:rsidRDefault="008E1834" w:rsidP="008E1834" w:rsidR="008E183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E1834" w:rsidP="008E1834" w:rsidR="008E1834">
      <w:pPr>
        <w:outlineLvl w:val="0"/>
        <w:rPr>
          <w:rFonts w:cs="Arial" w:hAnsi="Arial" w:ascii="Arial"/>
          <w:noProof/>
        </w:rPr>
      </w:pPr>
    </w:p>
    <w:p w:rsidRDefault="008E1834" w:rsidP="008E1834" w:rsidR="008E18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KAPLJICA TURIST d.o.o. putnička agencija za turizam iz Bjelovara, </w:t>
      </w:r>
      <w:proofErr w:type="spellStart"/>
      <w:r>
        <w:rPr>
          <w:rFonts w:cs="Arial" w:hAnsi="Arial" w:ascii="Arial"/>
        </w:rPr>
        <w:t>Dr.Ante</w:t>
      </w:r>
      <w:proofErr w:type="spellEnd"/>
      <w:r>
        <w:rPr>
          <w:rFonts w:cs="Arial" w:hAnsi="Arial" w:ascii="Arial"/>
        </w:rPr>
        <w:t xml:space="preserve"> Starčevića 9, MBS 010080573, OIB 17577784096, dan</w:t>
      </w:r>
      <w:r>
        <w:rPr>
          <w:rFonts w:cs="Arial" w:hAnsi="Arial" w:ascii="Arial"/>
          <w:noProof/>
        </w:rPr>
        <w:t>a 30. ožujka 2016. godine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</w:p>
    <w:p w:rsidRDefault="008E1834" w:rsidP="008E1834" w:rsidR="008E183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E1834" w:rsidP="008E1834" w:rsidR="008E1834">
      <w:pPr>
        <w:jc w:val="center"/>
        <w:rPr>
          <w:rFonts w:cs="Arial" w:hAnsi="Arial" w:ascii="Arial"/>
        </w:rPr>
      </w:pPr>
    </w:p>
    <w:p w:rsidRDefault="008E1834" w:rsidP="008E1834" w:rsidR="008E183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KAPLJICA TURIST d.o.o. putnička agencija za turizam iz Bjelovara, </w:t>
      </w:r>
      <w:proofErr w:type="spellStart"/>
      <w:r>
        <w:rPr>
          <w:rFonts w:cs="Arial" w:hAnsi="Arial" w:ascii="Arial"/>
        </w:rPr>
        <w:t>Dr.Ante</w:t>
      </w:r>
      <w:proofErr w:type="spellEnd"/>
      <w:r>
        <w:rPr>
          <w:rFonts w:cs="Arial" w:hAnsi="Arial" w:ascii="Arial"/>
        </w:rPr>
        <w:t xml:space="preserve"> Starčevića 9, MBS 010080573, OIB 17577784096.</w:t>
      </w:r>
    </w:p>
    <w:p w:rsidRDefault="008E1834" w:rsidP="008E1834" w:rsidR="008E1834">
      <w:pPr>
        <w:jc w:val="both"/>
        <w:rPr>
          <w:rFonts w:cs="Arial" w:eastAsia="Times New Roman" w:hAnsi="Arial" w:ascii="Arial"/>
        </w:rPr>
      </w:pP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KAPLJICA TURIST d.o.o. putnička agencija za turizam iz Bjelovara, </w:t>
      </w:r>
      <w:proofErr w:type="spellStart"/>
      <w:r>
        <w:rPr>
          <w:rFonts w:cs="Arial" w:hAnsi="Arial" w:ascii="Arial"/>
        </w:rPr>
        <w:t>Dr.Ante</w:t>
      </w:r>
      <w:proofErr w:type="spellEnd"/>
      <w:r>
        <w:rPr>
          <w:rFonts w:cs="Arial" w:hAnsi="Arial" w:ascii="Arial"/>
        </w:rPr>
        <w:t xml:space="preserve"> Starčevića 9, MBS 010080573, OIB 17577784096, p</w:t>
      </w:r>
      <w:r>
        <w:rPr>
          <w:rFonts w:cs="Arial" w:hAnsi="Arial" w:ascii="Arial"/>
          <w:noProof/>
        </w:rPr>
        <w:t>ostavlja se privremeni stečajni upravitelj.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PREDRG FILAJDIĆ iz Slavonskog Broda, L.Lukića 65, OIB 32894922284. 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17. svibnja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Želimir Matenda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8E1834" w:rsidP="008E1834" w:rsidR="008E183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8E1834" w:rsidP="008E1834" w:rsidR="008E183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E1834" w:rsidP="008E1834" w:rsidR="008E183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8E1834" w:rsidP="008E1834" w:rsidR="008E183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148 dana, u ukupnom iznosu od 19.685,39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8E1834" w:rsidP="008E1834" w:rsidR="008E183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8E1834" w:rsidP="008E1834" w:rsidR="008E18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8E1834" w:rsidP="008E1834" w:rsidR="008E183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30. ožujka 2016. godine </w:t>
      </w:r>
    </w:p>
    <w:p w:rsidRDefault="008E1834" w:rsidP="008E1834" w:rsidR="008E1834">
      <w:pPr>
        <w:jc w:val="both"/>
        <w:rPr>
          <w:rFonts w:cs="Arial" w:hAnsi="Arial" w:ascii="Arial"/>
          <w:noProof/>
        </w:rPr>
      </w:pPr>
    </w:p>
    <w:p w:rsidRDefault="008E1834" w:rsidP="008E1834" w:rsidR="008E183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8E1834" w:rsidP="008E1834" w:rsidR="008E183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8E1834" w:rsidP="008E1834" w:rsidR="008E183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8E1834" w:rsidP="008E1834" w:rsidR="008E1834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8E1834" w:rsidP="008E1834" w:rsidR="008E1834">
      <w:pPr>
        <w:jc w:val="both"/>
        <w:rPr>
          <w:rFonts w:cs="Arial" w:hAnsi="Arial" w:ascii="Arial"/>
          <w:noProof/>
        </w:rPr>
      </w:pPr>
    </w:p>
    <w:p w:rsidRDefault="008E1834" w:rsidP="008E1834" w:rsidR="008E183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8E1834" w:rsidP="008E1834" w:rsidR="008E1834">
      <w:pPr>
        <w:jc w:val="both"/>
        <w:rPr>
          <w:rFonts w:cs="Arial" w:hAnsi="Arial" w:ascii="Arial"/>
        </w:rPr>
      </w:pPr>
    </w:p>
    <w:p w:rsidRDefault="008E1834" w:rsidP="008E1834" w:rsidR="008E1834">
      <w:pPr>
        <w:jc w:val="both"/>
        <w:rPr>
          <w:rFonts w:cs="Arial" w:hAnsi="Arial" w:ascii="Arial"/>
        </w:rPr>
      </w:pPr>
    </w:p>
    <w:p w:rsidRDefault="008E1834" w:rsidP="008E1834" w:rsidR="008E1834">
      <w:pPr>
        <w:jc w:val="both"/>
        <w:rPr>
          <w:rFonts w:cs="Arial" w:hAnsi="Arial" w:ascii="Arial"/>
          <w:noProof/>
        </w:rPr>
      </w:pPr>
    </w:p>
    <w:p w:rsidRDefault="008E1834" w:rsidP="008E1834" w:rsidR="008E18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E1834" w:rsidP="008E1834" w:rsidR="008E183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8E1834" w:rsidP="008E1834" w:rsidR="008E183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8E1834" w:rsidP="008E1834" w:rsidR="008E183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8E1834" w:rsidP="008E1834" w:rsidR="008E18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8E1834" w:rsidP="008E1834" w:rsidR="008E18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8E1834" w:rsidP="008E1834" w:rsidR="008E18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8E1834" w:rsidP="008E1834" w:rsidR="008E18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8E1834" w:rsidP="008E1834" w:rsidR="008E18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E1834" w:rsidP="008E1834" w:rsidR="008E18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Bj.30.3.2016.g.</w:t>
      </w:r>
    </w:p>
    <w:p w:rsidRDefault="008E1834" w:rsidP="008E1834" w:rsidR="008E1834">
      <w:pPr>
        <w:rPr>
          <w:rFonts w:cs="Arial" w:hAnsi="Arial" w:ascii="Arial"/>
        </w:rPr>
      </w:pPr>
    </w:p>
    <w:p w:rsidRDefault="008E1834" w:rsidP="008E1834" w:rsidR="008E1834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83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87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St-200/2016-2</izvorni_sadrzaj>
    <derivirana_varijabla naziv="DomainObject.Oznaka_1">St-200/2016-2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KAPLJICA TURIST društvo s ograničenom odgovornošću putnička agencija za turizam, Bjelovar zastupanog po punomoćniku Želimir Matenda</izvorni_sadrzaj>
    <derivirana_varijabla naziv="DomainObject.Predmet.ProtustrankaFormated_1">  KAPLJICA TURIST društvo s ograničenom odgovornošću putnička agencija za turizam, Bjelovar zastupanog po punomoćniku Želimir Matenda</derivirana_varijabla>
  </DomainObject.Predmet.ProtustrankaFormated>
  <DomainObject.Predmet.ProtustrankaFormatedOIB>
    <izvorni_sadrzaj>  KAPLJICA TURIST društvo s ograničenom odgovornošću putnička agencija za turizam, Bjelovar, OIB 17577784096 zastupanog po punomoćniku Želimir Matenda</izvorni_sadrzaj>
    <derivirana_varijabla naziv="DomainObject.Predmet.ProtustrankaFormatedOIB_1">  KAPLJICA TURIST društvo s ograničenom odgovornošću putnička agencija za turizam, Bjelovar, OIB 17577784096 zastupanog po punomoćniku Želimir Matenda</derivirana_varijabla>
  </DomainObject.Predmet.ProtustrankaFormatedOIB>
  <DomainObject.Predmet.ProtustrankaFormatedWithAdress>
    <izvorni_sadrzaj> KAPLJICA TURIST društvo s ograničenom odgovornošću putnička agencija za turizam, Bjelovar, Dr.Ante Starčevića 9, 43000 Bjelovar zastupanog po punomoćniku Želimir Matenda</izvorni_sadrzaj>
    <derivirana_varijabla naziv="DomainObject.Predmet.ProtustrankaFormatedWithAdress_1"> KAPLJICA TURIST društvo s ograničenom odgovornošću putnička agencija za turizam, Bjelovar, Dr.Ante Starčevića 9, 43000 Bjelovar zastupanog po punomoćniku Želimir Matenda</derivirana_varijabla>
  </DomainObject.Predmet.ProtustrankaFormatedWithAdress>
  <DomainObject.Predmet.ProtustrankaFormatedWithAdressOIB>
    <izvorni_sadrzaj> KAPLJICA TURIST društvo s ograničenom odgovornošću putnička agencija za turizam, Bjelovar, OIB 17577784096, Dr.Ante Starčevića 9, 43000 Bjelovar zastupanog po punomoćniku Želimir Matenda</izvorni_sadrzaj>
    <derivirana_varijabla naziv="DomainObject.Predmet.ProtustrankaFormatedWithAdressOIB_1"> KAPLJICA TURIST društvo s ograničenom odgovornošću putnička agencija za turizam, Bjelovar, OIB 17577784096, Dr.Ante Starčevića 9, 43000 Bjelovar zastupanog po punomoćniku Želimir Matenda</derivirana_varijabla>
  </DomainObject.Predmet.ProtustrankaFormatedWithAdressOIB>
  <DomainObject.Predmet.ProtustrankaWithAdress>
    <izvorni_sadrzaj>KAPLJICA TURIST društvo s ograničenom odgovornošću putnička agencija za turizam, Bjelovar Dr.Ante Starčevića 9, 43000 Bjelovar</izvorni_sadrzaj>
    <derivirana_varijabla naziv="DomainObject.Predmet.ProtustrankaWithAdress_1">KAPLJICA TURIST društvo s ograničenom odgovornošću putnička agencija za turizam, Bjelovar Dr.Ante Starčevića 9, 43000 Bjelovar</derivirana_varijabla>
  </DomainObject.Predmet.ProtustrankaWithAdress>
  <DomainObject.Predmet.ProtustrankaWithAdressOIB>
    <izvorni_sadrzaj>KAPLJICA TURIST društvo s ograničenom odgovornošću putnička agencija za turizam, Bjelovar, OIB 17577784096, Dr.Ante Starčevića 9, 43000 Bjelovar</izvorni_sadrzaj>
    <derivirana_varijabla naziv="DomainObject.Predmet.ProtustrankaWithAdressOIB_1">KAPLJICA TURIST društvo s ograničenom odgovornošću putnička agencija za turizam, Bjelovar, OIB 17577784096, Dr.Ante Starčevića 9, 43000 Bjelovar</derivirana_varijabla>
  </DomainObject.Predmet.ProtustrankaWithAdressOIB>
  <DomainObject.Predmet.ProtustrankaNazivFormated>
    <izvorni_sadrzaj>KAPLJICA TURIST društvo s ograničenom odgovornošću putnička agencija za turizam, Bjelovar</izvorni_sadrzaj>
    <derivirana_varijabla naziv="DomainObject.Predmet.ProtustrankaNazivFormated_1">KAPLJICA TURIST društvo s ograničenom odgovornošću putnička agencija za turizam, Bjelovar</derivirana_varijabla>
  </DomainObject.Predmet.ProtustrankaNazivFormated>
  <DomainObject.Predmet.ProtustrankaNazivFormatedOIB>
    <izvorni_sadrzaj>KAPLJICA TURIST društvo s ograničenom odgovornošću putnička agencija za turizam, Bjelovar, OIB 17577784096</izvorni_sadrzaj>
    <derivirana_varijabla naziv="DomainObject.Predmet.ProtustrankaNazivFormatedOIB_1">KAPLJICA TURIST društvo s ograničenom odgovornošću putnička agencija za turizam, Bjelovar, OIB 17577784096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KAPLJICA TURIST društvo s ograničenom odgovornošću putnička agencija za turizam, Bjelovar zastupanog po punomoćniku Želimir Matenda</item>
    </izvorni_sadrzaj>
    <derivirana_varijabla naziv="DomainObject.Predmet.ProtuStrankaListFormated_1">
      <item>KAPLJICA TURIST društvo s ograničenom odgovornošću putnička agencija za turizam, Bjelovar zastupanog po punomoćniku Želimir Matenda</item>
    </derivirana_varijabla>
  </DomainObject.Predmet.ProtuStrankaListFormated>
  <DomainObject.Predmet.ProtuStrankaListFormatedOIB>
    <izvorni_sadrzaj>
      <item>KAPLJICA TURIST društvo s ograničenom odgovornošću putnička agencija za turizam, Bjelovar, OIB 17577784096 zastupanog po punomoćniku Želimir Matenda</item>
    </izvorni_sadrzaj>
    <derivirana_varijabla naziv="DomainObject.Predmet.ProtuStrankaListFormatedOIB_1">
      <item>KAPLJICA TURIST društvo s ograničenom odgovornošću putnička agencija za turizam, Bjelovar, OIB 17577784096 zastupanog po punomoćniku Želimir Matenda</item>
    </derivirana_varijabla>
  </DomainObject.Predmet.ProtuStrankaListFormatedOIB>
  <DomainObject.Predmet.ProtuStrankaListFormatedWithAdress>
    <izvorni_sadrzaj>
      <item>KAPLJICA TURIST društvo s ograničenom odgovornošću putnička agencija za turizam, Bjelovar, Dr.Ante Starčevića 9, 43000 Bjelovar zastupanog po punomoćniku Želimir Matenda</item>
    </izvorni_sadrzaj>
    <derivirana_varijabla naziv="DomainObject.Predmet.ProtuStrankaListFormatedWithAdress_1">
      <item>KAPLJICA TURIST društvo s ograničenom odgovornošću putnička agencija za turizam, Bjelovar, Dr.Ante Starčevića 9, 43000 Bjelovar zastupanog po punomoćniku Želimir Matenda</item>
    </derivirana_varijabla>
  </DomainObject.Predmet.ProtuStrankaListFormatedWithAdress>
  <DomainObject.Predmet.ProtuStrankaListFormatedWithAdressOIB>
    <izvorni_sadrzaj>
      <item>KAPLJICA TURIST društvo s ograničenom odgovornošću putnička agencija za turizam, Bjelovar, OIB 17577784096, Dr.Ante Starčevića 9, 43000 Bjelovar zastupanog po punomoćniku Želimir Matenda</item>
    </izvorni_sadrzaj>
    <derivirana_varijabla naziv="DomainObject.Predmet.ProtuStrankaListFormatedWithAdressOIB_1">
      <item>KAPLJICA TURIST društvo s ograničenom odgovornošću putnička agencija za turizam, Bjelovar, OIB 17577784096, Dr.Ante Starčevića 9, 43000 Bjelovar zastupanog po punomoćniku Želimir Matenda</item>
    </derivirana_varijabla>
  </DomainObject.Predmet.ProtuStrankaListFormatedWithAdressOIB>
  <DomainObject.Predmet.ProtuStrankaListNazivFormated>
    <izvorni_sadrzaj>
      <item>KAPLJICA TURIST društvo s ograničenom odgovornošću putnička agencija za turizam, Bjelovar</item>
    </izvorni_sadrzaj>
    <derivirana_varijabla naziv="DomainObject.Predmet.ProtuStrankaListNazivFormated_1">
      <item>KAPLJICA TURIST društvo s ograničenom odgovornošću putnička agencija za turizam, Bjelovar</item>
    </derivirana_varijabla>
  </DomainObject.Predmet.ProtuStrankaListNazivFormated>
  <DomainObject.Predmet.ProtuStrankaListNazivFormatedOIB>
    <izvorni_sadrzaj>
      <item>KAPLJICA TURIST društvo s ograničenom odgovornošću putnička agencija za turizam, Bjelovar, OIB 17577784096</item>
    </izvorni_sadrzaj>
    <derivirana_varijabla naziv="DomainObject.Predmet.ProtuStrankaListNazivFormatedOIB_1">
      <item>KAPLJICA TURIST društvo s ograničenom odgovornošću putnička agencija za turizam, Bjelovar, OIB 17577784096</item>
    </derivirana_varijabla>
  </DomainObject.Predmet.ProtuStrankaListNazivFormatedOIB>
  <DomainObject.Predmet.OstaliListFormated>
    <izvorni_sadrzaj>
      <item>Želimir Matenda punomoćnik sudionika u postupku KAPLJICA TURIST društvo s ograničenom odgovornošću putnička agencija za turizam, Bjelovar</item>
    </izvorni_sadrzaj>
    <derivirana_varijabla naziv="DomainObject.Predmet.OstaliListFormated_1">
      <item>Želimir Matenda punomoćnik sudionika u postupku KAPLJICA TURIST društvo s ograničenom odgovornošću putnička agencija za turizam, Bjelovar</item>
    </derivirana_varijabla>
  </DomainObject.Predmet.OstaliListFormated>
  <DomainObject.Predmet.OstaliListFormatedOIB>
    <izvorni_sadrzaj>
      <item>Želimir Matenda, OIB 10693165529 punomoćnik sudionika u postupku KAPLJICA TURIST društvo s ograničenom odgovornošću putnička agencija za turizam, Bjelovar</item>
    </izvorni_sadrzaj>
    <derivirana_varijabla naziv="DomainObject.Predmet.OstaliListFormatedOIB_1">
      <item>Želimir Matenda, OIB 10693165529 punomoćnik sudionika u postupku KAPLJICA TURIST društvo s ograničenom odgovornošću putnička agencija za turizam, Bjelovar</item>
    </derivirana_varijabla>
  </DomainObject.Predmet.OstaliListFormatedOIB>
  <DomainObject.Predmet.OstaliListFormatedWithAdress>
    <izvorni_sadrzaj>
      <item>Želimir Matenda, Dr.Ante Starčevića 9., 43000 Bjelovar punomoćnik sudionika u postupku KAPLJICA TURIST društvo s ograničenom odgovornošću putnička agencija za turizam, Bjelovar</item>
    </izvorni_sadrzaj>
    <derivirana_varijabla naziv="DomainObject.Predmet.OstaliListFormatedWithAdress_1">
      <item>Želimir Matenda, Dr.Ante Starčevića 9., 43000 Bjelovar punomoćnik sudionika u postupku KAPLJICA TURIST društvo s ograničenom odgovornošću putnička agencija za turizam, Bjelovar</item>
    </derivirana_varijabla>
  </DomainObject.Predmet.OstaliListFormatedWithAdress>
  <DomainObject.Predmet.OstaliListFormatedWithAdressOIB>
    <izvorni_sadrzaj>
      <item>Želimir Matenda, OIB 10693165529, Dr.Ante Starčevića 9., 43000 Bjelovar punomoćnik sudionika u postupku KAPLJICA TURIST društvo s ograničenom odgovornošću putnička agencija za turizam, Bjelovar</item>
    </izvorni_sadrzaj>
    <derivirana_varijabla naziv="DomainObject.Predmet.OstaliListFormatedWithAdressOIB_1">
      <item>Želimir Matenda, OIB 10693165529, Dr.Ante Starčevića 9., 43000 Bjelovar punomoćnik sudionika u postupku KAPLJICA TURIST društvo s ograničenom odgovornošću putnička agencija za turizam, Bjelovar</item>
    </derivirana_varijabla>
  </DomainObject.Predmet.OstaliListFormatedWithAdressOIB>
  <DomainObject.Predmet.OstaliListNazivFormated>
    <izvorni_sadrzaj>
      <item>Želimir Matenda</item>
    </izvorni_sadrzaj>
    <derivirana_varijabla naziv="DomainObject.Predmet.OstaliListNazivFormated_1">
      <item>Želimir Matenda</item>
    </derivirana_varijabla>
  </DomainObject.Predmet.OstaliListNazivFormated>
  <DomainObject.Predmet.OstaliListNazivFormatedOIB>
    <izvorni_sadrzaj>
      <item>Želimir Matenda, OIB 10693165529</item>
    </izvorni_sadrzaj>
    <derivirana_varijabla naziv="DomainObject.Predmet.OstaliListNazivFormatedOIB_1">
      <item>Želimir Matenda, OIB 10693165529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St-200/2016-2</izvorni_sadrzaj>
    <derivirana_varijabla naziv="DomainObject.PoslovniBrojDokumenta_1">St-200/2016-2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KAPLJICA TURIST društvo s ograničenom odgovornošću putnička agencija za turizam, Bjelovar</izvorni_sadrzaj>
    <derivirana_varijabla naziv="DomainObject.Predmet.ProtustrankaIDrugi_1">KAPLJICA TURIST društvo s ograničenom odgovornošću putnička agencija za turizam,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KAPLJICA TURIST društvo s ograničenom odgovornošću putnička agencija za turizam, Bjelovar, OIB 17577784096, Dr.Ante Starčevića 9, 43000 Bjelovar</izvorni_sadrzaj>
    <derivirana_varijabla naziv="DomainObject.Predmet.ProtustrankaIDrugiAdressOIB_1">KAPLJICA TURIST društvo s ograničenom odgovornošću putnička agencija za turizam, Bjelovar, OIB 17577784096, Dr.Ante Starčevića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KAPLJICA TURIST društvo s ograničenom odgovornošću putnička agencija za turizam, Bjelovar</item>
      <item>Želimir Matenda</item>
    </izvorni_sadrzaj>
    <derivirana_varijabla naziv="DomainObject.Predmet.SudioniciListNaziv_1">
      <item>FINA, RC ZAGREB, Podružnica Bjelovar</item>
      <item>KAPLJICA TURIST društvo s ograničenom odgovornošću putnička agencija za turizam, Bjelovar</item>
      <item>Želimir Matenda</item>
    </derivirana_varijabla>
  </DomainObject.Predmet.SudioniciListNaziv>
  <DomainObject.Predmet.SudioniciListAdressOIB>
    <izvorni_sadrzaj>
      <item>FINA, RC ZAGREB, Podružnica Bjelovar, OIB 85821130368, F. Supila 4,43000 Bjelovar</item>
      <item>KAPLJICA TURIST društvo s ograničenom odgovornošću putnička agencija za turizam, Bjelovar, OIB 17577784096, Dr.Ante Starčevića 9,43000 Bjelovar</item>
      <item>Želimir Matenda, OIB 10693165529, Dr.Ante Starčevića 9.,43000 Bjelovar</item>
    </izvorni_sadrzaj>
    <derivirana_varijabla naziv="DomainObject.Predmet.SudioniciListAdressOIB_1">
      <item>FINA, RC ZAGREB, Podružnica Bjelovar, OIB 85821130368, F. Supila 4,43000 Bjelovar</item>
      <item>KAPLJICA TURIST društvo s ograničenom odgovornošću putnička agencija za turizam, Bjelovar, OIB 17577784096, Dr.Ante Starčevića 9,43000 Bjelovar</item>
      <item>Želimir Matenda, OIB 10693165529, Dr.Ante Starčevića 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97B1F-EA2A-4D21-A81E-15BD0795F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634</properties:Words>
  <properties:Characters>3579</properties:Characters>
  <properties:Lines>96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2016-03-30T09:08:00Z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