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1519" w14:paraId="bd51519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138D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138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AE4E35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808E5-63E2-462C-86B4-B105F15C6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2017-03-23T12:36:00Z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VODOVOD-OSIJEK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