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106c" w14:paraId="fc4106c" w:rsidRDefault="00C636F5" w:rsidP="000872DD" w:rsidR="00C636F5">
      <w:pPr>
        <w:jc w:val="both"/>
        <w15:collapsed w:val="false"/>
      </w:pPr>
      <w:bookmarkStart w:name="_GoBack" w:id="0"/>
      <w:bookmarkEnd w:id="0"/>
    </w:p>
    <w:p w:rsidRDefault="00C47E62" w:rsidP="000872DD" w:rsidR="00EE0413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7E62" w:rsidP="000872DD" w:rsidR="00C47E62">
      <w:pPr>
        <w:jc w:val="both"/>
      </w:pPr>
    </w:p>
    <w:p w:rsidRDefault="00C636F5" w:rsidP="000872DD" w:rsidR="00C636F5" w:rsidRPr="00CF5348">
      <w:pPr>
        <w:jc w:val="both"/>
        <w:rPr>
          <w:b/>
        </w:rPr>
      </w:pPr>
      <w:r w:rsidRPr="00CF5348">
        <w:rPr>
          <w:b/>
        </w:rPr>
        <w:t>REPUBLIKA HRVATSKA</w:t>
      </w:r>
    </w:p>
    <w:p w:rsidRDefault="00C636F5" w:rsidP="000872DD" w:rsidR="00C636F5" w:rsidRPr="00CF5348">
      <w:pPr>
        <w:jc w:val="both"/>
        <w:rPr>
          <w:b/>
        </w:rPr>
      </w:pPr>
      <w:r w:rsidRPr="00CF5348">
        <w:rPr>
          <w:b/>
        </w:rPr>
        <w:t>TRGOVAČK</w:t>
      </w:r>
      <w:r w:rsidR="008E5033">
        <w:rPr>
          <w:b/>
        </w:rPr>
        <w:t>I</w:t>
      </w:r>
      <w:r w:rsidRPr="00CF5348">
        <w:rPr>
          <w:b/>
        </w:rPr>
        <w:t xml:space="preserve"> SUD U OSIJEKU</w:t>
      </w:r>
    </w:p>
    <w:p w:rsidRDefault="00C636F5" w:rsidP="000872DD" w:rsidR="00C636F5" w:rsidRPr="00CF5348">
      <w:pPr>
        <w:jc w:val="both"/>
        <w:rPr>
          <w:b/>
        </w:rPr>
      </w:pPr>
      <w:r w:rsidRPr="00CF5348">
        <w:rPr>
          <w:b/>
        </w:rPr>
        <w:t xml:space="preserve">STALNA SLUŽBA U SLAVONSKOM BRODU            </w:t>
      </w:r>
      <w:r w:rsidR="0044758B">
        <w:rPr>
          <w:b/>
        </w:rPr>
        <w:t xml:space="preserve">          Broj: 7/St-</w:t>
      </w:r>
      <w:r w:rsidR="008E5033">
        <w:rPr>
          <w:b/>
        </w:rPr>
        <w:t>1074</w:t>
      </w:r>
      <w:r w:rsidR="0044758B">
        <w:rPr>
          <w:b/>
        </w:rPr>
        <w:t>/201</w:t>
      </w:r>
      <w:r w:rsidR="008E5033">
        <w:rPr>
          <w:b/>
        </w:rPr>
        <w:t>3</w:t>
      </w:r>
      <w:r w:rsidR="0044758B">
        <w:rPr>
          <w:b/>
        </w:rPr>
        <w:t>-</w:t>
      </w:r>
      <w:r w:rsidR="008E5033">
        <w:rPr>
          <w:b/>
        </w:rPr>
        <w:t>246</w:t>
      </w:r>
    </w:p>
    <w:p w:rsidRDefault="003417DB" w:rsidP="000872DD" w:rsidR="003417DB">
      <w:pPr>
        <w:jc w:val="both"/>
        <w:rPr>
          <w:b/>
        </w:rPr>
      </w:pPr>
      <w:r w:rsidRPr="00CF5348">
        <w:rPr>
          <w:b/>
        </w:rPr>
        <w:t>Trg pobjede 13</w:t>
      </w:r>
    </w:p>
    <w:p w:rsidRDefault="007A17FE" w:rsidP="000872DD" w:rsidR="007A17FE">
      <w:pPr>
        <w:jc w:val="both"/>
        <w:rPr>
          <w:b/>
        </w:rPr>
      </w:pPr>
      <w:r>
        <w:rPr>
          <w:b/>
        </w:rPr>
        <w:t>Slavonski Brod</w:t>
      </w:r>
    </w:p>
    <w:p w:rsidRDefault="00C47E62" w:rsidP="000872DD" w:rsidR="00C47E62" w:rsidRPr="00CF5348">
      <w:pPr>
        <w:jc w:val="both"/>
        <w:rPr>
          <w:b/>
        </w:rPr>
      </w:pPr>
    </w:p>
    <w:p w:rsidRDefault="00CF1298" w:rsidP="00C47E62" w:rsidR="00C636F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A6F67" w:rsidP="00CF1298" w:rsidR="00CA6F67" w:rsidRPr="00CF1298">
      <w:pPr>
        <w:jc w:val="center"/>
        <w:rPr>
          <w:b/>
        </w:rPr>
      </w:pPr>
    </w:p>
    <w:p w:rsidRDefault="00C636F5" w:rsidP="000872DD" w:rsidR="00C636F5">
      <w:pPr>
        <w:jc w:val="center"/>
        <w:rPr>
          <w:b/>
        </w:rPr>
      </w:pPr>
      <w:r w:rsidRPr="000872DD">
        <w:rPr>
          <w:b/>
        </w:rPr>
        <w:t>R</w:t>
      </w:r>
      <w:r w:rsidR="00C62374">
        <w:rPr>
          <w:b/>
        </w:rPr>
        <w:t xml:space="preserve"> </w:t>
      </w:r>
      <w:r w:rsidRPr="000872DD">
        <w:rPr>
          <w:b/>
        </w:rPr>
        <w:t>J</w:t>
      </w:r>
      <w:r w:rsidR="00C62374">
        <w:rPr>
          <w:b/>
        </w:rPr>
        <w:t xml:space="preserve"> </w:t>
      </w:r>
      <w:r w:rsidRPr="000872DD">
        <w:rPr>
          <w:b/>
        </w:rPr>
        <w:t>E</w:t>
      </w:r>
      <w:r w:rsidR="00C62374">
        <w:rPr>
          <w:b/>
        </w:rPr>
        <w:t xml:space="preserve"> </w:t>
      </w:r>
      <w:r w:rsidRPr="000872DD">
        <w:rPr>
          <w:b/>
        </w:rPr>
        <w:t>Š</w:t>
      </w:r>
      <w:r w:rsidR="00C62374">
        <w:rPr>
          <w:b/>
        </w:rPr>
        <w:t xml:space="preserve"> </w:t>
      </w:r>
      <w:r w:rsidRPr="000872DD">
        <w:rPr>
          <w:b/>
        </w:rPr>
        <w:t>E</w:t>
      </w:r>
      <w:r w:rsidR="00C62374">
        <w:rPr>
          <w:b/>
        </w:rPr>
        <w:t xml:space="preserve"> </w:t>
      </w:r>
      <w:r w:rsidRPr="000872DD">
        <w:rPr>
          <w:b/>
        </w:rPr>
        <w:t>N</w:t>
      </w:r>
      <w:r w:rsidR="00C62374">
        <w:rPr>
          <w:b/>
        </w:rPr>
        <w:t xml:space="preserve"> </w:t>
      </w:r>
      <w:r w:rsidRPr="000872DD">
        <w:rPr>
          <w:b/>
        </w:rPr>
        <w:t>J</w:t>
      </w:r>
      <w:r w:rsidR="00C62374">
        <w:rPr>
          <w:b/>
        </w:rPr>
        <w:t xml:space="preserve"> </w:t>
      </w:r>
      <w:r w:rsidRPr="000872DD">
        <w:rPr>
          <w:b/>
        </w:rPr>
        <w:t>E</w:t>
      </w:r>
    </w:p>
    <w:p w:rsidRDefault="00C47E62" w:rsidP="000872DD" w:rsidR="00C47E62" w:rsidRPr="000872DD">
      <w:pPr>
        <w:jc w:val="center"/>
        <w:rPr>
          <w:b/>
        </w:rPr>
      </w:pPr>
    </w:p>
    <w:p w:rsidRDefault="00C636F5" w:rsidP="000872DD" w:rsidR="00C636F5">
      <w:pPr>
        <w:jc w:val="both"/>
      </w:pPr>
    </w:p>
    <w:p w:rsidRDefault="00C636F5" w:rsidP="000872DD" w:rsidR="00C636F5">
      <w:pPr>
        <w:jc w:val="both"/>
      </w:pPr>
      <w:r>
        <w:t xml:space="preserve">                       </w:t>
      </w:r>
      <w:r w:rsidRPr="00C05283">
        <w:rPr>
          <w:b/>
        </w:rPr>
        <w:t>TRGOVAČKI SUD U OSIJEKU, STALNA SLUŽBA U SLAVONSKOM BRODU,</w:t>
      </w:r>
      <w:r w:rsidR="00C05283">
        <w:t xml:space="preserve"> </w:t>
      </w:r>
      <w:r>
        <w:t>po stečajnoj sutkinji Mirni Vujčić u stečajnom postupku nad stečajnim dužnikom</w:t>
      </w:r>
      <w:r w:rsidR="0042406E">
        <w:t xml:space="preserve"> </w:t>
      </w:r>
      <w:r w:rsidR="003D5FE0" w:rsidRPr="003D5FE0">
        <w:t>CESTE d. d. za održavanje, zaštitu, rekonstrukciju i izgradnju cesta "u stečaju", skraćena tvrtka: CESTE d.d. „u stečaju“, Slavonski Brod, I. G. Kovačića 58, OIB: 58799999864</w:t>
      </w:r>
      <w:r>
        <w:t xml:space="preserve">, dana </w:t>
      </w:r>
      <w:r w:rsidR="003D5FE0">
        <w:t>07</w:t>
      </w:r>
      <w:r w:rsidR="00CA6F67">
        <w:t xml:space="preserve">. </w:t>
      </w:r>
      <w:r w:rsidR="003D5FE0">
        <w:t>veljače</w:t>
      </w:r>
      <w:r w:rsidR="003B2D7E">
        <w:t xml:space="preserve"> 201</w:t>
      </w:r>
      <w:r w:rsidR="003D5FE0">
        <w:t>7</w:t>
      </w:r>
      <w:r>
        <w:t xml:space="preserve">. godine </w:t>
      </w:r>
    </w:p>
    <w:p w:rsidRDefault="001301A0" w:rsidP="000872DD" w:rsidR="001301A0">
      <w:pPr>
        <w:jc w:val="both"/>
      </w:pPr>
    </w:p>
    <w:p w:rsidRDefault="00C47E62" w:rsidP="000872DD" w:rsidR="00C47E62">
      <w:pPr>
        <w:jc w:val="both"/>
      </w:pPr>
    </w:p>
    <w:p w:rsidRDefault="00C636F5" w:rsidP="000872DD" w:rsidR="00C636F5">
      <w:pPr>
        <w:jc w:val="center"/>
      </w:pPr>
      <w:r>
        <w:t>r i j e š i o   j e</w:t>
      </w:r>
    </w:p>
    <w:p w:rsidRDefault="00C636F5" w:rsidP="000872DD" w:rsidR="00C636F5">
      <w:pPr>
        <w:jc w:val="both"/>
      </w:pPr>
    </w:p>
    <w:p w:rsidRDefault="003D5FE0" w:rsidP="003D5FE0" w:rsidR="00EB3ABE">
      <w:pPr>
        <w:jc w:val="both"/>
      </w:pPr>
      <w:r>
        <w:t xml:space="preserve">                      </w:t>
      </w:r>
      <w:r w:rsidR="00E24146">
        <w:t xml:space="preserve"> </w:t>
      </w:r>
      <w:r>
        <w:t xml:space="preserve"> </w:t>
      </w:r>
      <w:r w:rsidR="00E24146">
        <w:t>I.</w:t>
      </w:r>
      <w:r>
        <w:t xml:space="preserve"> </w:t>
      </w:r>
      <w:r w:rsidR="00C636F5">
        <w:t>Članovima Odbora vjerovnika stečajnog dužnika</w:t>
      </w:r>
      <w:r w:rsidR="001301A0">
        <w:t xml:space="preserve"> i </w:t>
      </w:r>
      <w:r w:rsidR="00CA6F67">
        <w:t>to</w:t>
      </w:r>
      <w:r w:rsidR="00CA6F67" w:rsidRPr="00CA6F67">
        <w:t xml:space="preserve"> </w:t>
      </w:r>
      <w:r>
        <w:t xml:space="preserve">Marku Mimić, Anti Mamić, Oliveri Huđ i Krunoslavu Ziterbat </w:t>
      </w:r>
      <w:r w:rsidR="00C636F5">
        <w:t>određuje se nagrada za rad u Odboru vjerovnika</w:t>
      </w:r>
      <w:r w:rsidR="00C31851">
        <w:t xml:space="preserve"> stečajnog dužnika u iznosu</w:t>
      </w:r>
      <w:r w:rsidR="00C31851" w:rsidRPr="00B325D9">
        <w:t xml:space="preserve"> od </w:t>
      </w:r>
      <w:r>
        <w:t>750,80 Kn</w:t>
      </w:r>
      <w:r w:rsidR="00C636F5" w:rsidRPr="00B325D9">
        <w:t xml:space="preserve"> za svakoga </w:t>
      </w:r>
      <w:r w:rsidR="008B603F" w:rsidRPr="00B325D9">
        <w:t xml:space="preserve">člana pojedinačno </w:t>
      </w:r>
      <w:r w:rsidR="00C636F5" w:rsidRPr="00B325D9">
        <w:t>odnosno ukupno za sve članove</w:t>
      </w:r>
      <w:r w:rsidR="00CF5348" w:rsidRPr="00B325D9">
        <w:t xml:space="preserve"> Odbora </w:t>
      </w:r>
      <w:r w:rsidR="00775DFB" w:rsidRPr="00B325D9">
        <w:t xml:space="preserve">vjerovnika </w:t>
      </w:r>
      <w:r w:rsidR="00CF5348" w:rsidRPr="00B325D9">
        <w:t xml:space="preserve">u </w:t>
      </w:r>
      <w:r w:rsidR="00E872B4" w:rsidRPr="00B325D9">
        <w:t>i</w:t>
      </w:r>
      <w:r w:rsidR="00D0056F" w:rsidRPr="00B325D9">
        <w:t>zno</w:t>
      </w:r>
      <w:r w:rsidR="00A1652E" w:rsidRPr="00B325D9">
        <w:t xml:space="preserve">su od </w:t>
      </w:r>
      <w:r w:rsidR="00CF5348" w:rsidRPr="00B325D9">
        <w:t xml:space="preserve"> </w:t>
      </w:r>
      <w:r>
        <w:t>3</w:t>
      </w:r>
      <w:r w:rsidR="00524AE7">
        <w:t>.</w:t>
      </w:r>
      <w:r>
        <w:t>003,20</w:t>
      </w:r>
      <w:r w:rsidR="00B325D9" w:rsidRPr="00B325D9">
        <w:t xml:space="preserve"> </w:t>
      </w:r>
      <w:r>
        <w:t>Kn.</w:t>
      </w:r>
    </w:p>
    <w:p w:rsidRDefault="00EB3ABE" w:rsidP="008B603F" w:rsidR="00EB3ABE">
      <w:pPr>
        <w:ind w:firstLine="708"/>
        <w:jc w:val="both"/>
      </w:pPr>
    </w:p>
    <w:p w:rsidRDefault="00B325D9" w:rsidP="00F12C2E" w:rsidR="00C636F5">
      <w:pPr>
        <w:ind w:firstLine="1440"/>
        <w:jc w:val="both"/>
      </w:pPr>
      <w:r>
        <w:t>I</w:t>
      </w:r>
      <w:r w:rsidR="00F12C2E">
        <w:t>I</w:t>
      </w:r>
      <w:r w:rsidR="00CA6F67">
        <w:t>.</w:t>
      </w:r>
      <w:r w:rsidR="00F12C2E">
        <w:t xml:space="preserve"> </w:t>
      </w:r>
      <w:r w:rsidR="003D7296">
        <w:t>Nagrad</w:t>
      </w:r>
      <w:r>
        <w:t>a</w:t>
      </w:r>
      <w:r w:rsidR="003D7296">
        <w:t xml:space="preserve"> iz točke I</w:t>
      </w:r>
      <w:r>
        <w:t>.</w:t>
      </w:r>
      <w:r w:rsidR="003D7296">
        <w:t xml:space="preserve"> izreke ovoga rješenja </w:t>
      </w:r>
      <w:r w:rsidR="00E75A39">
        <w:t>isplatiti će se</w:t>
      </w:r>
      <w:r w:rsidR="00C636F5">
        <w:t xml:space="preserve">  na teret troškova</w:t>
      </w:r>
      <w:r w:rsidR="00CF5348">
        <w:t xml:space="preserve"> stečajnog postupka,</w:t>
      </w:r>
      <w:r w:rsidR="002B35C8">
        <w:t xml:space="preserve"> </w:t>
      </w:r>
      <w:r w:rsidR="00CF5348">
        <w:t>a</w:t>
      </w:r>
      <w:r w:rsidR="00B75BA5">
        <w:t xml:space="preserve"> po pravomoćnosti ovoga rješenja.</w:t>
      </w:r>
    </w:p>
    <w:p w:rsidRDefault="00CA6F67" w:rsidP="000872DD" w:rsidR="00CA6F67">
      <w:pPr>
        <w:jc w:val="both"/>
      </w:pPr>
    </w:p>
    <w:p w:rsidRDefault="00C636F5" w:rsidP="000872DD" w:rsidR="00C636F5">
      <w:pPr>
        <w:jc w:val="center"/>
      </w:pPr>
      <w:r>
        <w:t>Obrazloženje</w:t>
      </w:r>
    </w:p>
    <w:p w:rsidRDefault="00C636F5" w:rsidP="000872DD" w:rsidR="00C636F5">
      <w:pPr>
        <w:jc w:val="both"/>
      </w:pPr>
    </w:p>
    <w:p w:rsidRDefault="000872DD" w:rsidP="00F12C2E" w:rsidR="00C636F5">
      <w:pPr>
        <w:ind w:firstLine="708"/>
        <w:jc w:val="both"/>
      </w:pPr>
      <w:r>
        <w:t xml:space="preserve">           </w:t>
      </w:r>
      <w:r w:rsidR="00C636F5">
        <w:t>Članovi Odbora vjerovnika</w:t>
      </w:r>
      <w:r w:rsidR="003D5FE0">
        <w:t xml:space="preserve"> stečajnog dužnika, </w:t>
      </w:r>
      <w:r w:rsidR="00F12C2E">
        <w:t>po predsjedn</w:t>
      </w:r>
      <w:r w:rsidR="00B325D9">
        <w:t>iku</w:t>
      </w:r>
      <w:r w:rsidR="00F12C2E">
        <w:t xml:space="preserve"> Odbora vjerovnika </w:t>
      </w:r>
      <w:r w:rsidR="003D5FE0">
        <w:t>Marku Mimić</w:t>
      </w:r>
      <w:r w:rsidR="00C636F5">
        <w:t xml:space="preserve"> podni</w:t>
      </w:r>
      <w:r w:rsidR="00A678EE">
        <w:t xml:space="preserve">jeli su sudu prijedlog da </w:t>
      </w:r>
      <w:r w:rsidR="00B325D9">
        <w:t xml:space="preserve">se </w:t>
      </w:r>
      <w:r w:rsidR="00D63394">
        <w:t>odredi nagrada</w:t>
      </w:r>
      <w:r w:rsidR="00C636F5">
        <w:t xml:space="preserve"> za </w:t>
      </w:r>
      <w:r w:rsidR="00B325D9">
        <w:t xml:space="preserve">njihov </w:t>
      </w:r>
      <w:r w:rsidR="00C636F5">
        <w:t>rad</w:t>
      </w:r>
      <w:r w:rsidR="003D5FE0">
        <w:t xml:space="preserve">, a za sudjelovanje u radu četiri sjednice Odbora vjerovnika dana 02. lipnja 2014. godine, 06. listopada 2014. godine, 19. studenog 2014. godine i 30. kolovoza 2016. godine. Iz prijedloga proizlazi da sjednicama nije bio nazočan predstavnik </w:t>
      </w:r>
      <w:r w:rsidR="00F46B4E">
        <w:t>vjerovnika Erste Card Club d.o.o.</w:t>
      </w:r>
    </w:p>
    <w:p w:rsidRDefault="00C636F5" w:rsidP="00AC28C3" w:rsidR="00577617">
      <w:pPr>
        <w:ind w:firstLine="1440"/>
        <w:jc w:val="both"/>
      </w:pPr>
      <w:r>
        <w:t>Kako su članovi Odbora vjerovnika</w:t>
      </w:r>
      <w:r w:rsidR="003D5FE0" w:rsidRPr="003D5FE0">
        <w:t xml:space="preserve"> Mark</w:t>
      </w:r>
      <w:r w:rsidR="003D5FE0">
        <w:t>o</w:t>
      </w:r>
      <w:r w:rsidR="003D5FE0" w:rsidRPr="003D5FE0">
        <w:t xml:space="preserve"> Mimić, An</w:t>
      </w:r>
      <w:r w:rsidR="00524AE7">
        <w:t>te</w:t>
      </w:r>
      <w:r w:rsidR="003D5FE0" w:rsidRPr="003D5FE0">
        <w:t xml:space="preserve"> Mamić, Oliver</w:t>
      </w:r>
      <w:r w:rsidR="003D5FE0">
        <w:t>a</w:t>
      </w:r>
      <w:r w:rsidR="003D5FE0" w:rsidRPr="003D5FE0">
        <w:t xml:space="preserve"> Huđ i Krunoslav Ziterbat</w:t>
      </w:r>
      <w:r w:rsidR="00F12C2E">
        <w:t xml:space="preserve"> sudjelovali u radu </w:t>
      </w:r>
      <w:r w:rsidR="003D5FE0">
        <w:t>četiri</w:t>
      </w:r>
      <w:r>
        <w:t xml:space="preserve"> sjednic</w:t>
      </w:r>
      <w:r w:rsidR="00B325D9">
        <w:t>a</w:t>
      </w:r>
      <w:r w:rsidR="00AC28C3">
        <w:t xml:space="preserve"> </w:t>
      </w:r>
      <w:r w:rsidR="00D63394">
        <w:t>Odbora vjerovnika,</w:t>
      </w:r>
      <w:r w:rsidR="00B325D9">
        <w:t xml:space="preserve"> a što je vidljivo iz </w:t>
      </w:r>
      <w:r w:rsidR="003D5FE0">
        <w:t>izvješća stečajno</w:t>
      </w:r>
      <w:r w:rsidR="00524AE7">
        <w:t>g</w:t>
      </w:r>
      <w:r w:rsidR="00B325D9">
        <w:t xml:space="preserve"> upravitelja</w:t>
      </w:r>
      <w:r>
        <w:t xml:space="preserve"> </w:t>
      </w:r>
      <w:r w:rsidR="00FC4C6F">
        <w:t>valjalo</w:t>
      </w:r>
      <w:r w:rsidR="00B325D9">
        <w:t xml:space="preserve"> je</w:t>
      </w:r>
      <w:r w:rsidR="00FC4C6F">
        <w:t xml:space="preserve"> odrediti nagradu za </w:t>
      </w:r>
      <w:r>
        <w:t xml:space="preserve">njihov </w:t>
      </w:r>
      <w:r w:rsidR="00FC4C6F">
        <w:t>rad u Odboru.</w:t>
      </w:r>
      <w:r w:rsidR="00937C33">
        <w:t xml:space="preserve"> </w:t>
      </w:r>
    </w:p>
    <w:p w:rsidRDefault="00256EC5" w:rsidP="003D5FE0" w:rsidR="00F46B4E">
      <w:pPr>
        <w:ind w:firstLine="1440"/>
        <w:jc w:val="both"/>
      </w:pPr>
      <w:r>
        <w:t xml:space="preserve"> </w:t>
      </w:r>
      <w:r w:rsidR="00EE5B4E">
        <w:t>Visina nagrade za rad</w:t>
      </w:r>
      <w:r w:rsidR="00C61A72">
        <w:t xml:space="preserve"> </w:t>
      </w:r>
      <w:r w:rsidR="00EE5B4E">
        <w:t>određena je na temelju podataka</w:t>
      </w:r>
      <w:r w:rsidR="00B325D9">
        <w:t xml:space="preserve"> </w:t>
      </w:r>
      <w:r w:rsidR="00EE5B4E">
        <w:t>Državnog zavoda za statistiku i utvrđenja Vrhovnog suda Republike Hrvatske</w:t>
      </w:r>
      <w:r w:rsidR="00D63394">
        <w:t xml:space="preserve"> od 2</w:t>
      </w:r>
      <w:r w:rsidR="003D5FE0">
        <w:t>8</w:t>
      </w:r>
      <w:r w:rsidR="00D63394">
        <w:t xml:space="preserve">. </w:t>
      </w:r>
      <w:r w:rsidR="003D5FE0">
        <w:t>prosinca</w:t>
      </w:r>
      <w:r w:rsidR="00D63394">
        <w:t xml:space="preserve"> 2016. godine</w:t>
      </w:r>
      <w:r w:rsidR="00EF06DD">
        <w:t xml:space="preserve"> </w:t>
      </w:r>
      <w:r w:rsidR="00887B40">
        <w:t xml:space="preserve">iz kojih proizlazi da </w:t>
      </w:r>
      <w:r w:rsidR="00396C1B">
        <w:t xml:space="preserve"> prosječna</w:t>
      </w:r>
      <w:r w:rsidR="00D63394">
        <w:t xml:space="preserve"> </w:t>
      </w:r>
      <w:r w:rsidR="00396C1B">
        <w:t>dnevna plaća</w:t>
      </w:r>
      <w:r w:rsidR="00887B40">
        <w:t xml:space="preserve"> u Republici Hrvatskoj</w:t>
      </w:r>
      <w:r w:rsidR="00396C1B">
        <w:t xml:space="preserve"> iznos</w:t>
      </w:r>
      <w:r w:rsidR="00887B40">
        <w:t>i</w:t>
      </w:r>
      <w:r w:rsidR="00F934F3">
        <w:t xml:space="preserve"> 1</w:t>
      </w:r>
      <w:r w:rsidR="003D5FE0">
        <w:t>87</w:t>
      </w:r>
      <w:r w:rsidR="00F934F3">
        <w:t>,</w:t>
      </w:r>
      <w:r w:rsidR="003D5FE0">
        <w:t>7</w:t>
      </w:r>
      <w:r w:rsidR="00F934F3">
        <w:t>0</w:t>
      </w:r>
      <w:r w:rsidR="000139B4">
        <w:t xml:space="preserve"> Kn,</w:t>
      </w:r>
    </w:p>
    <w:p w:rsidRDefault="00F46B4E" w:rsidP="003D5FE0" w:rsidR="00F46B4E">
      <w:pPr>
        <w:ind w:firstLine="1440"/>
        <w:jc w:val="both"/>
      </w:pPr>
    </w:p>
    <w:p w:rsidRDefault="00E24146" w:rsidP="00E24146" w:rsidR="00E24146">
      <w:pPr>
        <w:jc w:val="both"/>
      </w:pPr>
    </w:p>
    <w:p w:rsidRDefault="00E24146" w:rsidP="00E24146" w:rsidR="00E24146">
      <w:pPr>
        <w:jc w:val="both"/>
      </w:pPr>
    </w:p>
    <w:p w:rsidRDefault="00E24146" w:rsidP="00E24146" w:rsidR="00E24146">
      <w:pPr>
        <w:jc w:val="right"/>
        <w:rPr>
          <w:b/>
        </w:rPr>
      </w:pPr>
      <w:r w:rsidRPr="00E24146">
        <w:rPr>
          <w:b/>
        </w:rPr>
        <w:lastRenderedPageBreak/>
        <w:t>Broj: 7/St-1074/2013-246</w:t>
      </w:r>
    </w:p>
    <w:p w:rsidRDefault="00E24146" w:rsidP="00E24146" w:rsidR="00E24146">
      <w:pPr>
        <w:jc w:val="right"/>
      </w:pPr>
    </w:p>
    <w:p w:rsidRDefault="00C636F5" w:rsidP="00E24146" w:rsidR="00C636F5">
      <w:pPr>
        <w:jc w:val="both"/>
      </w:pPr>
      <w:r>
        <w:t xml:space="preserve"> pa je na temelju odredbe čl. </w:t>
      </w:r>
      <w:r w:rsidR="00D63394">
        <w:t>102</w:t>
      </w:r>
      <w:r>
        <w:t xml:space="preserve">. Stečajnog zakona (NN </w:t>
      </w:r>
      <w:r w:rsidR="00D63394">
        <w:t>71</w:t>
      </w:r>
      <w:r>
        <w:t>/</w:t>
      </w:r>
      <w:r w:rsidR="00D63394">
        <w:t>15</w:t>
      </w:r>
      <w:r>
        <w:t>)</w:t>
      </w:r>
      <w:r w:rsidR="00D63394" w:rsidRPr="00D63394">
        <w:t xml:space="preserve">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D63394" w:rsidRPr="00D63394">
          <w:t>441. st</w:t>
        </w:r>
      </w:smartTag>
      <w:r w:rsidR="00D63394" w:rsidRPr="00D63394">
        <w:t xml:space="preserve">. </w:t>
      </w:r>
      <w:r w:rsidR="00D63394">
        <w:t xml:space="preserve">2. Stečajnog zakona </w:t>
      </w:r>
      <w:r>
        <w:t xml:space="preserve">odlučeno kao u </w:t>
      </w:r>
      <w:r w:rsidR="00937C33">
        <w:t>izre</w:t>
      </w:r>
      <w:r w:rsidR="00D63394">
        <w:t xml:space="preserve">ci </w:t>
      </w:r>
      <w:r>
        <w:t>rješenja.</w:t>
      </w:r>
    </w:p>
    <w:p w:rsidRDefault="00C636F5" w:rsidP="000872DD" w:rsidR="00C636F5">
      <w:pPr>
        <w:jc w:val="both"/>
      </w:pPr>
    </w:p>
    <w:p w:rsidRDefault="00D000FE" w:rsidP="00BC0F6A" w:rsidR="00DA104B">
      <w:pPr>
        <w:ind w:firstLine="708" w:left="708"/>
        <w:jc w:val="both"/>
      </w:pPr>
      <w:r>
        <w:t xml:space="preserve">U Slavonskom Brodu, </w:t>
      </w:r>
      <w:r w:rsidR="00F46B4E">
        <w:t>07</w:t>
      </w:r>
      <w:r w:rsidR="00CA6F67">
        <w:t>.</w:t>
      </w:r>
      <w:r w:rsidR="00F46B4E">
        <w:t>veljače</w:t>
      </w:r>
      <w:r w:rsidR="00BA56B0">
        <w:t xml:space="preserve"> </w:t>
      </w:r>
      <w:r w:rsidR="00CA6F67">
        <w:t>201</w:t>
      </w:r>
      <w:r w:rsidR="00F46B4E">
        <w:t>7</w:t>
      </w:r>
      <w:r w:rsidR="00C636F5">
        <w:t>. godine</w:t>
      </w:r>
    </w:p>
    <w:p w:rsidRDefault="00D000FE" w:rsidP="00BC0F6A" w:rsidR="00D000FE">
      <w:pPr>
        <w:ind w:firstLine="708" w:left="708"/>
        <w:jc w:val="both"/>
      </w:pPr>
    </w:p>
    <w:p w:rsidRDefault="00446889" w:rsidP="006632B2" w:rsidR="006632B2">
      <w:pPr>
        <w:ind w:firstLine="708" w:left="4248"/>
        <w:jc w:val="both"/>
      </w:pPr>
      <w:r>
        <w:t xml:space="preserve">   </w:t>
      </w:r>
      <w:r w:rsidR="006A3404">
        <w:t xml:space="preserve">     </w:t>
      </w:r>
      <w:r w:rsidR="00BC0F6A">
        <w:t xml:space="preserve"> </w:t>
      </w:r>
      <w:r w:rsidR="006A3404">
        <w:t xml:space="preserve">       </w:t>
      </w:r>
      <w:r w:rsidR="00F07868">
        <w:t xml:space="preserve"> </w:t>
      </w:r>
      <w:r w:rsidR="006A3404">
        <w:t xml:space="preserve"> </w:t>
      </w:r>
      <w:r w:rsidR="0038799B">
        <w:t xml:space="preserve"> </w:t>
      </w:r>
      <w:r w:rsidR="00C636F5">
        <w:t>Stečajna sutkinja:</w:t>
      </w:r>
    </w:p>
    <w:p w:rsidRDefault="006632B2" w:rsidP="00CA6F67" w:rsidR="00BC0F6A">
      <w:pPr>
        <w:ind w:firstLine="708" w:left="4248"/>
        <w:jc w:val="both"/>
      </w:pPr>
      <w:r>
        <w:t xml:space="preserve">            </w:t>
      </w:r>
      <w:r w:rsidR="00282E64">
        <w:t xml:space="preserve">  </w:t>
      </w:r>
      <w:r w:rsidR="003A0D95">
        <w:t xml:space="preserve">  </w:t>
      </w:r>
      <w:r w:rsidR="00DA104B">
        <w:t xml:space="preserve">   </w:t>
      </w:r>
      <w:r w:rsidR="00F46B4E">
        <w:t xml:space="preserve">    </w:t>
      </w:r>
      <w:r w:rsidR="00C636F5">
        <w:t>Mirna Vujčić</w:t>
      </w:r>
      <w:r w:rsidR="00F834F0">
        <w:t xml:space="preserve"> </w:t>
      </w:r>
    </w:p>
    <w:p w:rsidRDefault="00F07868" w:rsidP="00F07868" w:rsidR="00F07868">
      <w:pPr>
        <w:jc w:val="both"/>
      </w:pPr>
      <w:r>
        <w:t xml:space="preserve">                                                                           </w:t>
      </w:r>
    </w:p>
    <w:p w:rsidRDefault="00B51496" w:rsidP="00CD4ED8" w:rsidR="00B51496">
      <w:pPr>
        <w:jc w:val="both"/>
        <w:rPr>
          <w:b/>
          <w:sz w:val="20"/>
          <w:szCs w:val="20"/>
        </w:rPr>
      </w:pPr>
    </w:p>
    <w:p w:rsidRDefault="00B51496" w:rsidP="00CD4ED8" w:rsidR="00B51496">
      <w:pPr>
        <w:jc w:val="both"/>
        <w:rPr>
          <w:b/>
          <w:sz w:val="20"/>
          <w:szCs w:val="20"/>
        </w:rPr>
      </w:pPr>
    </w:p>
    <w:p w:rsidRDefault="00C47E62" w:rsidP="00C47E62" w:rsidR="00C47E62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C47E62" w:rsidP="00C47E62" w:rsidR="00C47E62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</w:t>
      </w:r>
      <w:r w:rsidR="00BA0172">
        <w:rPr>
          <w:sz w:val="20"/>
          <w:szCs w:val="20"/>
        </w:rPr>
        <w:t>svi članovi Odbora</w:t>
      </w:r>
      <w:r w:rsidRPr="00F55CA1">
        <w:rPr>
          <w:sz w:val="20"/>
          <w:szCs w:val="20"/>
        </w:rPr>
        <w:t xml:space="preserve"> </w:t>
      </w:r>
    </w:p>
    <w:p w:rsidRDefault="00C47E62" w:rsidP="00C47E62" w:rsidR="00C47E62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</w:t>
      </w:r>
      <w:r w:rsidR="00BA0172">
        <w:rPr>
          <w:sz w:val="20"/>
          <w:szCs w:val="20"/>
        </w:rPr>
        <w:t>a</w:t>
      </w:r>
      <w:r w:rsidRPr="00F55CA1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</w:t>
      </w:r>
    </w:p>
    <w:p w:rsidRDefault="00C47E62" w:rsidP="00C47E62" w:rsidR="00C47E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dana objave rješenja na mrežnoj stranici e-Oglasna ploča sudova </w:t>
      </w:r>
      <w:r w:rsidRPr="00F55CA1">
        <w:rPr>
          <w:sz w:val="20"/>
          <w:szCs w:val="20"/>
        </w:rPr>
        <w:t xml:space="preserve">Visokom </w:t>
      </w:r>
    </w:p>
    <w:p w:rsidRDefault="00C47E62" w:rsidP="00C47E62" w:rsidR="00C47E62" w:rsidRPr="00FA0249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suda,a u tri primjerka.</w:t>
      </w:r>
    </w:p>
    <w:p w:rsidRDefault="00EE0413" w:rsidP="000872DD" w:rsidR="00EE0413">
      <w:pPr>
        <w:jc w:val="both"/>
      </w:pPr>
    </w:p>
    <w:p w:rsidRDefault="00C47E62" w:rsidP="000872DD" w:rsidR="00C47E62">
      <w:pPr>
        <w:jc w:val="both"/>
      </w:pPr>
    </w:p>
    <w:p w:rsidRDefault="00092ED0" w:rsidP="000872DD" w:rsidR="00092ED0">
      <w:pPr>
        <w:jc w:val="both"/>
      </w:pPr>
    </w:p>
    <w:p w:rsidRDefault="00DD68D2" w:rsidP="000872DD" w:rsidR="00DD68D2">
      <w:pPr>
        <w:jc w:val="both"/>
      </w:pPr>
    </w:p>
    <w:p w:rsidRDefault="00C636F5" w:rsidP="000872DD" w:rsidR="00C636F5">
      <w:pPr>
        <w:jc w:val="both"/>
      </w:pPr>
      <w:r>
        <w:t>DNA:</w:t>
      </w:r>
    </w:p>
    <w:p w:rsidRDefault="00C636F5" w:rsidP="000872DD" w:rsidR="00C636F5">
      <w:pPr>
        <w:jc w:val="both"/>
      </w:pPr>
      <w:r>
        <w:t>1. Rješenje nepravomoćno</w:t>
      </w:r>
    </w:p>
    <w:p w:rsidRDefault="00C636F5" w:rsidP="000872DD" w:rsidR="00C47E62">
      <w:pPr>
        <w:jc w:val="both"/>
      </w:pPr>
      <w:r>
        <w:t xml:space="preserve">2. </w:t>
      </w:r>
      <w:r w:rsidR="00C47E62">
        <w:t xml:space="preserve">Objaviti na mrežnoj stranici e-Oglasna ploča sudova, </w:t>
      </w:r>
    </w:p>
    <w:p w:rsidRDefault="00C47E62" w:rsidP="000872DD" w:rsidR="00C636F5">
      <w:pPr>
        <w:jc w:val="both"/>
      </w:pPr>
      <w:r>
        <w:t>te d</w:t>
      </w:r>
      <w:r w:rsidR="00C636F5">
        <w:t xml:space="preserve">ostaviti </w:t>
      </w:r>
      <w:r>
        <w:t>:</w:t>
      </w:r>
    </w:p>
    <w:p w:rsidRDefault="008A4722" w:rsidP="000872DD" w:rsidR="008A4722">
      <w:pPr>
        <w:jc w:val="both"/>
      </w:pPr>
      <w:r>
        <w:t>Stečajnom upravitelju</w:t>
      </w:r>
    </w:p>
    <w:p w:rsidRDefault="00F21545" w:rsidP="000872DD" w:rsidR="00C636F5">
      <w:pPr>
        <w:jc w:val="both"/>
      </w:pPr>
      <w:r>
        <w:t>3. Kalendar 15</w:t>
      </w:r>
      <w:r w:rsidR="00C636F5">
        <w:t xml:space="preserve"> dana</w:t>
      </w:r>
    </w:p>
    <w:p w:rsidRDefault="00C636F5" w:rsidP="000872DD" w:rsidR="00C636F5">
      <w:pPr>
        <w:jc w:val="both"/>
      </w:pPr>
    </w:p>
    <w:sectPr w:rsidSect="00092ED0" w:rsidR="00C636F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1C" w:rsidR="005B4C1C">
      <w:r>
        <w:separator/>
      </w:r>
    </w:p>
  </w:endnote>
  <w:endnote w:id="0" w:type="continuationSeparator">
    <w:p w:rsidRDefault="005B4C1C" w:rsidR="005B4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1C" w:rsidR="005B4C1C">
      <w:r>
        <w:separator/>
      </w:r>
    </w:p>
  </w:footnote>
  <w:footnote w:id="0" w:type="continuationSeparator">
    <w:p w:rsidRDefault="005B4C1C" w:rsidR="005B4C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A16" w:rsidP="00B0130E" w:rsidR="00E00A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0A16" w:rsidR="00E00A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A16" w:rsidP="00B0130E" w:rsidR="00E00A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D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00A16" w:rsidR="00E00A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041061"/>
    <w:multiLevelType w:val="hybridMultilevel"/>
    <w:tmpl w:val="CC0A49D4"/>
    <w:lvl w:tplc="89B21DA6" w:ilvl="0">
      <w:start w:val="1"/>
      <w:numFmt w:val="upperRoman"/>
      <w:lvlText w:val="%1."/>
      <w:lvlJc w:val="left"/>
      <w:pPr>
        <w:ind w:hanging="720" w:left="22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68"/>
      </w:pPr>
    </w:lvl>
    <w:lvl w:tentative="true" w:tplc="041A001B" w:ilvl="2">
      <w:start w:val="1"/>
      <w:numFmt w:val="lowerRoman"/>
      <w:lvlText w:val="%3."/>
      <w:lvlJc w:val="right"/>
      <w:pPr>
        <w:ind w:hanging="180" w:left="3288"/>
      </w:pPr>
    </w:lvl>
    <w:lvl w:tentative="true" w:tplc="041A000F" w:ilvl="3">
      <w:start w:val="1"/>
      <w:numFmt w:val="decimal"/>
      <w:lvlText w:val="%4."/>
      <w:lvlJc w:val="left"/>
      <w:pPr>
        <w:ind w:hanging="360" w:left="4008"/>
      </w:pPr>
    </w:lvl>
    <w:lvl w:tentative="true" w:tplc="041A0019" w:ilvl="4">
      <w:start w:val="1"/>
      <w:numFmt w:val="lowerLetter"/>
      <w:lvlText w:val="%5."/>
      <w:lvlJc w:val="left"/>
      <w:pPr>
        <w:ind w:hanging="360" w:left="4728"/>
      </w:pPr>
    </w:lvl>
    <w:lvl w:tentative="true" w:tplc="041A001B" w:ilvl="5">
      <w:start w:val="1"/>
      <w:numFmt w:val="lowerRoman"/>
      <w:lvlText w:val="%6."/>
      <w:lvlJc w:val="right"/>
      <w:pPr>
        <w:ind w:hanging="180" w:left="5448"/>
      </w:pPr>
    </w:lvl>
    <w:lvl w:tentative="true" w:tplc="041A000F" w:ilvl="6">
      <w:start w:val="1"/>
      <w:numFmt w:val="decimal"/>
      <w:lvlText w:val="%7."/>
      <w:lvlJc w:val="left"/>
      <w:pPr>
        <w:ind w:hanging="360" w:left="6168"/>
      </w:pPr>
    </w:lvl>
    <w:lvl w:tentative="true" w:tplc="041A0019" w:ilvl="7">
      <w:start w:val="1"/>
      <w:numFmt w:val="lowerLetter"/>
      <w:lvlText w:val="%8."/>
      <w:lvlJc w:val="left"/>
      <w:pPr>
        <w:ind w:hanging="360" w:left="6888"/>
      </w:pPr>
    </w:lvl>
    <w:lvl w:tentative="true" w:tplc="041A001B" w:ilvl="8">
      <w:start w:val="1"/>
      <w:numFmt w:val="lowerRoman"/>
      <w:lvlText w:val="%9."/>
      <w:lvlJc w:val="right"/>
      <w:pPr>
        <w:ind w:hanging="180" w:left="760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6F5"/>
    <w:rsid w:val="000139B4"/>
    <w:rsid w:val="000774B4"/>
    <w:rsid w:val="000872DD"/>
    <w:rsid w:val="00092ED0"/>
    <w:rsid w:val="000E4292"/>
    <w:rsid w:val="001301A0"/>
    <w:rsid w:val="001762A6"/>
    <w:rsid w:val="0018673F"/>
    <w:rsid w:val="001A2BA3"/>
    <w:rsid w:val="002010F3"/>
    <w:rsid w:val="00256EC5"/>
    <w:rsid w:val="00264DCE"/>
    <w:rsid w:val="0027464C"/>
    <w:rsid w:val="00282E64"/>
    <w:rsid w:val="002B35C8"/>
    <w:rsid w:val="002D7CA9"/>
    <w:rsid w:val="003417DB"/>
    <w:rsid w:val="00345B95"/>
    <w:rsid w:val="0035694E"/>
    <w:rsid w:val="0038799B"/>
    <w:rsid w:val="00396C1B"/>
    <w:rsid w:val="003A0D95"/>
    <w:rsid w:val="003B2D7E"/>
    <w:rsid w:val="003D5FE0"/>
    <w:rsid w:val="003D7296"/>
    <w:rsid w:val="0042406E"/>
    <w:rsid w:val="00446889"/>
    <w:rsid w:val="0044758B"/>
    <w:rsid w:val="0044763D"/>
    <w:rsid w:val="004B4BDA"/>
    <w:rsid w:val="004F2C16"/>
    <w:rsid w:val="00524AE7"/>
    <w:rsid w:val="0052768C"/>
    <w:rsid w:val="00577617"/>
    <w:rsid w:val="005B4C1C"/>
    <w:rsid w:val="005D4693"/>
    <w:rsid w:val="006421C5"/>
    <w:rsid w:val="006632B2"/>
    <w:rsid w:val="006A3404"/>
    <w:rsid w:val="006B61EA"/>
    <w:rsid w:val="006C4267"/>
    <w:rsid w:val="006D372D"/>
    <w:rsid w:val="0070544A"/>
    <w:rsid w:val="00712D94"/>
    <w:rsid w:val="007134E5"/>
    <w:rsid w:val="007718E3"/>
    <w:rsid w:val="00775DFB"/>
    <w:rsid w:val="007A1045"/>
    <w:rsid w:val="007A17FE"/>
    <w:rsid w:val="007C5681"/>
    <w:rsid w:val="00860900"/>
    <w:rsid w:val="00887B40"/>
    <w:rsid w:val="008A4722"/>
    <w:rsid w:val="008B603F"/>
    <w:rsid w:val="008C6342"/>
    <w:rsid w:val="008D4C12"/>
    <w:rsid w:val="008E5033"/>
    <w:rsid w:val="00921C84"/>
    <w:rsid w:val="00923772"/>
    <w:rsid w:val="00937C33"/>
    <w:rsid w:val="00970BA7"/>
    <w:rsid w:val="009B02DF"/>
    <w:rsid w:val="00A13FA9"/>
    <w:rsid w:val="00A1652E"/>
    <w:rsid w:val="00A678EE"/>
    <w:rsid w:val="00AA05B7"/>
    <w:rsid w:val="00AA2AFA"/>
    <w:rsid w:val="00AB5EDF"/>
    <w:rsid w:val="00AC28C3"/>
    <w:rsid w:val="00B0130E"/>
    <w:rsid w:val="00B325D9"/>
    <w:rsid w:val="00B51496"/>
    <w:rsid w:val="00B75BA5"/>
    <w:rsid w:val="00BA0172"/>
    <w:rsid w:val="00BA56B0"/>
    <w:rsid w:val="00BB2903"/>
    <w:rsid w:val="00BC0F6A"/>
    <w:rsid w:val="00BC15BF"/>
    <w:rsid w:val="00C05283"/>
    <w:rsid w:val="00C14BFF"/>
    <w:rsid w:val="00C31851"/>
    <w:rsid w:val="00C47E62"/>
    <w:rsid w:val="00C50BCA"/>
    <w:rsid w:val="00C61A72"/>
    <w:rsid w:val="00C62374"/>
    <w:rsid w:val="00C636F5"/>
    <w:rsid w:val="00C67D02"/>
    <w:rsid w:val="00CA6F67"/>
    <w:rsid w:val="00CB0D68"/>
    <w:rsid w:val="00CD4ED8"/>
    <w:rsid w:val="00CF1298"/>
    <w:rsid w:val="00CF5348"/>
    <w:rsid w:val="00D000FE"/>
    <w:rsid w:val="00D0056F"/>
    <w:rsid w:val="00D43F91"/>
    <w:rsid w:val="00D63394"/>
    <w:rsid w:val="00DA104B"/>
    <w:rsid w:val="00DA2AC4"/>
    <w:rsid w:val="00DB2B25"/>
    <w:rsid w:val="00DB6ABC"/>
    <w:rsid w:val="00DD5D0F"/>
    <w:rsid w:val="00DD68D2"/>
    <w:rsid w:val="00DF0553"/>
    <w:rsid w:val="00E00A16"/>
    <w:rsid w:val="00E24146"/>
    <w:rsid w:val="00E75A39"/>
    <w:rsid w:val="00E80D2E"/>
    <w:rsid w:val="00E872B4"/>
    <w:rsid w:val="00EB3ABE"/>
    <w:rsid w:val="00ED5FD0"/>
    <w:rsid w:val="00EE0413"/>
    <w:rsid w:val="00EE5B4E"/>
    <w:rsid w:val="00EF06DD"/>
    <w:rsid w:val="00F07868"/>
    <w:rsid w:val="00F12C2E"/>
    <w:rsid w:val="00F21545"/>
    <w:rsid w:val="00F21FF8"/>
    <w:rsid w:val="00F41234"/>
    <w:rsid w:val="00F41352"/>
    <w:rsid w:val="00F46B4E"/>
    <w:rsid w:val="00F834F0"/>
    <w:rsid w:val="00F934F3"/>
    <w:rsid w:val="00FC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92ED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2ED0"/>
  </w:style>
  <w:style w:styleId="Tekstbalonia" w:type="paragraph">
    <w:name w:val="Balloon Text"/>
    <w:basedOn w:val="Normal"/>
    <w:link w:val="TekstbaloniaChar"/>
    <w:rsid w:val="00F413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135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5F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92ED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2ED0"/>
  </w:style>
  <w:style w:styleId="Tekstbalonia" w:type="paragraph">
    <w:name w:val="Balloon Text"/>
    <w:basedOn w:val="Normal"/>
    <w:link w:val="TekstbaloniaChar"/>
    <w:rsid w:val="00F413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135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5F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  VI, VII- kod suca.</izvorni_sadrzaj>
    <derivirana_varijabla naziv="DomainObject.Predmet.PrimjedbaSuca_1">I,II,III,IV,V, dio   VI, VII- kod suca.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2245</properties:Characters>
  <properties:Lines>74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2017-02-07T11:25:00Z</dcterms:created>
  <dc:creator>alet</dc:creator>
  <cp:lastModifiedBy>wsadmin</cp:lastModifiedBy>
  <cp:lastPrinted>2017-02-07T11:40:00Z</cp:lastPrinted>
  <dcterms:modified xmlns:xsi="http://www.w3.org/2001/XMLSchema-instance" xsi:type="dcterms:W3CDTF">2017-02-07T12:12:00Z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