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e710" w14:paraId="2e1e710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067059">
        <w:rPr>
          <w:szCs w:val="24"/>
          <w:lang w:val="hr-HR"/>
        </w:rPr>
        <w:t>964</w:t>
      </w:r>
      <w:r>
        <w:rPr>
          <w:szCs w:val="24"/>
          <w:lang w:val="hr-HR"/>
        </w:rPr>
        <w:t>/2016-</w:t>
      </w:r>
      <w:r w:rsidR="00FB1CB0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</w:t>
      </w:r>
      <w:proofErr w:type="spellStart"/>
      <w:r>
        <w:rPr>
          <w:szCs w:val="24"/>
          <w:lang w:val="hr-HR"/>
        </w:rPr>
        <w:t>Lovrekoviću</w:t>
      </w:r>
      <w:proofErr w:type="spellEnd"/>
      <w:r>
        <w:rPr>
          <w:szCs w:val="24"/>
          <w:lang w:val="hr-HR"/>
        </w:rPr>
        <w:t xml:space="preserve">, u skraćenom stečajnom postupku nad dužnikom </w:t>
      </w:r>
      <w:r w:rsidR="003D5A29">
        <w:rPr>
          <w:lang w:val="hr-HR"/>
        </w:rPr>
        <w:t xml:space="preserve">ELA-VEZ društvo s ograničenom odgovornošću za usluge, Zagreb, Svetog Roka 9A, </w:t>
      </w:r>
      <w:r w:rsidR="003D5A29" w:rsidRPr="000664E3">
        <w:rPr>
          <w:lang w:val="hr-HR"/>
        </w:rPr>
        <w:t>MB</w:t>
      </w:r>
      <w:r w:rsidR="003D5A29">
        <w:rPr>
          <w:lang w:val="hr-HR"/>
        </w:rPr>
        <w:t>S: 080658586, OIB: 31395226779</w:t>
      </w:r>
      <w:r>
        <w:rPr>
          <w:lang w:val="hr-HR"/>
        </w:rPr>
        <w:t xml:space="preserve">, dana </w:t>
      </w:r>
      <w:r w:rsidR="00954E36">
        <w:rPr>
          <w:lang w:val="hr-HR"/>
        </w:rPr>
        <w:t>10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3D5A29">
        <w:rPr>
          <w:lang w:val="hr-HR"/>
        </w:rPr>
        <w:t xml:space="preserve">ELA-VEZ društvo s ograničenom odgovornošću za usluge, Zagreb, Svetog Roka 9A, </w:t>
      </w:r>
      <w:r w:rsidR="003D5A29" w:rsidRPr="000664E3">
        <w:rPr>
          <w:lang w:val="hr-HR"/>
        </w:rPr>
        <w:t>MB</w:t>
      </w:r>
      <w:r w:rsidR="003D5A29">
        <w:rPr>
          <w:lang w:val="hr-HR"/>
        </w:rPr>
        <w:t>S: 080658586, OIB: 31395226779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A06B68">
        <w:rPr>
          <w:szCs w:val="24"/>
          <w:lang w:val="hr-HR"/>
        </w:rPr>
        <w:t>IVAN GJURAŠIĆ, iz Zagreba, Petrinjska 28, OIB:  66025260916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3D5A29">
        <w:rPr>
          <w:lang w:val="hr-HR"/>
        </w:rPr>
        <w:t xml:space="preserve">ELA-VEZ društvo s ograničenom odgovornošću za usluge, Zagreb, Svetog Roka 9A, </w:t>
      </w:r>
      <w:r w:rsidR="003D5A29" w:rsidRPr="000664E3">
        <w:rPr>
          <w:lang w:val="hr-HR"/>
        </w:rPr>
        <w:t>MB</w:t>
      </w:r>
      <w:r w:rsidR="003D5A29">
        <w:rPr>
          <w:lang w:val="hr-HR"/>
        </w:rPr>
        <w:t>S: 080658586, OIB: 31395226779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54E36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67059">
        <w:rPr>
          <w:szCs w:val="24"/>
          <w:lang w:val="hr-HR"/>
        </w:rPr>
        <w:t>964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A228EF">
        <w:rPr>
          <w:szCs w:val="24"/>
          <w:lang w:val="hr-HR"/>
        </w:rPr>
        <w:t>06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 kolovoza  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rPr>
          <w:szCs w:val="24"/>
          <w:lang w:val="hr-HR"/>
        </w:rPr>
      </w:pPr>
    </w:p>
    <w:p w:rsidRDefault="00C954F0" w:rsidP="00C954F0" w:rsidR="00C954F0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C954F0" w:rsidP="00C954F0" w:rsidR="00C954F0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C954F0" w:rsidP="00C954F0" w:rsidR="00C954F0">
      <w:pPr>
        <w:ind w:firstLine="4111"/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proofErr w:type="spellStart"/>
      <w:r>
        <w:rPr>
          <w:szCs w:val="24"/>
          <w:lang w:val="hr-HR"/>
        </w:rPr>
        <w:t>Rj</w:t>
      </w:r>
      <w:proofErr w:type="spellEnd"/>
      <w:r>
        <w:rPr>
          <w:szCs w:val="24"/>
          <w:lang w:val="hr-HR"/>
        </w:rPr>
        <w:t>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954E36">
        <w:rPr>
          <w:szCs w:val="24"/>
          <w:lang w:val="hr-HR"/>
        </w:rPr>
        <w:t>10</w:t>
      </w:r>
      <w:r>
        <w:rPr>
          <w:szCs w:val="24"/>
          <w:lang w:val="hr-HR"/>
        </w:rPr>
        <w:t>.08.2016.g.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527D0"/>
    <w:rsid w:val="002773B8"/>
    <w:rsid w:val="00281774"/>
    <w:rsid w:val="002F3C4A"/>
    <w:rsid w:val="002F7716"/>
    <w:rsid w:val="003114FB"/>
    <w:rsid w:val="00315336"/>
    <w:rsid w:val="00327C2F"/>
    <w:rsid w:val="003323CC"/>
    <w:rsid w:val="00373185"/>
    <w:rsid w:val="003C095D"/>
    <w:rsid w:val="003D5A29"/>
    <w:rsid w:val="003D79F5"/>
    <w:rsid w:val="003E6298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52523"/>
    <w:rsid w:val="005526B8"/>
    <w:rsid w:val="00597456"/>
    <w:rsid w:val="005D636F"/>
    <w:rsid w:val="00606200"/>
    <w:rsid w:val="00617799"/>
    <w:rsid w:val="006257D4"/>
    <w:rsid w:val="00681190"/>
    <w:rsid w:val="006815A7"/>
    <w:rsid w:val="00686288"/>
    <w:rsid w:val="006A4860"/>
    <w:rsid w:val="006C138A"/>
    <w:rsid w:val="006C4FE4"/>
    <w:rsid w:val="006D02A9"/>
    <w:rsid w:val="006E51DC"/>
    <w:rsid w:val="006F510B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E1D1C"/>
    <w:rsid w:val="00810A6B"/>
    <w:rsid w:val="008367D6"/>
    <w:rsid w:val="00852587"/>
    <w:rsid w:val="00865844"/>
    <w:rsid w:val="0088713A"/>
    <w:rsid w:val="00887739"/>
    <w:rsid w:val="00897F41"/>
    <w:rsid w:val="008B6A08"/>
    <w:rsid w:val="008D11EB"/>
    <w:rsid w:val="008E1710"/>
    <w:rsid w:val="009151FE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A06B68"/>
    <w:rsid w:val="00A228EF"/>
    <w:rsid w:val="00A26502"/>
    <w:rsid w:val="00A34F9E"/>
    <w:rsid w:val="00A35E9B"/>
    <w:rsid w:val="00A428C4"/>
    <w:rsid w:val="00A71FB6"/>
    <w:rsid w:val="00A7224F"/>
    <w:rsid w:val="00B0375C"/>
    <w:rsid w:val="00B07175"/>
    <w:rsid w:val="00B16EB0"/>
    <w:rsid w:val="00B52E0C"/>
    <w:rsid w:val="00B6564A"/>
    <w:rsid w:val="00B75808"/>
    <w:rsid w:val="00B773EF"/>
    <w:rsid w:val="00B970D3"/>
    <w:rsid w:val="00BA6036"/>
    <w:rsid w:val="00BB5AEB"/>
    <w:rsid w:val="00BC2F4F"/>
    <w:rsid w:val="00BE2DEA"/>
    <w:rsid w:val="00BE6817"/>
    <w:rsid w:val="00BF35C4"/>
    <w:rsid w:val="00C512C2"/>
    <w:rsid w:val="00C571FF"/>
    <w:rsid w:val="00C91888"/>
    <w:rsid w:val="00C954F0"/>
    <w:rsid w:val="00C96925"/>
    <w:rsid w:val="00CA10EC"/>
    <w:rsid w:val="00CC335E"/>
    <w:rsid w:val="00CD3DEE"/>
    <w:rsid w:val="00CD5BC8"/>
    <w:rsid w:val="00CE67F4"/>
    <w:rsid w:val="00D013C9"/>
    <w:rsid w:val="00D11EFC"/>
    <w:rsid w:val="00D45DC5"/>
    <w:rsid w:val="00D744CA"/>
    <w:rsid w:val="00D81EE5"/>
    <w:rsid w:val="00DA2A1D"/>
    <w:rsid w:val="00DC0507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3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5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5C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5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5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F3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5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5C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5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5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2016.</izvorni_sadrzaj>
    <derivirana_varijabla naziv="DomainObject.DatumDonosenjaOdluke_1">10.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St-964/2016-3</izvorni_sadrzaj>
    <derivirana_varijabla naziv="DomainObject.Oznaka_1">St-964/2016-3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ELA-VEZ d.o.o. zastupanog po punomoćniku Jakov Marković</izvorni_sadrzaj>
    <derivirana_varijabla naziv="DomainObject.Predmet.ProtustrankaFormated_1">  ELA-VEZ d.o.o. zastupanog po punomoćniku Jakov Marković</derivirana_varijabla>
  </DomainObject.Predmet.ProtustrankaFormated>
  <DomainObject.Predmet.ProtustrankaFormatedOIB>
    <izvorni_sadrzaj>  ELA-VEZ d.o.o., OIB 31395226779 zastupanog po punomoćniku Jakov Marković</izvorni_sadrzaj>
    <derivirana_varijabla naziv="DomainObject.Predmet.ProtustrankaFormatedOIB_1">  ELA-VEZ d.o.o., OIB 31395226779 zastupanog po punomoćniku Jakov Marković</derivirana_varijabla>
  </DomainObject.Predmet.ProtustrankaFormatedOIB>
  <DomainObject.Predmet.ProtustrankaFormatedWithAdress>
    <izvorni_sadrzaj> ELA-VEZ d.o.o., Svetog Roka 9/A, 10000 Zagreb zastupanog po punomoćniku Jakov Marković</izvorni_sadrzaj>
    <derivirana_varijabla naziv="DomainObject.Predmet.ProtustrankaFormatedWithAdress_1"> ELA-VEZ d.o.o., Svetog Roka 9/A, 10000 Zagreb zastupanog po punomoćniku Jakov Marković</derivirana_varijabla>
  </DomainObject.Predmet.ProtustrankaFormatedWithAdress>
  <DomainObject.Predmet.ProtustrankaFormatedWithAdressOIB>
    <izvorni_sadrzaj> ELA-VEZ d.o.o., OIB 31395226779, Svetog Roka 9/A, 10000 Zagreb zastupanog po punomoćniku Jakov Marković</izvorni_sadrzaj>
    <derivirana_varijabla naziv="DomainObject.Predmet.ProtustrankaFormatedWithAdressOIB_1"> ELA-VEZ d.o.o., OIB 31395226779, Svetog Roka 9/A, 10000 Zagreb zastupanog po punomoćniku Jakov Marković</derivirana_varijabla>
  </DomainObject.Predmet.ProtustrankaFormatedWithAdressOIB>
  <DomainObject.Predmet.ProtustrankaWithAdress>
    <izvorni_sadrzaj>ELA-VEZ d.o.o. Svetog Roka 9/A, 10000 Zagreb</izvorni_sadrzaj>
    <derivirana_varijabla naziv="DomainObject.Predmet.ProtustrankaWithAdress_1">ELA-VEZ d.o.o. Svetog Roka 9/A, 10000 Zagreb</derivirana_varijabla>
  </DomainObject.Predmet.ProtustrankaWithAdress>
  <DomainObject.Predmet.ProtustrankaWithAdressOIB>
    <izvorni_sadrzaj>ELA-VEZ d.o.o., OIB 31395226779, Svetog Roka 9/A, 10000 Zagreb</izvorni_sadrzaj>
    <derivirana_varijabla naziv="DomainObject.Predmet.ProtustrankaWithAdressOIB_1">ELA-VEZ d.o.o., OIB 31395226779, Svetog Roka 9/A, 10000 Zagreb</derivirana_varijabla>
  </DomainObject.Predmet.ProtustrankaWithAdressOIB>
  <DomainObject.Predmet.ProtustrankaNazivFormated>
    <izvorni_sadrzaj>ELA-VEZ d.o.o.</izvorni_sadrzaj>
    <derivirana_varijabla naziv="DomainObject.Predmet.ProtustrankaNazivFormated_1">ELA-VEZ d.o.o.</derivirana_varijabla>
  </DomainObject.Predmet.ProtustrankaNazivFormated>
  <DomainObject.Predmet.ProtustrankaNazivFormatedOIB>
    <izvorni_sadrzaj>ELA-VEZ d.o.o., OIB 31395226779</izvorni_sadrzaj>
    <derivirana_varijabla naziv="DomainObject.Predmet.ProtustrankaNazivFormatedOIB_1">ELA-VEZ d.o.o., OIB 31395226779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ELA-VEZ d.o.o. zastupanog po punomoćniku Jakov Marković</item>
    </izvorni_sadrzaj>
    <derivirana_varijabla naziv="DomainObject.Predmet.ProtuStrankaListFormated_1">
      <item>ELA-VEZ d.o.o. zastupanog po punomoćniku Jakov Marković</item>
    </derivirana_varijabla>
  </DomainObject.Predmet.ProtuStrankaListFormated>
  <DomainObject.Predmet.ProtuStrankaListFormatedOIB>
    <izvorni_sadrzaj>
      <item>ELA-VEZ d.o.o., OIB 31395226779 zastupanog po punomoćniku Jakov Marković</item>
    </izvorni_sadrzaj>
    <derivirana_varijabla naziv="DomainObject.Predmet.ProtuStrankaListFormatedOIB_1">
      <item>ELA-VEZ d.o.o., OIB 31395226779 zastupanog po punomoćniku Jakov Marković</item>
    </derivirana_varijabla>
  </DomainObject.Predmet.ProtuStrankaListFormatedOIB>
  <DomainObject.Predmet.ProtuStrankaListFormatedWithAdress>
    <izvorni_sadrzaj>
      <item>ELA-VEZ d.o.o., Svetog Roka 9/A, 10000 Zagreb zastupanog po punomoćniku Jakov Marković</item>
    </izvorni_sadrzaj>
    <derivirana_varijabla naziv="DomainObject.Predmet.ProtuStrankaListFormatedWithAdress_1">
      <item>ELA-VEZ d.o.o., Svetog Roka 9/A, 10000 Zagreb zastupanog po punomoćniku Jakov Marković</item>
    </derivirana_varijabla>
  </DomainObject.Predmet.ProtuStrankaListFormatedWithAdress>
  <DomainObject.Predmet.ProtuStrankaListFormatedWithAdressOIB>
    <izvorni_sadrzaj>
      <item>ELA-VEZ d.o.o., OIB 31395226779, Svetog Roka 9/A, 10000 Zagreb zastupanog po punomoćniku Jakov Marković</item>
    </izvorni_sadrzaj>
    <derivirana_varijabla naziv="DomainObject.Predmet.ProtuStrankaListFormatedWithAdressOIB_1">
      <item>ELA-VEZ d.o.o., OIB 31395226779, Svetog Roka 9/A, 10000 Zagreb zastupanog po punomoćniku Jakov Marković</item>
    </derivirana_varijabla>
  </DomainObject.Predmet.ProtuStrankaListFormatedWithAdressOIB>
  <DomainObject.Predmet.ProtuStrankaListNazivFormated>
    <izvorni_sadrzaj>
      <item>ELA-VEZ d.o.o.</item>
    </izvorni_sadrzaj>
    <derivirana_varijabla naziv="DomainObject.Predmet.ProtuStrankaListNazivFormated_1">
      <item>ELA-VEZ d.o.o.</item>
    </derivirana_varijabla>
  </DomainObject.Predmet.ProtuStrankaListNazivFormated>
  <DomainObject.Predmet.ProtuStrankaListNazivFormatedOIB>
    <izvorni_sadrzaj>
      <item>ELA-VEZ d.o.o., OIB 31395226779</item>
    </izvorni_sadrzaj>
    <derivirana_varijabla naziv="DomainObject.Predmet.ProtuStrankaListNazivFormatedOIB_1">
      <item>ELA-VEZ d.o.o., OIB 31395226779</item>
    </derivirana_varijabla>
  </DomainObject.Predmet.ProtuStrankaListNazivFormatedOIB>
  <DomainObject.Predmet.OstaliListFormated>
    <izvorni_sadrzaj>
      <item>Jakov Marković punomoćnik sudionika u postupku ELA-VEZ d.o.o.</item>
    </izvorni_sadrzaj>
    <derivirana_varijabla naziv="DomainObject.Predmet.OstaliListFormated_1">
      <item>Jakov Marković punomoćnik sudionika u postupku ELA-VEZ d.o.o.</item>
    </derivirana_varijabla>
  </DomainObject.Predmet.OstaliListFormated>
  <DomainObject.Predmet.OstaliListFormatedOIB>
    <izvorni_sadrzaj>
      <item>Jakov Marković, OIB 51340332501 punomoćnik sudionika u postupku ELA-VEZ d.o.o.</item>
    </izvorni_sadrzaj>
    <derivirana_varijabla naziv="DomainObject.Predmet.OstaliListFormatedOIB_1">
      <item>Jakov Marković, OIB 51340332501 punomoćnik sudionika u postupku ELA-VEZ d.o.o.</item>
    </derivirana_varijabla>
  </DomainObject.Predmet.OstaliListFormatedOIB>
  <DomainObject.Predmet.OstaliListFormatedWithAdress>
    <izvorni_sadrzaj>
      <item>Jakov Marković, Kotorvaroška 7, 10000 Zagreb punomoćnik sudionika u postupku ELA-VEZ d.o.o.</item>
    </izvorni_sadrzaj>
    <derivirana_varijabla naziv="DomainObject.Predmet.OstaliListFormatedWithAdress_1">
      <item>Jakov Marković, Kotorvaroška 7, 10000 Zagreb punomoćnik sudionika u postupku ELA-VEZ d.o.o.</item>
    </derivirana_varijabla>
  </DomainObject.Predmet.OstaliListFormatedWithAdress>
  <DomainObject.Predmet.OstaliListFormatedWithAdressOIB>
    <izvorni_sadrzaj>
      <item>Jakov Marković, OIB 51340332501, Kotorvaroška 7, 10000 Zagreb punomoćnik sudionika u postupku ELA-VEZ d.o.o.</item>
    </izvorni_sadrzaj>
    <derivirana_varijabla naziv="DomainObject.Predmet.OstaliListFormatedWithAdressOIB_1">
      <item>Jakov Marković, OIB 51340332501, Kotorvaroška 7, 10000 Zagreb punomoćnik sudionika u postupku ELA-VEZ d.o.o.</item>
    </derivirana_varijabla>
  </DomainObject.Predmet.OstaliListFormatedWithAdressOIB>
  <DomainObject.Predmet.OstaliListNazivFormated>
    <izvorni_sadrzaj>
      <item>Jakov Marković</item>
    </izvorni_sadrzaj>
    <derivirana_varijabla naziv="DomainObject.Predmet.OstaliListNazivFormated_1">
      <item>Jakov Marković</item>
    </derivirana_varijabla>
  </DomainObject.Predmet.OstaliListNazivFormated>
  <DomainObject.Predmet.OstaliListNazivFormatedOIB>
    <izvorni_sadrzaj>
      <item>Jakov Marković, OIB 51340332501</item>
    </izvorni_sadrzaj>
    <derivirana_varijabla naziv="DomainObject.Predmet.OstaliListNazivFormatedOIB_1">
      <item>Jakov Marković, OIB 51340332501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2016.</izvorni_sadrzaj>
    <derivirana_varijabla naziv="DomainObject.Datum_1">10. kolovoza 2016.</derivirana_varijabla>
  </DomainObject.Datum>
  <DomainObject.PoslovniBrojDokumenta>
    <izvorni_sadrzaj>St-964/2016-3</izvorni_sadrzaj>
    <derivirana_varijabla naziv="DomainObject.PoslovniBrojDokumenta_1">St-964/2016-3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ELA-VEZ d.o.o.</izvorni_sadrzaj>
    <derivirana_varijabla naziv="DomainObject.Predmet.ProtustrankaIDrugi_1">ELA-VEZ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ELA-VEZ d.o.o., OIB 31395226779, Svetog Roka 9/A, 10000 Zagreb</izvorni_sadrzaj>
    <derivirana_varijabla naziv="DomainObject.Predmet.ProtustrankaIDrugiAdressOIB_1">ELA-VEZ d.o.o., OIB 31395226779, Svetog Roka 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ELA-VEZ d.o.o.</item>
      <item>FINA Regionalni centar Zagreb</item>
      <item>Jakov Marković</item>
    </izvorni_sadrzaj>
    <derivirana_varijabla naziv="DomainObject.Predmet.SudioniciListNaziv_1">
      <item>ELA-VEZ d.o.o.</item>
      <item>FINA Regionalni centar Zagreb</item>
      <item>Jakov Marković</item>
    </derivirana_varijabla>
  </DomainObject.Predmet.SudioniciListNaziv>
  <DomainObject.Predmet.SudioniciListAdressOIB>
    <izvorni_sadrzaj>
      <item>ELA-VEZ d.o.o., OIB 31395226779, Svetog Roka 9/A,10000 Zagreb</item>
      <item>FINA Regionalni centar Zagreb, OIB 85821130368, Trg svibanjskih žrtava 1995. 1,10000 Zagreb</item>
      <item>Jakov Marković, OIB 51340332501, Kotorvaroška 7,10000 Zagreb</item>
    </izvorni_sadrzaj>
    <derivirana_varijabla naziv="DomainObject.Predmet.SudioniciListAdressOIB_1">
      <item>ELA-VEZ d.o.o., OIB 31395226779, Svetog Roka 9/A,10000 Zagreb</item>
      <item>FINA Regionalni centar Zagreb, OIB 85821130368, Trg svibanjskih žrtava 1995. 1,10000 Zagreb</item>
      <item>Jakov Marković, OIB 51340332501, Kotorvaroška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31395226779</item>
      <item>, OIB 85821130368</item>
      <item>, OIB 51340332501</item>
    </izvorni_sadrzaj>
    <derivirana_varijabla naziv="DomainObject.Predmet.SudioniciListNazivOIB_1">
      <item>, OIB 31395226779</item>
      <item>, OIB 85821130368</item>
      <item>, OIB 51340332501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3794</properties:Characters>
  <properties:Lines>111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2016-08-10T11:09:00Z</dcterms:created>
  <dc:creator>Miroslav Lovreković</dc:creator>
  <cp:lastModifiedBy>Miroslav Lovreković</cp:lastModifiedBy>
  <cp:lastPrinted>2016-08-10T11:56:00Z</cp:lastPrinted>
  <dcterms:modified xmlns:xsi="http://www.w3.org/2001/XMLSchema-instance" xsi:type="dcterms:W3CDTF">2016-08-10T11:56:00Z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St-964/2016-3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