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dbd1" w14:paraId="c5fdbd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4175B">
        <w:t>78</w:t>
      </w:r>
      <w:r w:rsidR="00884790">
        <w:t>6</w:t>
      </w:r>
      <w:r w:rsidR="00BE59FA">
        <w:t>/201</w:t>
      </w:r>
      <w:r w:rsidR="00766DE9">
        <w:t>6</w:t>
      </w:r>
      <w:r w:rsidR="00BE59FA">
        <w:t>-</w:t>
      </w:r>
      <w:r w:rsidR="00F4175B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884790">
        <w:t>HAIĆ VODA, PLIN I GRIJANJE j.d.o.o. za građenje i usluge</w:t>
      </w:r>
      <w:r w:rsidR="004E1E18">
        <w:t xml:space="preserve">, </w:t>
      </w:r>
      <w:r w:rsidR="00884790">
        <w:t xml:space="preserve">Kutina, Vladimira Nazora 3, </w:t>
      </w:r>
      <w:r w:rsidR="004E1E18">
        <w:t xml:space="preserve">OIB </w:t>
      </w:r>
      <w:r w:rsidR="00884790">
        <w:t>12957129084,</w:t>
      </w:r>
      <w:r w:rsidR="00FD4BA6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37054D">
        <w:t>9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884790">
        <w:t>HAIĆ VODA, PLIN I GRIJANJE j.d.o.o. za građenje i usluge, Kutina, Vladimira Nazora 3, OIB 12957129084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884790">
        <w:t>163.707,81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r w:rsidR="006035B2">
        <w:t>Nino Haić, Kutina, Ivana Gorana Kovačića 1,</w:t>
      </w:r>
      <w:r w:rsidR="003036D5">
        <w:t xml:space="preserve"> OIB: </w:t>
      </w:r>
      <w:r w:rsidR="006035B2">
        <w:t>14333971466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0750EF">
        <w:rPr>
          <w:b/>
        </w:rPr>
        <w:t>78</w:t>
      </w:r>
      <w:r w:rsidR="006035B2">
        <w:rPr>
          <w:b/>
        </w:rPr>
        <w:t>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37054D">
        <w:t>9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900CD5" w:rsidR="00900CD5">
      <w:pPr>
        <w:numPr>
          <w:ilvl w:val="0"/>
          <w:numId w:val="1"/>
        </w:numPr>
      </w:pPr>
      <w:r>
        <w:t>Zak.zastupnik</w:t>
      </w:r>
    </w:p>
    <w:sectPr w:rsidSect="00F2165F" w:rsidR="00900CD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BAB" w:rsidR="00501BAB">
      <w:r>
        <w:separator/>
      </w:r>
    </w:p>
  </w:endnote>
  <w:endnote w:id="0" w:type="continuationSeparator">
    <w:p w:rsidRDefault="00501BAB" w:rsidR="0050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BAB" w:rsidR="00501BAB">
      <w:r>
        <w:separator/>
      </w:r>
    </w:p>
  </w:footnote>
  <w:footnote w:id="0" w:type="continuationSeparator">
    <w:p w:rsidRDefault="00501BAB" w:rsidR="00501B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0EF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2F1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1578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054D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D1CC5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147D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01BAB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35B2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84790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0CD5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67A97"/>
    <w:rsid w:val="00B73277"/>
    <w:rsid w:val="00B82540"/>
    <w:rsid w:val="00B86000"/>
    <w:rsid w:val="00B90327"/>
    <w:rsid w:val="00B95204"/>
    <w:rsid w:val="00B95B20"/>
    <w:rsid w:val="00BA05AE"/>
    <w:rsid w:val="00BA3139"/>
    <w:rsid w:val="00BA4FCC"/>
    <w:rsid w:val="00BB48AF"/>
    <w:rsid w:val="00BC507B"/>
    <w:rsid w:val="00BE33FF"/>
    <w:rsid w:val="00BE59FA"/>
    <w:rsid w:val="00BF1636"/>
    <w:rsid w:val="00BF32DE"/>
    <w:rsid w:val="00C057BF"/>
    <w:rsid w:val="00C14905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0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C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0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C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2786</izvorni_sadrzaj>
    <derivirana_varijabla naziv="DomainObject.Predmet.Broj_1">2786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St-2786/2016</izvorni_sadrzaj>
    <derivirana_varijabla naziv="DomainObject.Predmet.OznakaBroj_1">St-2786/2016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Su-259/2016-31, od 20.10.2016</izvorni_sadrzaj>
    <derivirana_varijabla naziv="DomainObject.Predmet.PrimjedbaSuca_1">5 Su-259/2016-31, od 20.10.2016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HAIĆ VODA, PLIN I GRIJANJE j.d.o.o.</izvorni_sadrzaj>
    <derivirana_varijabla naziv="DomainObject.Predmet.ProtustrankaFormated_1">  HAIĆ VODA, PLIN I GRIJANJE j.d.o.o.</derivirana_varijabla>
  </DomainObject.Predmet.ProtustrankaFormated>
  <DomainObject.Predmet.ProtustrankaFormatedOIB>
    <izvorni_sadrzaj>  HAIĆ VODA, PLIN I GRIJANJE j.d.o.o., OIB 12957129084</izvorni_sadrzaj>
    <derivirana_varijabla naziv="DomainObject.Predmet.ProtustrankaFormatedOIB_1">  HAIĆ VODA, PLIN I GRIJANJE j.d.o.o., OIB 12957129084</derivirana_varijabla>
  </DomainObject.Predmet.ProtustrankaFormatedOIB>
  <DomainObject.Predmet.ProtustrankaFormatedWithAdress>
    <izvorni_sadrzaj> HAIĆ VODA, PLIN I GRIJANJE j.d.o.o., Vladimira Nazora 3, 44320 Kutina</izvorni_sadrzaj>
    <derivirana_varijabla naziv="DomainObject.Predmet.ProtustrankaFormatedWithAdress_1"> HAIĆ VODA, PLIN I GRIJANJE j.d.o.o., Vladimira Nazora 3, 44320 Kutina</derivirana_varijabla>
  </DomainObject.Predmet.ProtustrankaFormatedWithAdress>
  <DomainObject.Predmet.ProtustrankaFormatedWithAdressOIB>
    <izvorni_sadrzaj> HAIĆ VODA, PLIN I GRIJANJE j.d.o.o., OIB 12957129084, Vladimira Nazora 3, 44320 Kutina</izvorni_sadrzaj>
    <derivirana_varijabla naziv="DomainObject.Predmet.ProtustrankaFormatedWithAdressOIB_1"> HAIĆ VODA, PLIN I GRIJANJE j.d.o.o., OIB 12957129084, Vladimira Nazora 3, 44320 Kutina</derivirana_varijabla>
  </DomainObject.Predmet.ProtustrankaFormatedWithAdressOIB>
  <DomainObject.Predmet.ProtustrankaWithAdress>
    <izvorni_sadrzaj>HAIĆ VODA, PLIN I GRIJANJE j.d.o.o. Vladimira Nazora 3, 44320 Kutina</izvorni_sadrzaj>
    <derivirana_varijabla naziv="DomainObject.Predmet.ProtustrankaWithAdress_1">HAIĆ VODA, PLIN I GRIJANJE j.d.o.o. Vladimira Nazora 3, 44320 Kutina</derivirana_varijabla>
  </DomainObject.Predmet.ProtustrankaWithAdress>
  <DomainObject.Predmet.ProtustrankaWithAdressOIB>
    <izvorni_sadrzaj>HAIĆ VODA, PLIN I GRIJANJE j.d.o.o., OIB 12957129084, Vladimira Nazora 3, 44320 Kutina</izvorni_sadrzaj>
    <derivirana_varijabla naziv="DomainObject.Predmet.ProtustrankaWithAdressOIB_1">HAIĆ VODA, PLIN I GRIJANJE j.d.o.o., OIB 12957129084, Vladimira Nazora 3, 44320 Kutina</derivirana_varijabla>
  </DomainObject.Predmet.ProtustrankaWithAdressOIB>
  <DomainObject.Predmet.ProtustrankaNazivFormated>
    <izvorni_sadrzaj>HAIĆ VODA, PLIN I GRIJANJE j.d.o.o.</izvorni_sadrzaj>
    <derivirana_varijabla naziv="DomainObject.Predmet.ProtustrankaNazivFormated_1">HAIĆ VODA, PLIN I GRIJANJE j.d.o.o.</derivirana_varijabla>
  </DomainObject.Predmet.ProtustrankaNazivFormated>
  <DomainObject.Predmet.ProtustrankaNazivFormatedOIB>
    <izvorni_sadrzaj>HAIĆ VODA, PLIN I GRIJANJE j.d.o.o., OIB 12957129084</izvorni_sadrzaj>
    <derivirana_varijabla naziv="DomainObject.Predmet.ProtustrankaNazivFormatedOIB_1">HAIĆ VODA, PLIN I GRIJANJE j.d.o.o., OIB 12957129084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163707.81</izvorni_sadrzaj>
    <derivirana_varijabla naziv="DomainObject.Predmet.TrenutnaVrijednost_1">163707.81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HAIĆ VODA, PLIN I GRIJANJE j.d.o.o.</item>
    </izvorni_sadrzaj>
    <derivirana_varijabla naziv="DomainObject.Predmet.ProtuStrankaListFormated_1">
      <item>HAIĆ VODA, PLIN I GRIJANJE j.d.o.o.</item>
    </derivirana_varijabla>
  </DomainObject.Predmet.ProtuStrankaListFormated>
  <DomainObject.Predmet.ProtuStrankaListFormatedOIB>
    <izvorni_sadrzaj>
      <item>HAIĆ VODA, PLIN I GRIJANJE j.d.o.o., OIB 12957129084</item>
    </izvorni_sadrzaj>
    <derivirana_varijabla naziv="DomainObject.Predmet.ProtuStrankaListFormatedOIB_1">
      <item>HAIĆ VODA, PLIN I GRIJANJE j.d.o.o., OIB 12957129084</item>
    </derivirana_varijabla>
  </DomainObject.Predmet.ProtuStrankaListFormatedOIB>
  <DomainObject.Predmet.ProtuStrankaListFormatedWithAdress>
    <izvorni_sadrzaj>
      <item>HAIĆ VODA, PLIN I GRIJANJE j.d.o.o., Vladimira Nazora 3, 44320 Kutina</item>
    </izvorni_sadrzaj>
    <derivirana_varijabla naziv="DomainObject.Predmet.ProtuStrankaListFormatedWithAdress_1">
      <item>HAIĆ VODA, PLIN I GRIJANJE j.d.o.o., Vladimira Nazora 3, 44320 Kutina</item>
    </derivirana_varijabla>
  </DomainObject.Predmet.ProtuStrankaListFormatedWithAdress>
  <DomainObject.Predmet.ProtuStrankaListFormatedWithAdressOIB>
    <izvorni_sadrzaj>
      <item>HAIĆ VODA, PLIN I GRIJANJE j.d.o.o., OIB 12957129084, Vladimira Nazora 3, 44320 Kutina</item>
    </izvorni_sadrzaj>
    <derivirana_varijabla naziv="DomainObject.Predmet.ProtuStrankaListFormatedWithAdressOIB_1">
      <item>HAIĆ VODA, PLIN I GRIJANJE j.d.o.o., OIB 12957129084, Vladimira Nazora 3, 44320 Kutina</item>
    </derivirana_varijabla>
  </DomainObject.Predmet.ProtuStrankaListFormatedWithAdressOIB>
  <DomainObject.Predmet.ProtuStrankaListNazivFormated>
    <izvorni_sadrzaj>
      <item>HAIĆ VODA, PLIN I GRIJANJE j.d.o.o.</item>
    </izvorni_sadrzaj>
    <derivirana_varijabla naziv="DomainObject.Predmet.ProtuStrankaListNazivFormated_1">
      <item>HAIĆ VODA, PLIN I GRIJANJE j.d.o.o.</item>
    </derivirana_varijabla>
  </DomainObject.Predmet.ProtuStrankaListNazivFormated>
  <DomainObject.Predmet.ProtuStrankaListNazivFormatedOIB>
    <izvorni_sadrzaj>
      <item>HAIĆ VODA, PLIN I GRIJANJE j.d.o.o., OIB 12957129084</item>
    </izvorni_sadrzaj>
    <derivirana_varijabla naziv="DomainObject.Predmet.ProtuStrankaListNazivFormatedOIB_1">
      <item>HAIĆ VODA, PLIN I GRIJANJE j.d.o.o., OIB 12957129084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HAIĆ VODA, PLIN I GRIJANJE j.d.o.o.</izvorni_sadrzaj>
    <derivirana_varijabla naziv="DomainObject.Predmet.ProtustrankaIDrugi_1">HAIĆ VODA, PLIN I GRIJANJE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HAIĆ VODA, PLIN I GRIJANJE j.d.o.o., OIB 12957129084, Vladimira Nazora 3, 44320 Kutina</izvorni_sadrzaj>
    <derivirana_varijabla naziv="DomainObject.Predmet.ProtustrankaIDrugiAdressOIB_1">HAIĆ VODA, PLIN I GRIJANJE j.d.o.o., OIB 12957129084, Vladimira Nazora 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HAIĆ VODA, PLIN I GRIJANJE j.d.o.o.</item>
      <item>FINA Regionalni centar Zagreb</item>
    </izvorni_sadrzaj>
    <derivirana_varijabla naziv="DomainObject.Predmet.SudioniciListNaziv_1">
      <item>HAIĆ VODA, PLIN I GRIJANJE j.d.o.o.</item>
      <item>FINA Regionalni centar Zagreb</item>
    </derivirana_varijabla>
  </DomainObject.Predmet.SudioniciListNaziv>
  <DomainObject.Predmet.SudioniciListAdressOIB>
    <izvorni_sadrzaj>
      <item>HAIĆ VODA, PLIN I GRIJANJE j.d.o.o., OIB 12957129084, Vladimira Nazora 3,44320 Kutina</item>
      <item>FINA Regionalni centar Zagreb, OIB 85821130368, Trg svibanjskih žrtava 1995. 1,10000 Zagreb</item>
    </izvorni_sadrzaj>
    <derivirana_varijabla naziv="DomainObject.Predmet.SudioniciListAdressOIB_1">
      <item>HAIĆ VODA, PLIN I GRIJANJE j.d.o.o., OIB 12957129084, Vladimira Nazora 3,44320 Kutina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12957129084</item>
      <item>, OIB 85821130368</item>
    </izvorni_sadrzaj>
    <derivirana_varijabla naziv="DomainObject.Predmet.SudioniciListNazivOIB_1">
      <item>, OIB 12957129084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374</properties:Words>
  <properties:Characters>1994</properties:Characters>
  <properties:Lines>52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2016-11-04T08:12:00Z</dcterms:created>
  <dc:creator>Korisnik</dc:creator>
  <cp:lastModifiedBy>wsadmin</cp:lastModifiedBy>
  <cp:lastPrinted>2016-11-04T08:11:00Z</cp:lastPrinted>
  <dcterms:modified xmlns:xsi="http://www.w3.org/2001/XMLSchema-instance" xsi:type="dcterms:W3CDTF">2016-11-09T10:52:00Z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